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2adbb" w14:paraId="482adbb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8E030B">
        <w:rPr>
          <w:sz w:val="24"/>
        </w:rPr>
        <w:t>6541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715E1A">
        <w:rPr>
          <w:sz w:val="24"/>
        </w:rPr>
        <w:t>-3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8E030B">
        <w:rPr>
          <w:sz w:val="24"/>
          <w:szCs w:val="24"/>
          <w:lang w:val="pt-BR"/>
        </w:rPr>
        <w:t xml:space="preserve">ZLIK TIME j.d.o.o., </w:t>
      </w:r>
      <w:r w:rsidR="00651CAD">
        <w:rPr>
          <w:sz w:val="24"/>
          <w:szCs w:val="24"/>
          <w:lang w:val="pt-BR"/>
        </w:rPr>
        <w:t xml:space="preserve">Zagreb, Pakoštanska 5, OIB: </w:t>
      </w:r>
      <w:proofErr w:type="spellStart"/>
      <w:r w:rsidR="00A42DA6" w:rsidRPr="00A42DA6">
        <w:rPr>
          <w:sz w:val="24"/>
          <w:szCs w:val="24"/>
        </w:rPr>
        <w:t>80331514783</w:t>
      </w:r>
      <w:proofErr w:type="spellEnd"/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5B01FA">
        <w:rPr>
          <w:sz w:val="24"/>
          <w:szCs w:val="24"/>
        </w:rPr>
        <w:t>6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393A07" w:rsidP="00CF56FE" w:rsidR="00393A07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4D2111">
        <w:rPr>
          <w:sz w:val="24"/>
          <w:szCs w:val="24"/>
        </w:rPr>
        <w:t>8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>
        <w:rPr>
          <w:sz w:val="24"/>
          <w:szCs w:val="24"/>
        </w:rPr>
        <w:t xml:space="preserve">Stečajnog zakona </w:t>
      </w:r>
      <w:r w:rsidR="000A0699">
        <w:rPr>
          <w:sz w:val="24"/>
          <w:szCs w:val="24"/>
        </w:rPr>
        <w:t xml:space="preserve">za </w:t>
      </w:r>
      <w:r w:rsidR="008A2884">
        <w:rPr>
          <w:sz w:val="24"/>
          <w:szCs w:val="24"/>
        </w:rPr>
        <w:t>dužnika</w:t>
      </w:r>
      <w:r w:rsidR="00161412" w:rsidRPr="00161412">
        <w:rPr>
          <w:sz w:val="24"/>
          <w:szCs w:val="24"/>
          <w:lang w:val="pt-BR"/>
        </w:rPr>
        <w:t xml:space="preserve"> </w:t>
      </w:r>
      <w:r w:rsidR="0063374A">
        <w:rPr>
          <w:sz w:val="24"/>
          <w:szCs w:val="24"/>
          <w:lang w:val="pt-BR"/>
        </w:rPr>
        <w:t xml:space="preserve">ZLIK TIME j.d.o.o., Zagreb, Pakoštanska 5, OIB: </w:t>
      </w:r>
      <w:r w:rsidR="0063374A" w:rsidRPr="00A42DA6">
        <w:rPr>
          <w:sz w:val="24"/>
          <w:szCs w:val="24"/>
        </w:rPr>
        <w:t>80331514783</w:t>
      </w:r>
      <w:r w:rsidR="00161412">
        <w:rPr>
          <w:sz w:val="24"/>
          <w:szCs w:val="24"/>
        </w:rPr>
        <w:t>.</w:t>
      </w: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 zaključio kao u izreci.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061E7A">
        <w:rPr>
          <w:sz w:val="24"/>
          <w:szCs w:val="24"/>
        </w:rPr>
        <w:t>6</w:t>
      </w:r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715E1A" w:rsidP="00715E1A" w:rsidR="00F95ABA" w:rsidRPr="00C40DEE">
      <w:pPr>
        <w:pStyle w:val="Podnaslov"/>
        <w:ind w:left="4320"/>
        <w:rPr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5863E4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715E1A" w:rsidP="00715E1A" w:rsidR="00715E1A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715E1A" w:rsidP="00715E1A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1E7A"/>
    <w:rsid w:val="0006290D"/>
    <w:rsid w:val="00065B44"/>
    <w:rsid w:val="00082B1E"/>
    <w:rsid w:val="000924C9"/>
    <w:rsid w:val="000A0699"/>
    <w:rsid w:val="000A12EE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412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3A07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747A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863E4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3374A"/>
    <w:rsid w:val="006412B4"/>
    <w:rsid w:val="00643287"/>
    <w:rsid w:val="00643F03"/>
    <w:rsid w:val="00651CAD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15E1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24A9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030B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2A8D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2DA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3153"/>
    <w:rsid w:val="00B27D48"/>
    <w:rsid w:val="00B33CF5"/>
    <w:rsid w:val="00B34EF1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174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E05DEA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B7DD4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5B04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C24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24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24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24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24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C24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24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24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24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24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St-6541/2016-3</izvorni_sadrzaj>
    <derivirana_varijabla naziv="DomainObject.Oznaka_1">St-6541/2016-3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6541</izvorni_sadrzaj>
    <derivirana_varijabla naziv="DomainObject.Predmet.Broj_1">6541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St-6541/2016</izvorni_sadrzaj>
    <derivirana_varijabla naziv="DomainObject.Predmet.OznakaBroj_1">St-6541/2016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ZLIK TIME jednostavno društvo s ograničenom odgovornošću za ugostiteljstvo i trgovinu zastupanog po punomoćniku Zlato Kvesić</izvorni_sadrzaj>
    <derivirana_varijabla naziv="DomainObject.Predmet.ProtustrankaFormated_1">  ZLIK TIME jednostavno društvo s ograničenom odgovornošću za ugostiteljstvo i trgovinu zastupanog po punomoćniku Zlato Kvesić</derivirana_varijabla>
  </DomainObject.Predmet.ProtustrankaFormated>
  <DomainObject.Predmet.ProtustrankaFormatedOIB>
    <izvorni_sadrzaj>  ZLIK TIME jednostavno društvo s ograničenom odgovornošću za ugostiteljstvo i trgovinu, OIB 80331514783 zastupanog po punomoćniku Zlato Kvesić</izvorni_sadrzaj>
    <derivirana_varijabla naziv="DomainObject.Predmet.ProtustrankaFormatedOIB_1">  ZLIK TIME jednostavno društvo s ograničenom odgovornošću za ugostiteljstvo i trgovinu, OIB 80331514783 zastupanog po punomoćniku Zlato Kvesić</derivirana_varijabla>
  </DomainObject.Predmet.ProtustrankaFormatedOIB>
  <DomainObject.Predmet.ProtustrankaFormatedWithAdress>
    <izvorni_sadrzaj> ZLIK TIME jednostavno društvo s ograničenom odgovornošću za ugostiteljstvo i trgovinu, Pakoštanska 5, 10000 Zagreb zastupanog po punomoćniku Zlato Kvesić</izvorni_sadrzaj>
    <derivirana_varijabla naziv="DomainObject.Predmet.ProtustrankaFormatedWithAdress_1"> ZLIK TIME jednostavno društvo s ograničenom odgovornošću za ugostiteljstvo i trgovinu, Pakoštanska 5, 10000 Zagreb zastupanog po punomoćniku Zlato Kvesić</derivirana_varijabla>
  </DomainObject.Predmet.ProtustrankaFormatedWithAdress>
  <DomainObject.Predmet.ProtustrankaFormatedWithAdressOIB>
    <izvorni_sadrzaj> ZLIK TIME jednostavno društvo s ograničenom odgovornošću za ugostiteljstvo i trgovinu, OIB 80331514783, Pakoštanska 5, 10000 Zagreb zastupanog po punomoćniku Zlato Kvesić</izvorni_sadrzaj>
    <derivirana_varijabla naziv="DomainObject.Predmet.ProtustrankaFormatedWithAdressOIB_1"> ZLIK TIME jednostavno društvo s ograničenom odgovornošću za ugostiteljstvo i trgovinu, OIB 80331514783, Pakoštanska 5, 10000 Zagreb zastupanog po punomoćniku Zlato Kvesić</derivirana_varijabla>
  </DomainObject.Predmet.ProtustrankaFormatedWithAdressOIB>
  <DomainObject.Predmet.ProtustrankaWithAdress>
    <izvorni_sadrzaj>ZLIK TIME jednostavno društvo s ograničenom odgovornošću za ugostiteljstvo i trgovinu Pakoštanska 5, 10000 Zagreb</izvorni_sadrzaj>
    <derivirana_varijabla naziv="DomainObject.Predmet.ProtustrankaWithAdress_1">ZLIK TIME jednostavno društvo s ograničenom odgovornošću za ugostiteljstvo i trgovinu Pakoštanska 5, 10000 Zagreb</derivirana_varijabla>
  </DomainObject.Predmet.ProtustrankaWithAdress>
  <DomainObject.Predmet.ProtustrankaWithAdressOIB>
    <izvorni_sadrzaj>ZLIK TIME jednostavno društvo s ograničenom odgovornošću za ugostiteljstvo i trgovinu, OIB 80331514783, Pakoštanska 5, 10000 Zagreb</izvorni_sadrzaj>
    <derivirana_varijabla naziv="DomainObject.Predmet.ProtustrankaWithAdressOIB_1">ZLIK TIME jednostavno društvo s ograničenom odgovornošću za ugostiteljstvo i trgovinu, OIB 80331514783, Pakoštanska 5, 10000 Zagreb</derivirana_varijabla>
  </DomainObject.Predmet.ProtustrankaWithAdressOIB>
  <DomainObject.Predmet.ProtustrankaNazivFormated>
    <izvorni_sadrzaj>ZLIK TIME jednostavno društvo s ograničenom odgovornošću za ugostiteljstvo i trgovinu</izvorni_sadrzaj>
    <derivirana_varijabla naziv="DomainObject.Predmet.ProtustrankaNazivFormated_1">ZLIK TIME jednostavno društvo s ograničenom odgovornošću za ugostiteljstvo i trgovinu</derivirana_varijabla>
  </DomainObject.Predmet.ProtustrankaNazivFormated>
  <DomainObject.Predmet.ProtustrankaNazivFormatedOIB>
    <izvorni_sadrzaj>ZLIK TIME jednostavno društvo s ograničenom odgovornošću za ugostiteljstvo i trgovinu, OIB 80331514783</izvorni_sadrzaj>
    <derivirana_varijabla naziv="DomainObject.Predmet.ProtustrankaNazivFormatedOIB_1">ZLIK TIME jednostavno društvo s ograničenom odgovornošću za ugostiteljstvo i trgovinu, OIB 80331514783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ZLIK TIME jednostavno društvo s ograničenom odgovornošću za ugostiteljstvo i trgovinu zastupanog po punomoćniku Zlato Kvesić</item>
    </izvorni_sadrzaj>
    <derivirana_varijabla naziv="DomainObject.Predmet.ProtuStrankaListFormated_1">
      <item>ZLIK TIME jednostavno društvo s ograničenom odgovornošću za ugostiteljstvo i trgovinu zastupanog po punomoćniku Zlato Kvesić</item>
    </derivirana_varijabla>
  </DomainObject.Predmet.ProtuStrankaListFormated>
  <DomainObject.Predmet.ProtuStrankaListFormatedOIB>
    <izvorni_sadrzaj>
      <item>ZLIK TIME jednostavno društvo s ograničenom odgovornošću za ugostiteljstvo i trgovinu, OIB 80331514783 zastupanog po punomoćniku Zlato Kvesić</item>
    </izvorni_sadrzaj>
    <derivirana_varijabla naziv="DomainObject.Predmet.ProtuStrankaListFormatedOIB_1">
      <item>ZLIK TIME jednostavno društvo s ograničenom odgovornošću za ugostiteljstvo i trgovinu, OIB 80331514783 zastupanog po punomoćniku Zlato Kvesić</item>
    </derivirana_varijabla>
  </DomainObject.Predmet.ProtuStrankaListFormatedOIB>
  <DomainObject.Predmet.ProtuStrankaListFormatedWithAdress>
    <izvorni_sadrzaj>
      <item>ZLIK TIME jednostavno društvo s ograničenom odgovornošću za ugostiteljstvo i trgovinu, Pakoštanska 5, 10000 Zagreb zastupanog po punomoćniku Zlato Kvesić</item>
    </izvorni_sadrzaj>
    <derivirana_varijabla naziv="DomainObject.Predmet.ProtuStrankaListFormatedWithAdress_1">
      <item>ZLIK TIME jednostavno društvo s ograničenom odgovornošću za ugostiteljstvo i trgovinu, Pakoštanska 5, 10000 Zagreb zastupanog po punomoćniku Zlato Kvesić</item>
    </derivirana_varijabla>
  </DomainObject.Predmet.ProtuStrankaListFormatedWithAdress>
  <DomainObject.Predmet.ProtuStrankaListFormatedWithAdressOIB>
    <izvorni_sadrzaj>
      <item>ZLIK TIME jednostavno društvo s ograničenom odgovornošću za ugostiteljstvo i trgovinu, OIB 80331514783, Pakoštanska 5, 10000 Zagreb zastupanog po punomoćniku Zlato Kvesić</item>
    </izvorni_sadrzaj>
    <derivirana_varijabla naziv="DomainObject.Predmet.ProtuStrankaListFormatedWithAdressOIB_1">
      <item>ZLIK TIME jednostavno društvo s ograničenom odgovornošću za ugostiteljstvo i trgovinu, OIB 80331514783, Pakoštanska 5, 10000 Zagreb zastupanog po punomoćniku Zlato Kvesić</item>
    </derivirana_varijabla>
  </DomainObject.Predmet.ProtuStrankaListFormatedWithAdressOIB>
  <DomainObject.Predmet.ProtuStrankaListNazivFormated>
    <izvorni_sadrzaj>
      <item>ZLIK TIME jednostavno društvo s ograničenom odgovornošću za ugostiteljstvo i trgovinu</item>
    </izvorni_sadrzaj>
    <derivirana_varijabla naziv="DomainObject.Predmet.ProtuStrankaListNazivFormated_1">
      <item>ZLIK TIME jednostavno društvo s ograničenom odgovornošću za ugostiteljstvo i trgovinu</item>
    </derivirana_varijabla>
  </DomainObject.Predmet.ProtuStrankaListNazivFormated>
  <DomainObject.Predmet.ProtuStrankaListNazivFormatedOIB>
    <izvorni_sadrzaj>
      <item>ZLIK TIME jednostavno društvo s ograničenom odgovornošću za ugostiteljstvo i trgovinu, OIB 80331514783</item>
    </izvorni_sadrzaj>
    <derivirana_varijabla naziv="DomainObject.Predmet.ProtuStrankaListNazivFormatedOIB_1">
      <item>ZLIK TIME jednostavno društvo s ograničenom odgovornošću za ugostiteljstvo i trgovinu, OIB 80331514783</item>
    </derivirana_varijabla>
  </DomainObject.Predmet.ProtuStrankaListNazivFormatedOIB>
  <DomainObject.Predmet.OstaliListFormated>
    <izvorni_sadrzaj>
      <item>Zlato Kvesić punomoćnik sudionika u postupku ZLIK TIME jednostavno društvo s ograničenom odgovornošću za ugostiteljstvo i trgovinu</item>
    </izvorni_sadrzaj>
    <derivirana_varijabla naziv="DomainObject.Predmet.OstaliListFormated_1">
      <item>Zlato Kvesić punomoćnik sudionika u postupku ZLIK TIME jednostavno društvo s ograničenom odgovornošću za ugostiteljstvo i trgovinu</item>
    </derivirana_varijabla>
  </DomainObject.Predmet.OstaliListFormated>
  <DomainObject.Predmet.OstaliListFormatedOIB>
    <izvorni_sadrzaj>
      <item>Zlato Kvesić, OIB 40468862088 punomoćnik sudionika u postupku ZLIK TIME jednostavno društvo s ograničenom odgovornošću za ugostiteljstvo i trgovinu</item>
    </izvorni_sadrzaj>
    <derivirana_varijabla naziv="DomainObject.Predmet.OstaliListFormatedOIB_1">
      <item>Zlato Kvesić, OIB 40468862088 punomoćnik sudionika u postupku ZLIK TIME jednostavno društvo s ograničenom odgovornošću za ugostiteljstvo i trgovinu</item>
    </derivirana_varijabla>
  </DomainObject.Predmet.OstaliListFormatedOIB>
  <DomainObject.Predmet.OstaliListFormatedWithAdress>
    <izvorni_sadrzaj>
      <item>Zlato Kvesić, Ulica Ivana Rendića 28 A, 10000 Zagreb punomoćnik sudionika u postupku ZLIK TIME jednostavno društvo s ograničenom odgovornošću za ugostiteljstvo i trgovinu</item>
    </izvorni_sadrzaj>
    <derivirana_varijabla naziv="DomainObject.Predmet.OstaliListFormatedWithAdress_1">
      <item>Zlato Kvesić, Ulica Ivana Rendića 28 A, 10000 Zagreb punomoćnik sudionika u postupku ZLIK TIME jednostavno društvo s ograničenom odgovornošću za ugostiteljstvo i trgovinu</item>
    </derivirana_varijabla>
  </DomainObject.Predmet.OstaliListFormatedWithAdress>
  <DomainObject.Predmet.OstaliListFormatedWithAdressOIB>
    <izvorni_sadrzaj>
      <item>Zlato Kvesić, OIB 40468862088, Ulica Ivana Rendića 28 A, 10000 Zagreb punomoćnik sudionika u postupku ZLIK TIME jednostavno društvo s ograničenom odgovornošću za ugostiteljstvo i trgovinu</item>
    </izvorni_sadrzaj>
    <derivirana_varijabla naziv="DomainObject.Predmet.OstaliListFormatedWithAdressOIB_1">
      <item>Zlato Kvesić, OIB 40468862088, Ulica Ivana Rendića 28 A, 10000 Zagreb punomoćnik sudionika u postupku ZLIK TIME jednostavno društvo s ograničenom odgovornošću za ugostiteljstvo i trgovinu</item>
    </derivirana_varijabla>
  </DomainObject.Predmet.OstaliListFormatedWithAdressOIB>
  <DomainObject.Predmet.OstaliListNazivFormated>
    <izvorni_sadrzaj>
      <item>Zlato Kvesić</item>
    </izvorni_sadrzaj>
    <derivirana_varijabla naziv="DomainObject.Predmet.OstaliListNazivFormated_1">
      <item>Zlato Kvesić</item>
    </derivirana_varijabla>
  </DomainObject.Predmet.OstaliListNazivFormated>
  <DomainObject.Predmet.OstaliListNazivFormatedOIB>
    <izvorni_sadrzaj>
      <item>Zlato Kvesić, OIB 40468862088</item>
    </izvorni_sadrzaj>
    <derivirana_varijabla naziv="DomainObject.Predmet.OstaliListNazivFormatedOIB_1">
      <item>Zlato Kvesić, OIB 40468862088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>St-6541/2016-3</izvorni_sadrzaj>
    <derivirana_varijabla naziv="DomainObject.PoslovniBrojDokumenta_1">St-6541/2016-3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ZLIK TIME jednostavno društvo s ograničenom odgovornošću za ugostiteljstvo i trgovinu</izvorni_sadrzaj>
    <derivirana_varijabla naziv="DomainObject.Predmet.ProtustrankaIDrugi_1">ZLIK TIME jednostavno društvo s ograničenom odgovornošću za ugostiteljstvo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ZLIK TIME jednostavno društvo s ograničenom odgovornošću za ugostiteljstvo i trgovinu, OIB 80331514783, Pakoštanska 5, 10000 Zagreb</izvorni_sadrzaj>
    <derivirana_varijabla naziv="DomainObject.Predmet.ProtustrankaIDrugiAdressOIB_1">ZLIK TIME jednostavno društvo s ograničenom odgovornošću za ugostiteljstvo i trgovinu, OIB 80331514783, Pakoštanska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ZLIK TIME jednostavno društvo s ograničenom odgovornošću za ugostiteljstvo i trgovinu</item>
      <item>Zlato Kvesić</item>
    </izvorni_sadrzaj>
    <derivirana_varijabla naziv="DomainObject.Predmet.SudioniciListNaziv_1">
      <item>FINA Regionalni centar Zagreb</item>
      <item>ZLIK TIME jednostavno društvo s ograničenom odgovornošću za ugostiteljstvo i trgovinu</item>
      <item>Zlato Kvesić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ZLIK TIME jednostavno društvo s ograničenom odgovornošću za ugostiteljstvo i trgovinu, OIB 80331514783, Pakoštanska 5,10000 Zagreb</item>
      <item>Zlato Kvesić, OIB 40468862088, Ulica Ivana Rendića 28 A,10000 Zagreb</item>
    </izvorni_sadrzaj>
    <derivirana_varijabla naziv="DomainObject.Predmet.SudioniciListAdressOIB_1">
      <item>FINA Regionalni centar Zagreb, OIB 85821130368, Trg svibanjskih žrtava 1995. br. 1,10000 Zagreb</item>
      <item>ZLIK TIME jednostavno društvo s ograničenom odgovornošću za ugostiteljstvo i trgovinu, OIB 80331514783, Pakoštanska 5,10000 Zagreb</item>
      <item>Zlato Kvesić, OIB 40468862088, Ulica Ivana Rendića 28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80331514783</item>
      <item>, OIB 40468862088</item>
    </izvorni_sadrzaj>
    <derivirana_varijabla naziv="DomainObject.Predmet.SudioniciListNazivOIB_1">
      <item>, OIB 85821130368</item>
      <item>, OIB 80331514783</item>
      <item>, OIB 40468862088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223</properties:Words>
  <properties:Characters>1093</properties:Characters>
  <properties:Lines>39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2017-02-06T09:38:00Z</dcterms:created>
  <dc:creator>Korisnik</dc:creator>
  <cp:lastModifiedBy>Petra Čiček</cp:lastModifiedBy>
  <cp:lastPrinted>2017-02-06T10:04:00Z</cp:lastPrinted>
  <dcterms:modified xmlns:xsi="http://www.w3.org/2001/XMLSchema-instance" xsi:type="dcterms:W3CDTF">2017-02-06T10:04:00Z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St-6541/2016-3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