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728e" w14:paraId="b04728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   S</w:t>
      </w:r>
      <w:r w:rsidR="00ED0EA5">
        <w:rPr>
          <w:b/>
          <w:sz w:val="22"/>
          <w:szCs w:val="22"/>
        </w:rPr>
        <w:t>ukoišanska 6, Split</w:t>
      </w:r>
    </w:p>
    <w:p w:rsidRDefault="00C640B8" w:rsidP="00C640B8" w:rsidR="00C640B8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BC1BDC">
        <w:rPr>
          <w:b/>
          <w:sz w:val="22"/>
          <w:szCs w:val="22"/>
        </w:rPr>
        <w:t>330</w:t>
      </w:r>
      <w:r w:rsidR="00F13507">
        <w:rPr>
          <w:b/>
          <w:sz w:val="22"/>
          <w:szCs w:val="22"/>
        </w:rPr>
        <w:t>/201</w:t>
      </w:r>
      <w:r w:rsidR="0040304D">
        <w:rPr>
          <w:b/>
          <w:sz w:val="22"/>
          <w:szCs w:val="22"/>
        </w:rPr>
        <w:t>7</w:t>
      </w:r>
      <w:r w:rsidR="00F13507">
        <w:rPr>
          <w:b/>
          <w:sz w:val="22"/>
          <w:szCs w:val="22"/>
        </w:rPr>
        <w:t>-</w:t>
      </w:r>
      <w:r w:rsidR="00E00281">
        <w:rPr>
          <w:b/>
          <w:sz w:val="22"/>
          <w:szCs w:val="22"/>
        </w:rPr>
        <w:t>27</w:t>
      </w:r>
    </w:p>
    <w:p w:rsidRDefault="0040304D" w:rsidP="00C640B8" w:rsidR="0040304D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E22304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BC1BDC" w:rsidRPr="00BC1BDC">
        <w:rPr>
          <w:bCs/>
          <w:sz w:val="22"/>
          <w:szCs w:val="22"/>
          <w:lang w:val="en-AU"/>
        </w:rPr>
        <w:t>IL MARE d.o.o. za graditeljstvo i trgovinu</w:t>
      </w:r>
      <w:r w:rsidR="004A5A52">
        <w:rPr>
          <w:bCs/>
          <w:sz w:val="22"/>
          <w:szCs w:val="22"/>
          <w:lang w:val="en-AU"/>
        </w:rPr>
        <w:t xml:space="preserve"> "u stečaju"</w:t>
      </w:r>
      <w:r w:rsidR="00BC1BDC" w:rsidRPr="00BC1BDC">
        <w:rPr>
          <w:bCs/>
          <w:sz w:val="22"/>
          <w:szCs w:val="22"/>
          <w:lang w:val="en-AU"/>
        </w:rPr>
        <w:t>, Split, Antuna Gustava Matoša 61, MBS: 060078371, OIB: 77821358416</w:t>
      </w:r>
      <w:r w:rsidR="00797BF2" w:rsidRPr="00797BF2">
        <w:rPr>
          <w:bCs/>
          <w:sz w:val="22"/>
          <w:szCs w:val="22"/>
          <w:lang w:val="en-AU"/>
        </w:rPr>
        <w:t xml:space="preserve">,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4A5A52">
        <w:rPr>
          <w:bCs/>
          <w:sz w:val="22"/>
          <w:szCs w:val="22"/>
        </w:rPr>
        <w:t>Tihani Majić iz Osijeka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E22304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40304D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>zastupano po zamjeni</w:t>
      </w:r>
      <w:r w:rsidR="00E22304">
        <w:rPr>
          <w:sz w:val="22"/>
          <w:szCs w:val="22"/>
        </w:rPr>
        <w:t xml:space="preserve">ci </w:t>
      </w:r>
      <w:r w:rsidR="00A01B68">
        <w:rPr>
          <w:sz w:val="22"/>
          <w:szCs w:val="22"/>
        </w:rPr>
        <w:t xml:space="preserve"> </w:t>
      </w:r>
      <w:r w:rsidR="007C7EC7">
        <w:rPr>
          <w:sz w:val="22"/>
          <w:szCs w:val="22"/>
        </w:rPr>
        <w:t xml:space="preserve">ŽDO </w:t>
      </w:r>
      <w:r w:rsidR="00E22304">
        <w:rPr>
          <w:sz w:val="22"/>
          <w:szCs w:val="22"/>
        </w:rPr>
        <w:t>Maji Klemen i vjerovnika CREDO BANKA d.d. "u stečaju", Split</w:t>
      </w:r>
      <w:r w:rsidR="00E00281">
        <w:rPr>
          <w:sz w:val="22"/>
          <w:szCs w:val="22"/>
        </w:rPr>
        <w:t>,</w:t>
      </w:r>
      <w:r w:rsidR="00E22304">
        <w:rPr>
          <w:sz w:val="22"/>
          <w:szCs w:val="22"/>
        </w:rPr>
        <w:t xml:space="preserve"> zastupanog po punomoćniku Mirku Lončaru,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2D5D07" w:rsidP="00960E95" w:rsidR="00960E95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960E95" w:rsidRPr="001629BE">
        <w:rPr>
          <w:sz w:val="22"/>
          <w:szCs w:val="22"/>
        </w:rPr>
        <w:t>tvrđuj</w:t>
      </w:r>
      <w:r>
        <w:rPr>
          <w:sz w:val="22"/>
          <w:szCs w:val="22"/>
        </w:rPr>
        <w:t>u</w:t>
      </w:r>
      <w:r w:rsidR="00960E95" w:rsidRPr="001629BE">
        <w:rPr>
          <w:sz w:val="22"/>
          <w:szCs w:val="22"/>
        </w:rPr>
        <w:t xml:space="preserve"> se osnovan</w:t>
      </w:r>
      <w:r w:rsidR="00960E95">
        <w:rPr>
          <w:sz w:val="22"/>
          <w:szCs w:val="22"/>
        </w:rPr>
        <w:t>e</w:t>
      </w:r>
      <w:r w:rsidR="00960E95" w:rsidRPr="001629BE">
        <w:rPr>
          <w:sz w:val="22"/>
          <w:szCs w:val="22"/>
        </w:rPr>
        <w:t xml:space="preserve"> tražbin</w:t>
      </w:r>
      <w:r w:rsidR="00960E95">
        <w:rPr>
          <w:sz w:val="22"/>
          <w:szCs w:val="22"/>
        </w:rPr>
        <w:t>e</w:t>
      </w:r>
      <w:r w:rsidR="00960E95" w:rsidRPr="001629BE">
        <w:rPr>
          <w:sz w:val="22"/>
          <w:szCs w:val="22"/>
        </w:rPr>
        <w:t xml:space="preserve"> vjerovnika II. (drugog) višeg isplatnog reda:</w:t>
      </w:r>
    </w:p>
    <w:p w:rsidRDefault="002D5D07" w:rsidP="002C70C0" w:rsidR="00F96D5C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CREDO BANKA d.d. "u stečaju", Split, </w:t>
      </w:r>
      <w:r w:rsidR="00F96D5C">
        <w:rPr>
          <w:sz w:val="22"/>
          <w:szCs w:val="22"/>
        </w:rPr>
        <w:t xml:space="preserve">OIB: </w:t>
      </w:r>
      <w:r>
        <w:rPr>
          <w:sz w:val="22"/>
          <w:szCs w:val="22"/>
        </w:rPr>
        <w:t>94141384086</w:t>
      </w:r>
      <w:r w:rsidR="00F96D5C">
        <w:rPr>
          <w:sz w:val="22"/>
          <w:szCs w:val="22"/>
        </w:rPr>
        <w:t xml:space="preserve">, u iznosu </w:t>
      </w:r>
      <w:r>
        <w:rPr>
          <w:sz w:val="22"/>
          <w:szCs w:val="22"/>
        </w:rPr>
        <w:t>4.115.918,24</w:t>
      </w:r>
      <w:r w:rsidR="00F96D5C">
        <w:rPr>
          <w:sz w:val="22"/>
          <w:szCs w:val="22"/>
        </w:rPr>
        <w:t xml:space="preserve"> kuna,</w:t>
      </w:r>
    </w:p>
    <w:p w:rsidRDefault="00276D11" w:rsidP="00960E95" w:rsidR="00960E95" w:rsidRPr="00960E95">
      <w:pPr>
        <w:pStyle w:val="Odlomakpopisa"/>
        <w:numPr>
          <w:ilvl w:val="0"/>
          <w:numId w:val="16"/>
        </w:numPr>
        <w:tabs>
          <w:tab w:pos="426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GRAD SPLIT, Split,</w:t>
      </w:r>
      <w:r w:rsidR="00960E95" w:rsidRPr="00960E95">
        <w:rPr>
          <w:sz w:val="22"/>
          <w:szCs w:val="22"/>
        </w:rPr>
        <w:t xml:space="preserve"> OIB: </w:t>
      </w:r>
      <w:r>
        <w:rPr>
          <w:sz w:val="22"/>
          <w:szCs w:val="22"/>
        </w:rPr>
        <w:t>78755598868</w:t>
      </w:r>
      <w:r w:rsidR="00960E95" w:rsidRPr="00960E95">
        <w:rPr>
          <w:sz w:val="22"/>
          <w:szCs w:val="22"/>
        </w:rPr>
        <w:t xml:space="preserve">, u iznosu </w:t>
      </w:r>
      <w:r>
        <w:rPr>
          <w:sz w:val="22"/>
          <w:szCs w:val="22"/>
        </w:rPr>
        <w:t>5.060,98</w:t>
      </w:r>
      <w:r w:rsidR="00960E95" w:rsidRPr="00960E95">
        <w:rPr>
          <w:sz w:val="22"/>
          <w:szCs w:val="22"/>
        </w:rPr>
        <w:t xml:space="preserve"> kuna</w:t>
      </w:r>
      <w:r>
        <w:rPr>
          <w:sz w:val="22"/>
          <w:szCs w:val="22"/>
        </w:rPr>
        <w:t>,</w:t>
      </w:r>
    </w:p>
    <w:p w:rsidRDefault="00130ACE" w:rsidP="00960E95" w:rsidR="00960E95" w:rsidRPr="00F8782F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F8782F">
        <w:rPr>
          <w:sz w:val="22"/>
          <w:szCs w:val="22"/>
        </w:rPr>
        <w:t xml:space="preserve">REPUBLIKA HRVATSKA MINISTARSTVO FINANCIJA Zagreb, OIB: 18683136487, u iznosu </w:t>
      </w:r>
      <w:r w:rsidR="00F8782F" w:rsidRPr="00F8782F">
        <w:rPr>
          <w:sz w:val="22"/>
          <w:szCs w:val="22"/>
        </w:rPr>
        <w:t>4.465,70</w:t>
      </w:r>
      <w:r w:rsidRPr="00F8782F">
        <w:rPr>
          <w:sz w:val="22"/>
          <w:szCs w:val="22"/>
        </w:rPr>
        <w:t xml:space="preserve"> kuna</w:t>
      </w:r>
      <w:r w:rsidR="00F8782F">
        <w:rPr>
          <w:sz w:val="22"/>
          <w:szCs w:val="22"/>
        </w:rPr>
        <w:t>.</w:t>
      </w:r>
    </w:p>
    <w:p w:rsidRDefault="00960E95" w:rsidP="00960E95" w:rsidR="00960E95" w:rsidRPr="00574034">
      <w:pPr>
        <w:rPr>
          <w:sz w:val="16"/>
          <w:szCs w:val="16"/>
        </w:rPr>
      </w:pPr>
    </w:p>
    <w:p w:rsidRDefault="00BA5C4A" w:rsidP="00876214" w:rsidR="00876214" w:rsidRPr="00876214">
      <w:pPr>
        <w:tabs>
          <w:tab w:pos="426" w:val="left"/>
        </w:tabs>
        <w:rPr>
          <w:b/>
          <w:sz w:val="22"/>
          <w:szCs w:val="22"/>
        </w:rPr>
      </w:pPr>
      <w:r w:rsidRPr="00BA5C4A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="00876214" w:rsidRPr="00876214">
        <w:rPr>
          <w:sz w:val="22"/>
          <w:szCs w:val="22"/>
        </w:rPr>
        <w:t>Osporava se tražbina vjerovnika II. (drugog) višeg isplatnog reda:</w:t>
      </w:r>
    </w:p>
    <w:p w:rsidRDefault="002A4C44" w:rsidP="00643D20" w:rsidR="002A4C44" w:rsidRPr="002A4C44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2A4C44">
        <w:rPr>
          <w:sz w:val="22"/>
          <w:szCs w:val="22"/>
        </w:rPr>
        <w:t>1.</w:t>
      </w:r>
      <w:r w:rsidRPr="002A4C44">
        <w:rPr>
          <w:sz w:val="22"/>
          <w:szCs w:val="22"/>
        </w:rPr>
        <w:tab/>
      </w:r>
      <w:r w:rsidR="00276D11" w:rsidRPr="00276D11">
        <w:rPr>
          <w:sz w:val="22"/>
          <w:szCs w:val="22"/>
        </w:rPr>
        <w:t xml:space="preserve">GRAD SPLIT, Split, OIB: 78755598868, u iznosu </w:t>
      </w:r>
      <w:r w:rsidR="00C8265B">
        <w:rPr>
          <w:sz w:val="22"/>
          <w:szCs w:val="22"/>
        </w:rPr>
        <w:t>7.303,09</w:t>
      </w:r>
      <w:r w:rsidR="00276D11" w:rsidRPr="00276D11">
        <w:rPr>
          <w:sz w:val="22"/>
          <w:szCs w:val="22"/>
        </w:rPr>
        <w:t xml:space="preserve"> kuna</w:t>
      </w:r>
      <w:r w:rsidRPr="002A4C44">
        <w:rPr>
          <w:sz w:val="22"/>
          <w:szCs w:val="22"/>
        </w:rPr>
        <w:t>.</w:t>
      </w:r>
    </w:p>
    <w:p w:rsidRDefault="002A4C44" w:rsidP="00876214" w:rsidR="002A4C44" w:rsidRPr="00574034">
      <w:pPr>
        <w:tabs>
          <w:tab w:pos="426" w:val="left"/>
        </w:tabs>
        <w:rPr>
          <w:b/>
          <w:sz w:val="16"/>
          <w:szCs w:val="16"/>
          <w:lang w:val="fr-FR"/>
        </w:rPr>
      </w:pPr>
    </w:p>
    <w:p w:rsidRDefault="00E02467" w:rsidP="00876214" w:rsidR="00876214" w:rsidRPr="00876214">
      <w:pPr>
        <w:tabs>
          <w:tab w:pos="426" w:val="left"/>
        </w:tabs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I</w:t>
      </w:r>
      <w:r w:rsidR="00276D11">
        <w:rPr>
          <w:b/>
          <w:sz w:val="22"/>
          <w:szCs w:val="22"/>
          <w:lang w:val="fr-FR"/>
        </w:rPr>
        <w:t>II</w:t>
      </w:r>
      <w:r w:rsidR="002A4C44">
        <w:rPr>
          <w:b/>
          <w:sz w:val="22"/>
          <w:szCs w:val="22"/>
          <w:lang w:val="fr-FR"/>
        </w:rPr>
        <w:t>.</w:t>
      </w:r>
      <w:r w:rsidR="002A4C44">
        <w:rPr>
          <w:b/>
          <w:sz w:val="22"/>
          <w:szCs w:val="22"/>
          <w:lang w:val="fr-FR"/>
        </w:rPr>
        <w:tab/>
      </w:r>
      <w:r w:rsidR="00876214" w:rsidRPr="00643D20">
        <w:rPr>
          <w:sz w:val="22"/>
          <w:szCs w:val="22"/>
          <w:lang w:val="fr-FR"/>
        </w:rPr>
        <w:t xml:space="preserve">Upućuje se </w:t>
      </w:r>
      <w:r w:rsidR="00C8265B">
        <w:rPr>
          <w:sz w:val="22"/>
          <w:szCs w:val="22"/>
          <w:lang w:val="fr-FR"/>
        </w:rPr>
        <w:t xml:space="preserve">stečajni </w:t>
      </w:r>
      <w:r w:rsidR="006448BA">
        <w:rPr>
          <w:sz w:val="22"/>
          <w:szCs w:val="22"/>
          <w:lang w:val="fr-FR"/>
        </w:rPr>
        <w:t>upravitelj</w:t>
      </w:r>
      <w:r w:rsidR="00C8265B">
        <w:rPr>
          <w:sz w:val="22"/>
          <w:szCs w:val="22"/>
          <w:lang w:val="fr-FR"/>
        </w:rPr>
        <w:t xml:space="preserve"> </w:t>
      </w:r>
      <w:r w:rsidR="002A4C44" w:rsidRPr="00643D20">
        <w:rPr>
          <w:sz w:val="22"/>
          <w:szCs w:val="22"/>
          <w:lang w:val="fr-FR"/>
        </w:rPr>
        <w:t>za osporenu tražbinu iz točke II. ovog rj</w:t>
      </w:r>
      <w:r w:rsidR="00574034">
        <w:rPr>
          <w:sz w:val="22"/>
          <w:szCs w:val="22"/>
          <w:lang w:val="fr-FR"/>
        </w:rPr>
        <w:t>e</w:t>
      </w:r>
      <w:r w:rsidR="002A4C44" w:rsidRPr="00643D20">
        <w:rPr>
          <w:sz w:val="22"/>
          <w:szCs w:val="22"/>
          <w:lang w:val="fr-FR"/>
        </w:rPr>
        <w:t xml:space="preserve">šenja </w:t>
      </w:r>
      <w:r w:rsidR="00876214" w:rsidRPr="00643D20">
        <w:rPr>
          <w:sz w:val="22"/>
          <w:szCs w:val="22"/>
          <w:lang w:val="fr-FR"/>
        </w:rPr>
        <w:t>i to:</w:t>
      </w:r>
    </w:p>
    <w:p w:rsidRDefault="00876214" w:rsidP="005915A1" w:rsidR="00643D20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643D20">
        <w:rPr>
          <w:sz w:val="22"/>
          <w:szCs w:val="22"/>
          <w:lang w:val="fr-FR"/>
        </w:rPr>
        <w:t>1.</w:t>
      </w:r>
      <w:r w:rsidRPr="00876214">
        <w:rPr>
          <w:b/>
          <w:sz w:val="22"/>
          <w:szCs w:val="22"/>
          <w:lang w:val="fr-FR"/>
        </w:rPr>
        <w:tab/>
      </w:r>
      <w:r w:rsidR="00C8265B" w:rsidRPr="00C8265B">
        <w:rPr>
          <w:sz w:val="22"/>
          <w:szCs w:val="22"/>
        </w:rPr>
        <w:t>GRAD SPLIT, Split, OIB: 78755598868, u iznosu 7.303,09 kuna</w:t>
      </w:r>
    </w:p>
    <w:p w:rsidRDefault="00876214" w:rsidP="005915A1" w:rsidR="00876214" w:rsidRPr="00115868">
      <w:pPr>
        <w:tabs>
          <w:tab w:pos="0" w:val="left"/>
        </w:tabs>
        <w:jc w:val="both"/>
        <w:rPr>
          <w:sz w:val="22"/>
          <w:szCs w:val="22"/>
          <w:lang w:val="fr-FR"/>
        </w:rPr>
      </w:pPr>
      <w:r w:rsidRPr="00115868">
        <w:rPr>
          <w:sz w:val="22"/>
          <w:szCs w:val="22"/>
          <w:lang w:val="fr-FR"/>
        </w:rPr>
        <w:t xml:space="preserve">u roku od 8 dana od pravomoćnosti ovog rješenja pokrenuti postupak radi utvrđenja </w:t>
      </w:r>
      <w:r w:rsidR="00C8265B">
        <w:rPr>
          <w:sz w:val="22"/>
          <w:szCs w:val="22"/>
          <w:lang w:val="fr-FR"/>
        </w:rPr>
        <w:t>osnovanosti osporavanja</w:t>
      </w:r>
      <w:r w:rsidRPr="00115868">
        <w:rPr>
          <w:sz w:val="22"/>
          <w:szCs w:val="22"/>
          <w:lang w:val="fr-FR"/>
        </w:rPr>
        <w:t xml:space="preserve"> tražbine, jer će se inače smatrati da je odustao od prava na vođenje parnice.</w:t>
      </w:r>
    </w:p>
    <w:p w:rsidRDefault="00440CF6" w:rsidP="00440CF6" w:rsidR="00440CF6" w:rsidRPr="00905412">
      <w:pPr>
        <w:tabs>
          <w:tab w:pos="426" w:val="left"/>
        </w:tabs>
        <w:jc w:val="both"/>
        <w:rPr>
          <w:rFonts w:eastAsia="Calibri"/>
          <w:b/>
          <w:sz w:val="16"/>
          <w:szCs w:val="16"/>
          <w:u w:val="single"/>
          <w:lang w:eastAsia="en-US"/>
        </w:rPr>
      </w:pPr>
    </w:p>
    <w:p w:rsidRDefault="00440CF6" w:rsidP="00E26D2D" w:rsidR="00440CF6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0E3523">
        <w:rPr>
          <w:sz w:val="22"/>
          <w:szCs w:val="22"/>
        </w:rPr>
        <w:t>719</w:t>
      </w:r>
      <w:r w:rsidRPr="00145C71">
        <w:rPr>
          <w:sz w:val="22"/>
          <w:szCs w:val="22"/>
        </w:rPr>
        <w:t>/201</w:t>
      </w:r>
      <w:r w:rsidR="000E3523">
        <w:rPr>
          <w:sz w:val="22"/>
          <w:szCs w:val="22"/>
        </w:rPr>
        <w:t>7</w:t>
      </w:r>
      <w:r w:rsidRPr="00145C71">
        <w:rPr>
          <w:sz w:val="22"/>
          <w:szCs w:val="22"/>
        </w:rPr>
        <w:t>-</w:t>
      </w:r>
      <w:r w:rsidR="000E3523">
        <w:rPr>
          <w:sz w:val="22"/>
          <w:szCs w:val="22"/>
        </w:rPr>
        <w:t>3</w:t>
      </w:r>
      <w:r w:rsidR="00996B21">
        <w:rPr>
          <w:sz w:val="22"/>
          <w:szCs w:val="22"/>
        </w:rPr>
        <w:t>8</w:t>
      </w:r>
      <w:r w:rsidR="00004FC3" w:rsidRPr="00145C71">
        <w:rPr>
          <w:sz w:val="22"/>
          <w:szCs w:val="22"/>
        </w:rPr>
        <w:t xml:space="preserve"> od </w:t>
      </w:r>
      <w:r w:rsidR="000E3523">
        <w:rPr>
          <w:sz w:val="22"/>
          <w:szCs w:val="22"/>
        </w:rPr>
        <w:t>28</w:t>
      </w:r>
      <w:r w:rsidR="00B96A16" w:rsidRPr="00145C71">
        <w:rPr>
          <w:sz w:val="22"/>
          <w:szCs w:val="22"/>
        </w:rPr>
        <w:t xml:space="preserve">. </w:t>
      </w:r>
      <w:r w:rsidR="00996B21">
        <w:rPr>
          <w:sz w:val="22"/>
          <w:szCs w:val="22"/>
        </w:rPr>
        <w:t>studenog</w:t>
      </w:r>
      <w:r w:rsidR="00FE0A13">
        <w:rPr>
          <w:sz w:val="22"/>
          <w:szCs w:val="22"/>
        </w:rPr>
        <w:t xml:space="preserve"> </w:t>
      </w:r>
      <w:r w:rsidR="00B96A16" w:rsidRPr="00145C71">
        <w:rPr>
          <w:sz w:val="22"/>
          <w:szCs w:val="22"/>
        </w:rPr>
        <w:t xml:space="preserve">2017. godine </w:t>
      </w:r>
      <w:r w:rsidR="0055726B">
        <w:rPr>
          <w:sz w:val="22"/>
          <w:szCs w:val="22"/>
        </w:rPr>
        <w:t xml:space="preserve">s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6448BA">
        <w:rPr>
          <w:sz w:val="22"/>
          <w:szCs w:val="22"/>
        </w:rPr>
        <w:t>151-153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6448BA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0E3523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F8782F">
        <w:rPr>
          <w:sz w:val="22"/>
          <w:szCs w:val="22"/>
        </w:rPr>
        <w:t>6</w:t>
      </w:r>
      <w:r w:rsidR="0055726B">
        <w:rPr>
          <w:sz w:val="22"/>
          <w:szCs w:val="22"/>
        </w:rPr>
        <w:t>. prosinca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</w:t>
      </w:r>
      <w:r w:rsidR="00DB7516" w:rsidRPr="00DB7516">
        <w:rPr>
          <w:sz w:val="22"/>
          <w:szCs w:val="22"/>
        </w:rPr>
        <w:lastRenderedPageBreak/>
        <w:t xml:space="preserve">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115868" w:rsidP="00710374" w:rsidR="00C55959" w:rsidRPr="00B91575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 xml:space="preserve">Stečajni upravitelj je osporio tražbinu vjerovnika </w:t>
      </w:r>
      <w:r w:rsidR="00C55959">
        <w:rPr>
          <w:sz w:val="22"/>
          <w:szCs w:val="22"/>
        </w:rPr>
        <w:t>I</w:t>
      </w:r>
      <w:r w:rsidR="00C55959" w:rsidRPr="00C55959">
        <w:rPr>
          <w:sz w:val="22"/>
          <w:szCs w:val="22"/>
        </w:rPr>
        <w:t>I. (</w:t>
      </w:r>
      <w:r w:rsidR="00C55959">
        <w:rPr>
          <w:sz w:val="22"/>
          <w:szCs w:val="22"/>
        </w:rPr>
        <w:t>drugog</w:t>
      </w:r>
      <w:r w:rsidR="00C55959" w:rsidRPr="00C55959">
        <w:rPr>
          <w:sz w:val="22"/>
          <w:szCs w:val="22"/>
        </w:rPr>
        <w:t>) višeg isplatnog reda i to:</w:t>
      </w:r>
    </w:p>
    <w:p w:rsidRDefault="00C55959" w:rsidP="00115868" w:rsidR="00C8265B">
      <w:pPr>
        <w:tabs>
          <w:tab w:pos="426" w:val="left"/>
        </w:tabs>
        <w:jc w:val="both"/>
        <w:rPr>
          <w:sz w:val="22"/>
          <w:szCs w:val="22"/>
        </w:rPr>
      </w:pPr>
      <w:r w:rsidRPr="00C55959">
        <w:rPr>
          <w:sz w:val="22"/>
          <w:szCs w:val="22"/>
        </w:rPr>
        <w:t xml:space="preserve">- </w:t>
      </w:r>
      <w:r w:rsidR="00C8265B" w:rsidRPr="00C8265B">
        <w:rPr>
          <w:sz w:val="22"/>
          <w:szCs w:val="22"/>
        </w:rPr>
        <w:t>GRAD SPLIT, Sp</w:t>
      </w:r>
      <w:r w:rsidR="00C8265B">
        <w:rPr>
          <w:sz w:val="22"/>
          <w:szCs w:val="22"/>
        </w:rPr>
        <w:t>lit,</w:t>
      </w:r>
      <w:r>
        <w:rPr>
          <w:sz w:val="22"/>
          <w:szCs w:val="22"/>
        </w:rPr>
        <w:t xml:space="preserve"> </w:t>
      </w:r>
      <w:r w:rsidR="00611569">
        <w:rPr>
          <w:sz w:val="22"/>
          <w:szCs w:val="22"/>
        </w:rPr>
        <w:t xml:space="preserve">budući </w:t>
      </w:r>
      <w:r w:rsidR="00C8265B">
        <w:rPr>
          <w:sz w:val="22"/>
          <w:szCs w:val="22"/>
        </w:rPr>
        <w:t>je tražbina zastarjela.</w:t>
      </w:r>
    </w:p>
    <w:p w:rsidRDefault="00115868" w:rsidP="00115868" w:rsidR="00115868" w:rsidRPr="000A2125">
      <w:pPr>
        <w:pStyle w:val="Tijeloteksta"/>
        <w:tabs>
          <w:tab w:pos="142" w:val="left"/>
        </w:tabs>
        <w:rPr>
          <w:sz w:val="16"/>
          <w:szCs w:val="16"/>
        </w:rPr>
      </w:pPr>
    </w:p>
    <w:p w:rsidRDefault="00115868" w:rsidP="00115868" w:rsidR="00DE7468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0678D">
        <w:rPr>
          <w:sz w:val="22"/>
          <w:szCs w:val="22"/>
        </w:rPr>
        <w:t>Sukladno čl. 266. SZ ako je stečajni upravitelj osporio tražbinu, sud će vjerovnika uputiti na parnicu protiv stečajnoga dužnika radi utvrđivanja osporene tražbine</w:t>
      </w:r>
      <w:r w:rsidR="00DE7468">
        <w:rPr>
          <w:sz w:val="22"/>
          <w:szCs w:val="22"/>
        </w:rPr>
        <w:t>. A</w:t>
      </w:r>
      <w:r w:rsidRPr="0090678D">
        <w:rPr>
          <w:sz w:val="22"/>
          <w:szCs w:val="22"/>
        </w:rPr>
        <w:t>ko za osporenu tražbinu postoji ovršna isprava, sud će na parnicu uputiti osporavatelja da dokaže osnovanost svoga osporavanja. Vjerovni</w:t>
      </w:r>
      <w:r w:rsidR="00DE7468">
        <w:rPr>
          <w:sz w:val="22"/>
          <w:szCs w:val="22"/>
        </w:rPr>
        <w:t xml:space="preserve">k </w:t>
      </w:r>
      <w:r w:rsidR="00202D78">
        <w:rPr>
          <w:sz w:val="22"/>
          <w:szCs w:val="22"/>
        </w:rPr>
        <w:t>GRAD SPLIT</w:t>
      </w:r>
      <w:r w:rsidR="00DE7468">
        <w:rPr>
          <w:sz w:val="22"/>
          <w:szCs w:val="22"/>
        </w:rPr>
        <w:t xml:space="preserve"> za svoju osporenu tražbinu koju je stečajni upravitelj osporio </w:t>
      </w:r>
      <w:r w:rsidR="00202D78">
        <w:rPr>
          <w:sz w:val="22"/>
          <w:szCs w:val="22"/>
        </w:rPr>
        <w:t>ima ovršnu ispravu</w:t>
      </w:r>
      <w:r w:rsidR="00A71665">
        <w:rPr>
          <w:sz w:val="22"/>
          <w:szCs w:val="22"/>
        </w:rPr>
        <w:t>.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115868" w:rsidP="00115868" w:rsidR="00115868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>Prema čl. 267. SZ ako osoba koja je upućena na parnicu ne pokrene parnicu u roku od osam dana od dana pravomoćnosti rješenja o upućivanju u parnicu, odnosno primitka drugostupanjske odluke, smatrat će se da je odust</w:t>
      </w:r>
      <w:r>
        <w:rPr>
          <w:sz w:val="22"/>
          <w:szCs w:val="22"/>
        </w:rPr>
        <w:t xml:space="preserve">ala od prava na vođenje parnice, odnosno da je osporavanje otklonjeno. 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E22304">
        <w:rPr>
          <w:b/>
          <w:sz w:val="22"/>
          <w:szCs w:val="22"/>
        </w:rPr>
        <w:t>Splitu</w:t>
      </w:r>
      <w:r w:rsidR="00202D78">
        <w:rPr>
          <w:b/>
          <w:sz w:val="22"/>
          <w:szCs w:val="22"/>
        </w:rPr>
        <w:t xml:space="preserve"> </w:t>
      </w:r>
      <w:r w:rsidR="00E22304">
        <w:rPr>
          <w:b/>
          <w:sz w:val="22"/>
          <w:szCs w:val="22"/>
        </w:rPr>
        <w:t>12</w:t>
      </w:r>
      <w:r w:rsidR="00202D78">
        <w:rPr>
          <w:b/>
          <w:sz w:val="22"/>
          <w:szCs w:val="22"/>
        </w:rPr>
        <w:t>. ožujka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6849F2" w:rsidP="00C640B8" w:rsidR="006849F2">
      <w:pPr>
        <w:jc w:val="right"/>
        <w:rPr>
          <w:b/>
          <w:sz w:val="22"/>
          <w:szCs w:val="22"/>
        </w:rPr>
      </w:pPr>
    </w:p>
    <w:sectPr w:rsidSect="00EB2E92" w:rsidR="006849F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C41E0A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BC1BDC">
      <w:rPr>
        <w:b/>
        <w:sz w:val="22"/>
        <w:szCs w:val="22"/>
      </w:rPr>
      <w:t>330</w:t>
    </w:r>
    <w:r>
      <w:rPr>
        <w:b/>
        <w:sz w:val="22"/>
        <w:szCs w:val="22"/>
      </w:rPr>
      <w:t>/201</w:t>
    </w:r>
    <w:r w:rsidR="006039D7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E00281">
      <w:rPr>
        <w:b/>
        <w:sz w:val="22"/>
        <w:szCs w:val="22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4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7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8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0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8"/>
  </w:num>
  <w:num w:numId="5">
    <w:abstractNumId w:val="9"/>
  </w:num>
  <w:num w:numId="6">
    <w:abstractNumId w:val="3"/>
  </w:num>
  <w:num w:numId="7">
    <w:abstractNumId w:val="13"/>
  </w:num>
  <w:num w:numId="8">
    <w:abstractNumId w:val="0"/>
  </w:num>
  <w:num w:numId="9">
    <w:abstractNumId w:val="10"/>
  </w:num>
  <w:num w:numId="10">
    <w:abstractNumId w:val="2"/>
  </w:num>
  <w:num w:numId="11">
    <w:abstractNumId w:val="16"/>
  </w:num>
  <w:num w:numId="12">
    <w:abstractNumId w:val="15"/>
  </w:num>
  <w:num w:numId="13">
    <w:abstractNumId w:val="11"/>
  </w:num>
  <w:num w:numId="14">
    <w:abstractNumId w:val="6"/>
  </w:num>
  <w:num w:numId="15">
    <w:abstractNumId w:val="1"/>
  </w:num>
  <w:num w:numId="16">
    <w:abstractNumId w:val="4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E57"/>
    <w:rsid w:val="000716B3"/>
    <w:rsid w:val="00071BBC"/>
    <w:rsid w:val="0007233C"/>
    <w:rsid w:val="00076434"/>
    <w:rsid w:val="000764E3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B3ECE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3523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15868"/>
    <w:rsid w:val="00116320"/>
    <w:rsid w:val="00122C12"/>
    <w:rsid w:val="00122CD0"/>
    <w:rsid w:val="00122E06"/>
    <w:rsid w:val="00122F24"/>
    <w:rsid w:val="0012614B"/>
    <w:rsid w:val="00127A15"/>
    <w:rsid w:val="00130ACE"/>
    <w:rsid w:val="00135A5C"/>
    <w:rsid w:val="00135F75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2D78"/>
    <w:rsid w:val="0020571E"/>
    <w:rsid w:val="00206EBE"/>
    <w:rsid w:val="00216B8F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0B3B"/>
    <w:rsid w:val="002723A0"/>
    <w:rsid w:val="0027349C"/>
    <w:rsid w:val="00273AFB"/>
    <w:rsid w:val="00273D75"/>
    <w:rsid w:val="00273D9B"/>
    <w:rsid w:val="002750E1"/>
    <w:rsid w:val="00275E17"/>
    <w:rsid w:val="00275FEE"/>
    <w:rsid w:val="00276D11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5D07"/>
    <w:rsid w:val="002D601A"/>
    <w:rsid w:val="002E0A2A"/>
    <w:rsid w:val="002E1AFE"/>
    <w:rsid w:val="002E4670"/>
    <w:rsid w:val="002E65EF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79B0"/>
    <w:rsid w:val="0033033B"/>
    <w:rsid w:val="00330A4D"/>
    <w:rsid w:val="003315D2"/>
    <w:rsid w:val="00331AD9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54DF"/>
    <w:rsid w:val="00370161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4329"/>
    <w:rsid w:val="003B4CC9"/>
    <w:rsid w:val="003B7B76"/>
    <w:rsid w:val="003B7EEE"/>
    <w:rsid w:val="003C0C11"/>
    <w:rsid w:val="003C657F"/>
    <w:rsid w:val="003D16CA"/>
    <w:rsid w:val="003D4BB6"/>
    <w:rsid w:val="003D565E"/>
    <w:rsid w:val="003D7B9F"/>
    <w:rsid w:val="003D7FA2"/>
    <w:rsid w:val="003E339C"/>
    <w:rsid w:val="003E3DC6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7DC8"/>
    <w:rsid w:val="00440CF6"/>
    <w:rsid w:val="004451E8"/>
    <w:rsid w:val="0044572F"/>
    <w:rsid w:val="00445ABB"/>
    <w:rsid w:val="004519E5"/>
    <w:rsid w:val="00460311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5A52"/>
    <w:rsid w:val="004A79A3"/>
    <w:rsid w:val="004A7BFA"/>
    <w:rsid w:val="004B5AF3"/>
    <w:rsid w:val="004B5EBA"/>
    <w:rsid w:val="004B78EB"/>
    <w:rsid w:val="004C1EE7"/>
    <w:rsid w:val="004C2BF1"/>
    <w:rsid w:val="004C5C5D"/>
    <w:rsid w:val="004C7130"/>
    <w:rsid w:val="004D1B5C"/>
    <w:rsid w:val="004D5D3A"/>
    <w:rsid w:val="004D624A"/>
    <w:rsid w:val="004D6B81"/>
    <w:rsid w:val="004E151F"/>
    <w:rsid w:val="004E5DA4"/>
    <w:rsid w:val="004F589E"/>
    <w:rsid w:val="00501A67"/>
    <w:rsid w:val="00503962"/>
    <w:rsid w:val="00503C05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357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B18B0"/>
    <w:rsid w:val="005B3100"/>
    <w:rsid w:val="005C02E6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C8B"/>
    <w:rsid w:val="006146C1"/>
    <w:rsid w:val="00616A68"/>
    <w:rsid w:val="00625085"/>
    <w:rsid w:val="00625FFE"/>
    <w:rsid w:val="0063094D"/>
    <w:rsid w:val="00631D90"/>
    <w:rsid w:val="00637B37"/>
    <w:rsid w:val="00637E75"/>
    <w:rsid w:val="00643D20"/>
    <w:rsid w:val="006448BA"/>
    <w:rsid w:val="00650C62"/>
    <w:rsid w:val="0065398B"/>
    <w:rsid w:val="0065436B"/>
    <w:rsid w:val="006548CE"/>
    <w:rsid w:val="00657377"/>
    <w:rsid w:val="006610AE"/>
    <w:rsid w:val="0066260B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D372E"/>
    <w:rsid w:val="006D5394"/>
    <w:rsid w:val="006E0DC6"/>
    <w:rsid w:val="006E232C"/>
    <w:rsid w:val="006E4680"/>
    <w:rsid w:val="006E5A10"/>
    <w:rsid w:val="006E7067"/>
    <w:rsid w:val="006F68B6"/>
    <w:rsid w:val="006F76D6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5528"/>
    <w:rsid w:val="007A5EE4"/>
    <w:rsid w:val="007A6CA3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780"/>
    <w:rsid w:val="007D4D24"/>
    <w:rsid w:val="007E0899"/>
    <w:rsid w:val="007E1A83"/>
    <w:rsid w:val="007E1F34"/>
    <w:rsid w:val="007E311F"/>
    <w:rsid w:val="007E4B60"/>
    <w:rsid w:val="007E6211"/>
    <w:rsid w:val="007E7361"/>
    <w:rsid w:val="007E7A6B"/>
    <w:rsid w:val="007F071D"/>
    <w:rsid w:val="007F2F79"/>
    <w:rsid w:val="007F7059"/>
    <w:rsid w:val="007F728E"/>
    <w:rsid w:val="007F77B6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7C02"/>
    <w:rsid w:val="0084183D"/>
    <w:rsid w:val="00842DF6"/>
    <w:rsid w:val="008446FD"/>
    <w:rsid w:val="008504FD"/>
    <w:rsid w:val="00856A09"/>
    <w:rsid w:val="0086517F"/>
    <w:rsid w:val="00865925"/>
    <w:rsid w:val="0086637B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4DC6"/>
    <w:rsid w:val="00897112"/>
    <w:rsid w:val="0089761A"/>
    <w:rsid w:val="00897B76"/>
    <w:rsid w:val="008A16DF"/>
    <w:rsid w:val="008A1F27"/>
    <w:rsid w:val="008A230A"/>
    <w:rsid w:val="008A7CE2"/>
    <w:rsid w:val="008B699C"/>
    <w:rsid w:val="008B76B7"/>
    <w:rsid w:val="008C68B8"/>
    <w:rsid w:val="008C7065"/>
    <w:rsid w:val="008C7C09"/>
    <w:rsid w:val="008D3DA3"/>
    <w:rsid w:val="008D53F7"/>
    <w:rsid w:val="008E4764"/>
    <w:rsid w:val="008E7722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7FF0"/>
    <w:rsid w:val="0098422B"/>
    <w:rsid w:val="00986295"/>
    <w:rsid w:val="0098706A"/>
    <w:rsid w:val="00991557"/>
    <w:rsid w:val="009948D3"/>
    <w:rsid w:val="00996B21"/>
    <w:rsid w:val="009A0EB7"/>
    <w:rsid w:val="009A2F41"/>
    <w:rsid w:val="009A52B0"/>
    <w:rsid w:val="009A5CC2"/>
    <w:rsid w:val="009A6534"/>
    <w:rsid w:val="009A737D"/>
    <w:rsid w:val="009A7382"/>
    <w:rsid w:val="009B0661"/>
    <w:rsid w:val="009B626B"/>
    <w:rsid w:val="009B6C95"/>
    <w:rsid w:val="009C1A50"/>
    <w:rsid w:val="009C2177"/>
    <w:rsid w:val="009C4DEF"/>
    <w:rsid w:val="009C5D12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2B77"/>
    <w:rsid w:val="00A531C8"/>
    <w:rsid w:val="00A53513"/>
    <w:rsid w:val="00A56671"/>
    <w:rsid w:val="00A6231D"/>
    <w:rsid w:val="00A66E4D"/>
    <w:rsid w:val="00A71665"/>
    <w:rsid w:val="00A71B0B"/>
    <w:rsid w:val="00A74EC5"/>
    <w:rsid w:val="00A76E03"/>
    <w:rsid w:val="00A81698"/>
    <w:rsid w:val="00A866A0"/>
    <w:rsid w:val="00A87DB7"/>
    <w:rsid w:val="00A87FC5"/>
    <w:rsid w:val="00A96DAE"/>
    <w:rsid w:val="00AA520E"/>
    <w:rsid w:val="00AB577E"/>
    <w:rsid w:val="00AC1A08"/>
    <w:rsid w:val="00AC1E35"/>
    <w:rsid w:val="00AC2766"/>
    <w:rsid w:val="00AC60AA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F51CE"/>
    <w:rsid w:val="00AF56EB"/>
    <w:rsid w:val="00B01C2C"/>
    <w:rsid w:val="00B02C53"/>
    <w:rsid w:val="00B06586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37A29"/>
    <w:rsid w:val="00B4286B"/>
    <w:rsid w:val="00B50A1E"/>
    <w:rsid w:val="00B5423B"/>
    <w:rsid w:val="00B56B5C"/>
    <w:rsid w:val="00B56E6F"/>
    <w:rsid w:val="00B5767A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B098C"/>
    <w:rsid w:val="00BB1EFD"/>
    <w:rsid w:val="00BB5B6A"/>
    <w:rsid w:val="00BB6C16"/>
    <w:rsid w:val="00BC09FC"/>
    <w:rsid w:val="00BC1BDC"/>
    <w:rsid w:val="00BC2403"/>
    <w:rsid w:val="00BC2F47"/>
    <w:rsid w:val="00BD142F"/>
    <w:rsid w:val="00BD34BC"/>
    <w:rsid w:val="00BD4071"/>
    <w:rsid w:val="00BD560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1E0A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1607"/>
    <w:rsid w:val="00C8265B"/>
    <w:rsid w:val="00C84A46"/>
    <w:rsid w:val="00C87615"/>
    <w:rsid w:val="00C90CC9"/>
    <w:rsid w:val="00C95331"/>
    <w:rsid w:val="00CA49AB"/>
    <w:rsid w:val="00CB18E7"/>
    <w:rsid w:val="00CB1F15"/>
    <w:rsid w:val="00CB72DA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655"/>
    <w:rsid w:val="00D004F6"/>
    <w:rsid w:val="00D03C41"/>
    <w:rsid w:val="00D04C32"/>
    <w:rsid w:val="00D052A3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3438"/>
    <w:rsid w:val="00D54E4E"/>
    <w:rsid w:val="00D56C33"/>
    <w:rsid w:val="00D6024C"/>
    <w:rsid w:val="00D63931"/>
    <w:rsid w:val="00D64722"/>
    <w:rsid w:val="00D672A7"/>
    <w:rsid w:val="00D6797C"/>
    <w:rsid w:val="00D725A5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281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304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76B0"/>
    <w:rsid w:val="00E90092"/>
    <w:rsid w:val="00E91F84"/>
    <w:rsid w:val="00E97361"/>
    <w:rsid w:val="00EA138D"/>
    <w:rsid w:val="00EA23A3"/>
    <w:rsid w:val="00EA2DF1"/>
    <w:rsid w:val="00EA3204"/>
    <w:rsid w:val="00EA541E"/>
    <w:rsid w:val="00EA572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452B"/>
    <w:rsid w:val="00F37A4F"/>
    <w:rsid w:val="00F434D2"/>
    <w:rsid w:val="00F451AC"/>
    <w:rsid w:val="00F47460"/>
    <w:rsid w:val="00F53D27"/>
    <w:rsid w:val="00F637BE"/>
    <w:rsid w:val="00F660AF"/>
    <w:rsid w:val="00F717EF"/>
    <w:rsid w:val="00F754E2"/>
    <w:rsid w:val="00F80918"/>
    <w:rsid w:val="00F81464"/>
    <w:rsid w:val="00F8499B"/>
    <w:rsid w:val="00F86457"/>
    <w:rsid w:val="00F8782F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74D6"/>
    <w:rsid w:val="00FC29DF"/>
    <w:rsid w:val="00FC5D91"/>
    <w:rsid w:val="00FD097C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E0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E0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E0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E0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E0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E0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E0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E0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644</properties:Words>
  <properties:Characters>3473</properties:Characters>
  <properties:Lines>93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2018-02-22T12:06:00Z</dcterms:created>
  <dc:creator>Srđan Gavranić</dc:creator>
  <cp:lastModifiedBy>Katarina Mikulić</cp:lastModifiedBy>
  <cp:lastPrinted>2018-03-12T08:58:00Z</cp:lastPrinted>
  <dcterms:modified xmlns:xsi="http://www.w3.org/2001/XMLSchema-instance" xsi:type="dcterms:W3CDTF">2018-03-12T09:00:00Z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12-03-2018.docx)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