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cad6" w14:paraId="ef3cad6" w:rsidRDefault="00011F2C" w:rsidP="008615FD" w:rsidR="00011F2C" w:rsidRPr="00050C09">
      <w:pPr>
        <w15:collapsed w:val="false"/>
        <w:rPr>
          <w:rStyle w:val="Naglaeno"/>
          <w:b w:val="false"/>
        </w:rPr>
      </w:pPr>
    </w:p>
    <w:p w:rsidRDefault="008615FD" w:rsidP="008615FD" w:rsidR="008615FD" w:rsidRPr="00050C09">
      <w:r w:rsidRPr="00050C09">
        <w:rPr>
          <w:rStyle w:val="Naglaeno"/>
        </w:rPr>
        <w:t xml:space="preserve">             </w:t>
      </w:r>
      <w:r w:rsidR="00574060" w:rsidRPr="00050C0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50C09"/>
    <w:p w:rsidRDefault="008615FD" w:rsidP="008615FD" w:rsidR="008615FD" w:rsidRPr="00050C09">
      <w:pPr>
        <w:ind w:hanging="720" w:left="360"/>
      </w:pPr>
      <w:r w:rsidRPr="00050C09">
        <w:t xml:space="preserve">     </w:t>
      </w:r>
      <w:r w:rsidR="00A8162D" w:rsidRPr="00050C09">
        <w:t xml:space="preserve">   </w:t>
      </w:r>
      <w:r w:rsidRPr="00050C09">
        <w:t>REPUBLIKA HRVATSKA</w:t>
      </w:r>
    </w:p>
    <w:p w:rsidRDefault="008615FD" w:rsidP="008A4695" w:rsidR="008615FD" w:rsidRPr="00050C09">
      <w:pPr>
        <w:ind w:hanging="720" w:left="360"/>
      </w:pPr>
      <w:r w:rsidRPr="00050C09">
        <w:t xml:space="preserve">     TRGOVAČKI SUD U OSIJEKU</w:t>
      </w:r>
    </w:p>
    <w:p w:rsidRDefault="009A7277" w:rsidP="008615FD" w:rsidR="009A7277" w:rsidRPr="00050C09"/>
    <w:p w:rsidRDefault="00B7629F" w:rsidP="008615FD" w:rsidR="00B7629F" w:rsidRPr="00050C09"/>
    <w:p w:rsidRDefault="00093CCE" w:rsidP="00093CCE" w:rsidR="00093CCE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U  I M E  R E P U B L I K E  H R V A T S K E</w:t>
      </w:r>
    </w:p>
    <w:p w:rsidRDefault="00050C09" w:rsidP="00093CCE" w:rsidR="00050C09" w:rsidRPr="00050C09">
      <w:pPr>
        <w:pStyle w:val="Naslov1"/>
        <w:rPr>
          <w:b w:val="false"/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es-ES"/>
        </w:rPr>
      </w:pPr>
      <w:r w:rsidRPr="00050C09">
        <w:rPr>
          <w:b w:val="false"/>
          <w:lang w:val="hr-HR"/>
        </w:rPr>
        <w:t>R J E Š E N J E</w:t>
      </w:r>
    </w:p>
    <w:p w:rsidRDefault="00093CCE" w:rsidP="00093CCE" w:rsidR="00093CCE">
      <w:pPr>
        <w:rPr>
          <w:b/>
          <w:bCs/>
        </w:rPr>
      </w:pPr>
    </w:p>
    <w:p w:rsidRDefault="00050C09" w:rsidP="00093CCE" w:rsidR="00050C09" w:rsidRPr="00050C09">
      <w:pPr>
        <w:rPr>
          <w:b/>
          <w:bCs/>
        </w:rPr>
      </w:pPr>
    </w:p>
    <w:p w:rsidRDefault="00093CCE" w:rsidP="00093CCE" w:rsidR="00093CCE" w:rsidRPr="00050C09">
      <w:pPr>
        <w:ind w:firstLine="708"/>
        <w:jc w:val="both"/>
      </w:pPr>
      <w:r w:rsidRPr="00050C09">
        <w:t xml:space="preserve">TRGOVAČKI SUD U OSIJEKU, po sucu pojedincu mr. sc. Borisu Vukoviću, u stečajnom predmetu povodom zahtjeva Financijske agencije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85821130368, radi otvaranja stečajnog postupka nad dužnikom </w:t>
      </w:r>
      <w:r w:rsidR="00E3292B" w:rsidRPr="00E3292B">
        <w:t>G&amp;D TEX j.d.o.o. za usluge</w:t>
      </w:r>
      <w:r w:rsidRPr="00050C09">
        <w:t xml:space="preserve">, </w:t>
      </w:r>
      <w:r w:rsidR="00E3292B" w:rsidRPr="00E3292B">
        <w:t>Osječka ulica 103</w:t>
      </w:r>
      <w:r w:rsidRPr="00050C09">
        <w:t xml:space="preserve">, </w:t>
      </w:r>
      <w:r w:rsidR="00E3292B" w:rsidRPr="00E3292B">
        <w:t>Darda</w:t>
      </w:r>
      <w:r w:rsidRPr="00050C09">
        <w:t xml:space="preserve">, MBS: </w:t>
      </w:r>
      <w:r w:rsidR="00E3292B" w:rsidRPr="00E3292B">
        <w:t>030152728</w:t>
      </w:r>
      <w:r w:rsidRPr="00050C09">
        <w:t xml:space="preserve">, OIB: </w:t>
      </w:r>
      <w:r w:rsidR="00E3292B" w:rsidRPr="00E3292B">
        <w:t>36252712973</w:t>
      </w:r>
      <w:r w:rsidRPr="00050C09">
        <w:t xml:space="preserve">, dana 13. kolovoza 2018.      </w:t>
      </w:r>
    </w:p>
    <w:p w:rsidRDefault="00093CCE" w:rsidP="00093CCE" w:rsidR="00093CCE" w:rsidRPr="00050C09">
      <w:pPr>
        <w:ind w:firstLine="708"/>
        <w:jc w:val="both"/>
      </w:pPr>
      <w:r w:rsidRPr="00050C09">
        <w:t xml:space="preserve">                                                             </w:t>
      </w:r>
    </w:p>
    <w:p w:rsidRDefault="00BF1A10" w:rsidP="00093CCE" w:rsidR="00BF1A10" w:rsidRPr="00050C09">
      <w:pPr>
        <w:ind w:firstLine="708"/>
        <w:jc w:val="both"/>
      </w:pPr>
    </w:p>
    <w:p w:rsidRDefault="00093CCE" w:rsidP="00093CCE" w:rsidR="00093CCE" w:rsidRPr="00050C09">
      <w:pPr>
        <w:jc w:val="center"/>
        <w:rPr>
          <w:bCs/>
        </w:rPr>
      </w:pPr>
      <w:r w:rsidRPr="00050C09">
        <w:t>r i j e š i o   j e</w:t>
      </w:r>
    </w:p>
    <w:p w:rsidRDefault="00093CCE" w:rsidP="00093CCE" w:rsidR="00093CCE" w:rsidRPr="00050C09">
      <w:pPr>
        <w:jc w:val="both"/>
      </w:pPr>
    </w:p>
    <w:p w:rsidRDefault="00BF1A10" w:rsidP="00093CCE" w:rsidR="00BF1A10" w:rsidRPr="00050C09">
      <w:pPr>
        <w:jc w:val="both"/>
      </w:pPr>
    </w:p>
    <w:p w:rsidRDefault="00093CCE" w:rsidP="00093CCE" w:rsidR="00093CCE" w:rsidRPr="00050C09">
      <w:pPr>
        <w:jc w:val="both"/>
        <w:rPr>
          <w:bCs/>
        </w:rPr>
      </w:pPr>
      <w:r w:rsidRPr="00050C09">
        <w:tab/>
        <w:t xml:space="preserve">Obustavlja se stečajni postupak nad dužnikom </w:t>
      </w:r>
      <w:r w:rsidR="00E3292B">
        <w:t>G&amp;D TEX j.d.o.o. za usluge, Osječka ulica 103, Darda, MBS: 030152728, OIB: 36252712973</w:t>
      </w:r>
      <w:r w:rsidRPr="00050C09">
        <w:t>.</w:t>
      </w:r>
    </w:p>
    <w:p w:rsidRDefault="00093CCE" w:rsidP="00093CCE" w:rsidR="00093CCE" w:rsidRPr="00050C09">
      <w:pPr>
        <w:pStyle w:val="Naslov1"/>
        <w:jc w:val="left"/>
        <w:rPr>
          <w:lang w:val="hr-HR"/>
        </w:rPr>
      </w:pPr>
    </w:p>
    <w:p w:rsidRDefault="00BF1A10" w:rsidP="00093CCE" w:rsidR="00BF1A10">
      <w:pPr>
        <w:pStyle w:val="Naslov1"/>
        <w:jc w:val="left"/>
        <w:rPr>
          <w:lang w:val="hr-HR"/>
        </w:rPr>
      </w:pPr>
    </w:p>
    <w:p w:rsidRDefault="00050C09" w:rsidP="00093CCE" w:rsidR="00050C09" w:rsidRPr="00050C09">
      <w:pPr>
        <w:pStyle w:val="Naslov1"/>
        <w:jc w:val="left"/>
        <w:rPr>
          <w:lang w:val="hr-HR"/>
        </w:rPr>
      </w:pPr>
    </w:p>
    <w:p w:rsidRDefault="00093CCE" w:rsidP="00093CCE" w:rsidR="00093CCE" w:rsidRPr="00050C09">
      <w:pPr>
        <w:pStyle w:val="Naslov1"/>
        <w:rPr>
          <w:b w:val="false"/>
          <w:lang w:val="hr-HR"/>
        </w:rPr>
      </w:pPr>
      <w:r w:rsidRPr="00050C09">
        <w:rPr>
          <w:b w:val="false"/>
          <w:lang w:val="hr-HR"/>
        </w:rPr>
        <w:t>Obrazloženje</w:t>
      </w:r>
    </w:p>
    <w:p w:rsidRDefault="00050C09" w:rsidP="00093CCE" w:rsidR="00050C09">
      <w:pPr>
        <w:jc w:val="both"/>
        <w:rPr>
          <w:b/>
          <w:bCs/>
        </w:rPr>
      </w:pPr>
    </w:p>
    <w:p w:rsidRDefault="00050C09" w:rsidP="00093CCE" w:rsidR="00050C09" w:rsidRPr="00050C09">
      <w:pPr>
        <w:jc w:val="both"/>
        <w:rPr>
          <w:b/>
          <w:bCs/>
        </w:rPr>
      </w:pPr>
    </w:p>
    <w:p w:rsidRDefault="00BF1A10" w:rsidP="00093CCE" w:rsidR="00BF1A10" w:rsidRPr="00050C09">
      <w:pPr>
        <w:jc w:val="both"/>
        <w:rPr>
          <w:b/>
          <w:bCs/>
        </w:rPr>
      </w:pPr>
    </w:p>
    <w:p w:rsidRDefault="00093CCE" w:rsidP="00BF1A10" w:rsidR="00093CCE" w:rsidRPr="00050C09">
      <w:pPr>
        <w:ind w:firstLine="720"/>
        <w:jc w:val="both"/>
      </w:pPr>
      <w:r w:rsidRPr="00050C09">
        <w:t xml:space="preserve">Financijska agencija Regionalni centar Osijek, Podružnica Osijek, L. </w:t>
      </w:r>
      <w:proofErr w:type="spellStart"/>
      <w:r w:rsidRPr="00050C09">
        <w:t>Jagera</w:t>
      </w:r>
      <w:proofErr w:type="spellEnd"/>
      <w:r w:rsidRPr="00050C09">
        <w:t xml:space="preserve"> 3, OIB 85821130368 je </w:t>
      </w:r>
      <w:r w:rsidR="00E3292B">
        <w:t>10. srpnja</w:t>
      </w:r>
      <w:r w:rsidR="00BF1A10" w:rsidRPr="00050C09">
        <w:t xml:space="preserve"> 2018. godine</w:t>
      </w:r>
      <w:r w:rsidRPr="00050C09">
        <w:t xml:space="preserve"> dostavila Trgovačkom sudu u Osijeku zahtjev za </w:t>
      </w:r>
      <w:r w:rsidR="00BF1A10" w:rsidRPr="00050C09">
        <w:t xml:space="preserve">otvaranje </w:t>
      </w:r>
      <w:r w:rsidRPr="00050C09">
        <w:t xml:space="preserve">stečajnog postupka nad dužnikom </w:t>
      </w:r>
      <w:r w:rsidR="00AB4DAB">
        <w:t>G&amp;D TEX j.d.o.o. za usluge, Osječka ulica 103, Darda, MBS: 030152728, OIB: 36252712973</w:t>
      </w:r>
      <w:r w:rsidRPr="00050C09">
        <w:t>.</w:t>
      </w:r>
    </w:p>
    <w:p w:rsidRDefault="00BF1A10" w:rsidP="00BF1A10" w:rsidR="00BF1A10" w:rsidRPr="00050C09">
      <w:pPr>
        <w:ind w:firstLine="720"/>
        <w:jc w:val="both"/>
      </w:pPr>
    </w:p>
    <w:p w:rsidRDefault="00093CCE" w:rsidP="00093CCE" w:rsidR="00093CCE" w:rsidRPr="00050C09">
      <w:pPr>
        <w:ind w:firstLine="720"/>
        <w:jc w:val="both"/>
      </w:pPr>
      <w:r w:rsidRPr="00050C09">
        <w:t xml:space="preserve">Dužnik je podneskom od </w:t>
      </w:r>
      <w:r w:rsidR="00BF1A10" w:rsidRPr="00050C09">
        <w:t>1</w:t>
      </w:r>
      <w:r w:rsidR="00AB4DAB">
        <w:t>7</w:t>
      </w:r>
      <w:r w:rsidR="00BF1A10" w:rsidRPr="00050C09">
        <w:t>. srpnja 2018. godine</w:t>
      </w:r>
      <w:r w:rsidRPr="00050C09">
        <w:t xml:space="preserve"> podnio sudu zahtjev za obustavom stečajnog postupka i u prilogu dostavio potvrdu Financijske agencije o blokadi računa i novčanih sredstava </w:t>
      </w:r>
      <w:proofErr w:type="spellStart"/>
      <w:r w:rsidRPr="00050C09">
        <w:t>ovršenika</w:t>
      </w:r>
      <w:proofErr w:type="spellEnd"/>
      <w:r w:rsidRPr="00050C09">
        <w:t xml:space="preserve"> na dan </w:t>
      </w:r>
      <w:r w:rsidR="00BF1A10" w:rsidRPr="00050C09">
        <w:t>1</w:t>
      </w:r>
      <w:r w:rsidR="00AB4DAB">
        <w:t>6</w:t>
      </w:r>
      <w:r w:rsidR="00BF1A10" w:rsidRPr="00050C09">
        <w:t>. srpnja 2018</w:t>
      </w:r>
      <w:r w:rsidRPr="00050C09">
        <w:t xml:space="preserve">. iz koje je vidljivo da je na računima i novčanim sredstvima </w:t>
      </w:r>
      <w:proofErr w:type="spellStart"/>
      <w:r w:rsidRPr="00050C09">
        <w:t>ovršenika</w:t>
      </w:r>
      <w:proofErr w:type="spellEnd"/>
      <w:r w:rsidRPr="00050C09">
        <w:t xml:space="preserve"> na dan izdavanja potvrde evidentirano 0 dana neprekidne blokade odnosno ukupno </w:t>
      </w:r>
      <w:r w:rsidR="00AB4DAB">
        <w:t>149</w:t>
      </w:r>
      <w:r w:rsidRPr="00050C09">
        <w:t xml:space="preserve"> dana blokade u prethodnih 6 mjeseci zbog nepodmirenih osnova za plaćanje evidentiranih u Očevidniku redoslijeda osnova za plaćanje, a da nepodmirene obveze na dan izdavanja potvrde iznose 0,00 kn.</w:t>
      </w:r>
    </w:p>
    <w:p w:rsidRDefault="005E35F0" w:rsidP="00093CCE" w:rsidR="005E35F0" w:rsidRPr="00050C09">
      <w:pPr>
        <w:ind w:firstLine="720"/>
        <w:jc w:val="both"/>
      </w:pPr>
    </w:p>
    <w:p w:rsidRDefault="00093CCE" w:rsidP="00050C09" w:rsidR="00093CCE">
      <w:pPr>
        <w:pStyle w:val="Tijeloteksta"/>
        <w:ind w:firstLine="708"/>
        <w:rPr>
          <w:sz w:val="24"/>
        </w:rPr>
      </w:pPr>
      <w:r w:rsidRPr="00050C09">
        <w:rPr>
          <w:sz w:val="24"/>
        </w:rPr>
        <w:lastRenderedPageBreak/>
        <w:t xml:space="preserve">Iz navedenog slijedi da je dužnik postao sposoban za plaćanje slijedom čega je valjalo obustaviti stečajni postupak i riješiti kao u izreci sukladno čl. 128. st. 9. </w:t>
      </w:r>
      <w:r w:rsidR="005E35F0" w:rsidRPr="00050C09">
        <w:rPr>
          <w:sz w:val="24"/>
        </w:rPr>
        <w:t>Stečajnog zakona („Narodne novine“ broj 71/15 i 104/17)</w:t>
      </w:r>
      <w:r w:rsidRPr="00050C09">
        <w:rPr>
          <w:sz w:val="24"/>
        </w:rPr>
        <w:t>.</w:t>
      </w:r>
    </w:p>
    <w:p w:rsidRDefault="00050C09" w:rsidP="00050C09" w:rsidR="00050C09" w:rsidRPr="00050C09">
      <w:pPr>
        <w:pStyle w:val="Tijeloteksta"/>
        <w:ind w:firstLine="708"/>
        <w:rPr>
          <w:sz w:val="24"/>
        </w:rPr>
      </w:pPr>
    </w:p>
    <w:p w:rsidRDefault="00093CCE" w:rsidP="00093CCE" w:rsidR="00093CCE" w:rsidRPr="00050C09">
      <w:pPr>
        <w:jc w:val="both"/>
      </w:pPr>
    </w:p>
    <w:p w:rsidRDefault="00093CCE" w:rsidP="00093CCE" w:rsidR="00050C09">
      <w:pPr>
        <w:jc w:val="center"/>
        <w:rPr>
          <w:bCs/>
        </w:rPr>
      </w:pPr>
      <w:r w:rsidRPr="00050C09">
        <w:rPr>
          <w:bCs/>
        </w:rPr>
        <w:t xml:space="preserve">U Osijeku </w:t>
      </w:r>
      <w:r w:rsidR="005E35F0" w:rsidRPr="00050C09">
        <w:rPr>
          <w:bCs/>
        </w:rPr>
        <w:t>13. kolovoza 2018</w:t>
      </w:r>
      <w:r w:rsidRPr="00050C09">
        <w:rPr>
          <w:bCs/>
        </w:rPr>
        <w:t xml:space="preserve">.            </w:t>
      </w:r>
    </w:p>
    <w:p w:rsidRDefault="00050C09" w:rsidP="00093CCE" w:rsidR="00050C09">
      <w:pPr>
        <w:jc w:val="center"/>
        <w:rPr>
          <w:bCs/>
        </w:rPr>
      </w:pPr>
    </w:p>
    <w:p w:rsidRDefault="00093CCE" w:rsidP="00093CCE" w:rsidR="00093CCE" w:rsidRPr="00050C09">
      <w:pPr>
        <w:jc w:val="center"/>
        <w:rPr>
          <w:bCs/>
        </w:rPr>
      </w:pPr>
      <w:r w:rsidRPr="00050C09">
        <w:rPr>
          <w:bCs/>
        </w:rPr>
        <w:t xml:space="preserve">    </w:t>
      </w:r>
    </w:p>
    <w:p w:rsidRDefault="00093CCE" w:rsidP="00093CCE" w:rsidR="00093CCE" w:rsidRPr="00050C09">
      <w:pPr>
        <w:jc w:val="center"/>
        <w:rPr>
          <w:bCs/>
        </w:rPr>
      </w:pPr>
    </w:p>
    <w:p w:rsidRDefault="00093CCE" w:rsidP="00093CCE" w:rsidR="00093CCE" w:rsidRPr="00050C09">
      <w:pPr>
        <w:ind w:left="5580"/>
        <w:jc w:val="center"/>
      </w:pPr>
      <w:r w:rsidRPr="00050C09">
        <w:rPr>
          <w:b/>
          <w:bCs/>
        </w:rPr>
        <w:t> </w:t>
      </w:r>
      <w:r w:rsidRPr="00050C09">
        <w:t>S U D A C</w:t>
      </w:r>
    </w:p>
    <w:p w:rsidRDefault="00093CCE" w:rsidP="00093CCE" w:rsidR="00093CCE" w:rsidRPr="00050C09">
      <w:pPr>
        <w:ind w:left="5580"/>
        <w:jc w:val="center"/>
      </w:pPr>
      <w:r w:rsidRPr="00050C09">
        <w:t>mr. sc. Boris Vuković</w:t>
      </w:r>
      <w:bookmarkStart w:name="_GoBack" w:id="0"/>
      <w:bookmarkEnd w:id="0"/>
    </w:p>
    <w:p w:rsidRDefault="00093CCE" w:rsidP="00093CCE" w:rsidR="00093CCE" w:rsidRPr="00050C09">
      <w:r w:rsidRPr="00050C09">
        <w:t>Zapisničar Danijela Špeletić</w:t>
      </w:r>
    </w:p>
    <w:p w:rsidRDefault="00093CCE" w:rsidP="00093CCE" w:rsidR="00093CCE"/>
    <w:p w:rsidRDefault="00050C09" w:rsidP="00093CCE" w:rsidR="00050C09"/>
    <w:p w:rsidRDefault="00050C09" w:rsidP="00093CCE" w:rsidR="00050C09" w:rsidRPr="00050C09"/>
    <w:p w:rsidRDefault="00050C09" w:rsidP="00093CCE" w:rsidR="00093CCE" w:rsidRPr="00050C09">
      <w:pPr>
        <w:pStyle w:val="Tijeloteksta"/>
        <w:rPr>
          <w:sz w:val="24"/>
        </w:rPr>
      </w:pPr>
      <w:r>
        <w:rPr>
          <w:sz w:val="24"/>
        </w:rPr>
        <w:t>UPUTA</w:t>
      </w:r>
      <w:r w:rsidR="00093CCE" w:rsidRPr="00050C09">
        <w:rPr>
          <w:sz w:val="24"/>
        </w:rPr>
        <w:t xml:space="preserve"> O PRAVNOM LIJEKU:</w:t>
      </w:r>
    </w:p>
    <w:p w:rsidRDefault="00093CCE" w:rsidP="00093CCE" w:rsidR="00093CCE" w:rsidRPr="00050C09">
      <w:pPr>
        <w:jc w:val="both"/>
      </w:pPr>
      <w:r w:rsidRPr="00050C09">
        <w:t>Protiv ovog rješenja može nezadovoljna stranka uložiti žalbu Visokom trgovačkom sudu Republike Hrvatske u Zagrebu u roku od 8 dana pismeno u 3 primjerka putem ovog suda.(čl. 19. st. 1 SZ-a)</w:t>
      </w:r>
    </w:p>
    <w:p w:rsidRDefault="00093CCE" w:rsidP="00093CCE" w:rsidR="00093CCE" w:rsidRPr="00050C09">
      <w:pPr>
        <w:ind w:left="5580"/>
        <w:jc w:val="center"/>
      </w:pPr>
    </w:p>
    <w:p w:rsidRDefault="00093CCE" w:rsidP="00093CCE" w:rsidR="00093CCE" w:rsidRPr="00050C09">
      <w:pPr>
        <w:rPr>
          <w:bCs/>
        </w:rPr>
      </w:pPr>
    </w:p>
    <w:p w:rsidRDefault="00093CCE" w:rsidP="00093CCE" w:rsidR="00093CCE" w:rsidRPr="00050C09">
      <w:pPr>
        <w:rPr>
          <w:bCs/>
        </w:rPr>
      </w:pPr>
      <w:r w:rsidRPr="00050C09">
        <w:rPr>
          <w:bCs/>
        </w:rPr>
        <w:t>DNA:</w:t>
      </w:r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>- predlagatelju na njegov poslovni broj</w:t>
      </w:r>
    </w:p>
    <w:p w:rsidRDefault="00843488" w:rsidP="00843488" w:rsidR="00AB4DAB">
      <w:pPr>
        <w:pStyle w:val="Tijeloteksta"/>
        <w:tabs>
          <w:tab w:pos="1785" w:val="left"/>
        </w:tabs>
        <w:ind w:left="360"/>
      </w:pPr>
      <w:r w:rsidRPr="00843488">
        <w:rPr>
          <w:bCs/>
          <w:sz w:val="24"/>
        </w:rPr>
        <w:t xml:space="preserve">- dužniku </w:t>
      </w:r>
      <w:r w:rsidR="00AB4DAB">
        <w:t>G&amp;D TEX j.d.o.o. za usluge, Osječka ulica 103, Darda</w:t>
      </w:r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>- e-</w:t>
      </w:r>
      <w:proofErr w:type="spellStart"/>
      <w:r w:rsidRPr="00843488">
        <w:rPr>
          <w:bCs/>
          <w:sz w:val="24"/>
        </w:rPr>
        <w:t>ogl</w:t>
      </w:r>
      <w:proofErr w:type="spellEnd"/>
      <w:r w:rsidRPr="00843488">
        <w:rPr>
          <w:bCs/>
          <w:sz w:val="24"/>
        </w:rPr>
        <w:t>. ploča</w:t>
      </w:r>
    </w:p>
    <w:p w:rsidRDefault="00843488" w:rsidP="00843488" w:rsidR="00843488" w:rsidRPr="00843488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43488">
        <w:rPr>
          <w:bCs/>
          <w:sz w:val="24"/>
        </w:rPr>
        <w:t xml:space="preserve">- riješeno obustavom </w:t>
      </w:r>
    </w:p>
    <w:p w:rsidRDefault="00843488" w:rsidP="00843488" w:rsidR="00093CCE" w:rsidRPr="00050C09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843488">
        <w:rPr>
          <w:bCs/>
          <w:sz w:val="24"/>
        </w:rPr>
        <w:t>- kal</w:t>
      </w:r>
      <w:r w:rsidR="005872EB">
        <w:rPr>
          <w:bCs/>
          <w:sz w:val="24"/>
        </w:rPr>
        <w:t>.</w:t>
      </w:r>
      <w:r w:rsidRPr="00843488">
        <w:rPr>
          <w:bCs/>
          <w:sz w:val="24"/>
        </w:rPr>
        <w:t xml:space="preserve"> 26.</w:t>
      </w:r>
      <w:r w:rsidR="005872EB">
        <w:rPr>
          <w:bCs/>
          <w:sz w:val="24"/>
        </w:rPr>
        <w:t>0</w:t>
      </w:r>
      <w:r w:rsidRPr="00843488">
        <w:rPr>
          <w:bCs/>
          <w:sz w:val="24"/>
        </w:rPr>
        <w:t>9.</w:t>
      </w:r>
      <w:r w:rsidR="005872EB">
        <w:rPr>
          <w:bCs/>
          <w:sz w:val="24"/>
        </w:rPr>
        <w:t>20</w:t>
      </w:r>
      <w:r w:rsidRPr="00843488">
        <w:rPr>
          <w:bCs/>
          <w:sz w:val="24"/>
        </w:rPr>
        <w:t>18.</w:t>
      </w:r>
    </w:p>
    <w:p w:rsidRDefault="00093CCE" w:rsidP="00093CCE" w:rsidR="00093CCE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50C09"/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</w:t>
      </w:r>
      <w:r w:rsidRPr="00050C0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 xml:space="preserve">                                                                                                                                </w:t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</w:r>
      <w:r w:rsidRPr="00050C09">
        <w:rPr>
          <w:sz w:val="24"/>
        </w:rPr>
        <w:tab/>
        <w:t xml:space="preserve">   </w:t>
      </w:r>
      <w:r w:rsidRPr="00050C0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50C09">
      <w:pPr>
        <w:pStyle w:val="Tijeloteksta"/>
        <w:jc w:val="left"/>
        <w:rPr>
          <w:sz w:val="24"/>
        </w:rPr>
      </w:pPr>
    </w:p>
    <w:p w:rsidRDefault="006D3C3F" w:rsidP="008615FD" w:rsidR="006D3C3F" w:rsidRPr="00050C09"/>
    <w:sectPr w:rsidSect="00606835" w:rsidR="006D3C3F" w:rsidRPr="00050C0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402" w:rsidR="00711402">
      <w:r>
        <w:separator/>
      </w:r>
    </w:p>
  </w:endnote>
  <w:endnote w:id="0" w:type="continuationSeparator">
    <w:p w:rsidRDefault="00711402" w:rsidR="0071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402" w:rsidR="00711402">
      <w:r>
        <w:separator/>
      </w:r>
    </w:p>
  </w:footnote>
  <w:footnote w:id="0" w:type="continuationSeparator">
    <w:p w:rsidRDefault="00711402" w:rsidR="00711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0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3292B" w:rsidR="00E329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3292B">
      <w:t>7 St-988/18-5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3292B">
      <w:t>988</w:t>
    </w:r>
    <w:r w:rsidR="006F7D28">
      <w:t>/</w:t>
    </w:r>
    <w:r w:rsidR="00BF17EA">
      <w:t>18-5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0C0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CCE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6B0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C8C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70EC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2E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5F0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1402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348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4DAB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29F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17EA"/>
    <w:rsid w:val="00BF1A10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92B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195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29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61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61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61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29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61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61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61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St-988/2018-5</izvorni_sadrzaj>
    <derivirana_varijabla naziv="DomainObject.Oznaka_1">St-988/2018-5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2018.</izvorni_sadrzaj>
    <derivirana_varijabla naziv="DomainObject.Predmet.DatumRjesavanja_1">13.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G&amp;D TEX j.d.o.o. za usluge</izvorni_sadrzaj>
    <derivirana_varijabla naziv="DomainObject.Predmet.ProtustrankaFormated_1">  G&amp;D TEX j.d.o.o. za usluge</derivirana_varijabla>
  </DomainObject.Predmet.ProtustrankaFormated>
  <DomainObject.Predmet.ProtustrankaFormatedOIB>
    <izvorni_sadrzaj>  G&amp;D TEX j.d.o.o. za usluge, OIB 36252712973</izvorni_sadrzaj>
    <derivirana_varijabla naziv="DomainObject.Predmet.ProtustrankaFormatedOIB_1">  G&amp;D TEX j.d.o.o. za usluge, OIB 36252712973</derivirana_varijabla>
  </DomainObject.Predmet.ProtustrankaFormatedOIB>
  <DomainObject.Predmet.ProtustrankaFormatedWithAdress>
    <izvorni_sadrzaj> G&amp;D TEX j.d.o.o. za usluge, Osječka ulica 103, 31326 Darda</izvorni_sadrzaj>
    <derivirana_varijabla naziv="DomainObject.Predmet.ProtustrankaFormatedWithAdress_1"> G&amp;D TEX j.d.o.o. za usluge, Osječka ulica 103, 31326 Darda</derivirana_varijabla>
  </DomainObject.Predmet.ProtustrankaFormatedWithAdress>
  <DomainObject.Predmet.ProtustrankaFormatedWithAdressOIB>
    <izvorni_sadrzaj> G&amp;D TEX j.d.o.o. za usluge, OIB 36252712973, Osječka ulica 103, 31326 Darda</izvorni_sadrzaj>
    <derivirana_varijabla naziv="DomainObject.Predmet.ProtustrankaFormatedWithAdressOIB_1"> G&amp;D TEX j.d.o.o. za usluge, OIB 36252712973, Osječka ulica 103, 31326 Darda</derivirana_varijabla>
  </DomainObject.Predmet.ProtustrankaFormatedWithAdressOIB>
  <DomainObject.Predmet.ProtustrankaWithAdress>
    <izvorni_sadrzaj>G&amp;D TEX j.d.o.o. za usluge Osječka ulica 103, 31326 Darda</izvorni_sadrzaj>
    <derivirana_varijabla naziv="DomainObject.Predmet.ProtustrankaWithAdress_1">G&amp;D TEX j.d.o.o. za usluge Osječka ulica 103, 31326 Darda</derivirana_varijabla>
  </DomainObject.Predmet.ProtustrankaWithAdress>
  <DomainObject.Predmet.ProtustrankaWithAdressOIB>
    <izvorni_sadrzaj>G&amp;D TEX j.d.o.o. za usluge, OIB 36252712973, Osječka ulica 103, 31326 Darda</izvorni_sadrzaj>
    <derivirana_varijabla naziv="DomainObject.Predmet.ProtustrankaWithAdressOIB_1">G&amp;D TEX j.d.o.o. za usluge, OIB 36252712973, Osječka ulica 103, 31326 Darda</derivirana_varijabla>
  </DomainObject.Predmet.ProtustrankaWithAdressOIB>
  <DomainObject.Predmet.ProtustrankaNazivFormated>
    <izvorni_sadrzaj>G&amp;D TEX j.d.o.o. za usluge</izvorni_sadrzaj>
    <derivirana_varijabla naziv="DomainObject.Predmet.ProtustrankaNazivFormated_1">G&amp;D TEX j.d.o.o. za usluge</derivirana_varijabla>
  </DomainObject.Predmet.ProtustrankaNazivFormated>
  <DomainObject.Predmet.ProtustrankaNazivFormatedOIB>
    <izvorni_sadrzaj>G&amp;D TEX j.d.o.o. za usluge, OIB 36252712973</izvorni_sadrzaj>
    <derivirana_varijabla naziv="DomainObject.Predmet.ProtustrankaNazivFormatedOIB_1">G&amp;D TEX j.d.o.o. za usluge, OIB 36252712973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G&amp;D TEX j.d.o.o. za usluge</item>
    </izvorni_sadrzaj>
    <derivirana_varijabla naziv="DomainObject.Predmet.ProtuStrankaListFormated_1">
      <item>G&amp;D TEX j.d.o.o. za usluge</item>
    </derivirana_varijabla>
  </DomainObject.Predmet.ProtuStrankaListFormated>
  <DomainObject.Predmet.ProtuStrankaListFormatedOIB>
    <izvorni_sadrzaj>
      <item>G&amp;D TEX j.d.o.o. za usluge, OIB 36252712973</item>
    </izvorni_sadrzaj>
    <derivirana_varijabla naziv="DomainObject.Predmet.ProtuStrankaListFormatedOIB_1">
      <item>G&amp;D TEX j.d.o.o. za usluge, OIB 36252712973</item>
    </derivirana_varijabla>
  </DomainObject.Predmet.ProtuStrankaListFormatedOIB>
  <DomainObject.Predmet.ProtuStrankaListFormatedWithAdress>
    <izvorni_sadrzaj>
      <item>G&amp;D TEX j.d.o.o. za usluge, Osječka ulica 103, 31326 Darda</item>
    </izvorni_sadrzaj>
    <derivirana_varijabla naziv="DomainObject.Predmet.ProtuStrankaListFormatedWithAdress_1">
      <item>G&amp;D TEX j.d.o.o. za usluge, Osječka ulica 103, 31326 Darda</item>
    </derivirana_varijabla>
  </DomainObject.Predmet.ProtuStrankaListFormatedWithAdress>
  <DomainObject.Predmet.ProtuStrankaListFormatedWithAdressOIB>
    <izvorni_sadrzaj>
      <item>G&amp;D TEX j.d.o.o. za usluge, OIB 36252712973, Osječka ulica 103, 31326 Darda</item>
    </izvorni_sadrzaj>
    <derivirana_varijabla naziv="DomainObject.Predmet.ProtuStrankaListFormatedWithAdressOIB_1">
      <item>G&amp;D TEX j.d.o.o. za usluge, OIB 36252712973, Osječka ulica 103, 31326 Darda</item>
    </derivirana_varijabla>
  </DomainObject.Predmet.ProtuStrankaListFormatedWithAdressOIB>
  <DomainObject.Predmet.ProtuStrankaListNazivFormated>
    <izvorni_sadrzaj>
      <item>G&amp;D TEX j.d.o.o. za usluge</item>
    </izvorni_sadrzaj>
    <derivirana_varijabla naziv="DomainObject.Predmet.ProtuStrankaListNazivFormated_1">
      <item>G&amp;D TEX j.d.o.o. za usluge</item>
    </derivirana_varijabla>
  </DomainObject.Predmet.ProtuStrankaListNazivFormated>
  <DomainObject.Predmet.ProtuStrankaListNazivFormatedOIB>
    <izvorni_sadrzaj>
      <item>G&amp;D TEX j.d.o.o. za usluge, OIB 36252712973</item>
    </izvorni_sadrzaj>
    <derivirana_varijabla naziv="DomainObject.Predmet.ProtuStrankaListNazivFormatedOIB_1">
      <item>G&amp;D TEX j.d.o.o. za usluge, OIB 36252712973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St-988/2018-5</izvorni_sadrzaj>
    <derivirana_varijabla naziv="DomainObject.PoslovniBrojDokumenta_1">St-988/2018-5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G&amp;D TEX j.d.o.o. za usluge</izvorni_sadrzaj>
    <derivirana_varijabla naziv="DomainObject.Predmet.ProtustrankaIDrugi_1">G&amp;D TEX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G&amp;D TEX j.d.o.o. za usluge, OIB 36252712973, Osječka ulica 103, 31326 Darda</izvorni_sadrzaj>
    <derivirana_varijabla naziv="DomainObject.Predmet.ProtustrankaIDrugiAdressOIB_1">G&amp;D TEX j.d.o.o. za usluge, OIB 36252712973, Osječka ulica 103,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kolovoza 2018.</izvorni_sadrzaj>
    <derivirana_varijabla naziv="DomainObject.Predmet.OdlukaRjesenje.DatumDonosenjaOdluke_1">13.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St-988/2018-5</izvorni_sadrzaj>
    <derivirana_varijabla naziv="DomainObject.Predmet.OdlukaRjesenje.Oznaka_1">St-988/2018-5</derivirana_varijabla>
  </DomainObject.Predmet.OdlukaRjesenje.Oznaka>
  <DomainObject.Predmet.SudioniciListNaziv>
    <izvorni_sadrzaj>
      <item>FINA RC OSIJEK</item>
      <item>G&amp;D TEX j.d.o.o. za usluge</item>
    </izvorni_sadrzaj>
    <derivirana_varijabla naziv="DomainObject.Predmet.SudioniciListNaziv_1">
      <item>FINA RC OSIJEK</item>
      <item>G&amp;D TEX j.d.o.o. za usluge</item>
    </derivirana_varijabla>
  </DomainObject.Predmet.SudioniciListNaziv>
  <DomainObject.Predmet.SudioniciListAdressOIB>
    <izvorni_sadrzaj>
      <item>FINA RC OSIJEK, OIB 85821130368</item>
      <item>G&amp;D TEX j.d.o.o. za usluge, OIB 36252712973, Osječka ulica 103,31326 Darda</item>
    </izvorni_sadrzaj>
    <derivirana_varijabla naziv="DomainObject.Predmet.SudioniciListAdressOIB_1">
      <item>FINA RC OSIJEK, OIB 85821130368</item>
      <item>G&amp;D TEX j.d.o.o. za usluge, OIB 36252712973, Osječka ulica 103,31326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36252712973</item>
    </izvorni_sadrzaj>
    <derivirana_varijabla naziv="DomainObject.Predmet.SudioniciListNazivOIB_1">
      <item>, OIB 85821130368</item>
      <item>, OIB 36252712973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1D50-E20D-4599-83D1-C79C44CC4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358</properties:Words>
  <properties:Characters>1827</properties:Characters>
  <properties:Lines>140</properties:Lines>
  <properties:Paragraphs>23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2018-08-14T05:09:00Z</cp:lastPrinted>
  <dcterms:modified xmlns:xsi="http://www.w3.org/2001/XMLSchema-instance" xsi:type="dcterms:W3CDTF">2018-08-14T05:09:00Z</dcterms:modified>
  <cp:revision>387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St-988/2018-5 / Odluka - Rješenje - obustava postupka (988-18_(-5)_G&amp;D_TEX__j.d.o.o..docx)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