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a2eb" w14:paraId="205a2e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6373E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St-1744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GUSTEKOV POSEL j.d.o.o.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Vlaška 93a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2957CA" w:rsidRPr="002957CA">
        <w:t xml:space="preserve"> 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080820136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957CA" w:rsidRPr="002957CA">
        <w:t xml:space="preserve"> 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27741715213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GUSTEKOV POSEL j.d.o.o.</w:t>
      </w:r>
      <w:r w:rsid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957C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Vlaška 93a</w:t>
      </w:r>
      <w:r w:rsidR="002957C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2957CA" w:rsidRPr="002957CA">
        <w:t xml:space="preserve"> 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080820136</w:t>
      </w:r>
      <w:r w:rsidR="002957C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957CA" w:rsidRPr="002957CA">
        <w:t xml:space="preserve"> 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27741715213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GUSTEKOV POSEL j.d.o.o.</w:t>
      </w:r>
      <w:r w:rsid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957C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Vlaška 93a</w:t>
      </w:r>
      <w:r w:rsidR="002957C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2957CA" w:rsidRPr="002957CA">
        <w:t xml:space="preserve"> 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080820136</w:t>
      </w:r>
      <w:r w:rsidR="002957C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957CA" w:rsidRPr="002957CA">
        <w:t xml:space="preserve"> 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>27741715213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7CA" w:rsidP="009F7260" w:rsidR="002957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8B064C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6373E"/>
    <w:rsid w:val="0017646E"/>
    <w:rsid w:val="002957CA"/>
    <w:rsid w:val="002B5FFE"/>
    <w:rsid w:val="003A1F20"/>
    <w:rsid w:val="00604F51"/>
    <w:rsid w:val="00741848"/>
    <w:rsid w:val="007659BE"/>
    <w:rsid w:val="007E7B9C"/>
    <w:rsid w:val="008B064C"/>
    <w:rsid w:val="009D1BD2"/>
    <w:rsid w:val="009F7260"/>
    <w:rsid w:val="00A15DB0"/>
    <w:rsid w:val="00BE3395"/>
    <w:rsid w:val="00C9607A"/>
    <w:rsid w:val="00CA6C01"/>
    <w:rsid w:val="00DA38AC"/>
    <w:rsid w:val="00DE5400"/>
    <w:rsid w:val="00E0467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67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0467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0467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0467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6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046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046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046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St-1744/2015</izvorni_sadrzaj>
    <derivirana_varijabla naziv="DomainObject.Predmet.OznakaBroj_1">St-1744/2015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GUSTEKOV POSEL j.d.o.o.</izvorni_sadrzaj>
    <derivirana_varijabla naziv="DomainObject.Predmet.ProtustrankaFormated_1">  GUSTEKOV POSEL j.d.o.o.</derivirana_varijabla>
  </DomainObject.Predmet.ProtustrankaFormated>
  <DomainObject.Predmet.ProtustrankaFormatedOIB>
    <izvorni_sadrzaj>  GUSTEKOV POSEL j.d.o.o., OIB 27741715213</izvorni_sadrzaj>
    <derivirana_varijabla naziv="DomainObject.Predmet.ProtustrankaFormatedOIB_1">  GUSTEKOV POSEL j.d.o.o., OIB 27741715213</derivirana_varijabla>
  </DomainObject.Predmet.ProtustrankaFormatedOIB>
  <DomainObject.Predmet.ProtustrankaFormatedWithAdress>
    <izvorni_sadrzaj> GUSTEKOV POSEL j.d.o.o., Vlaška 93 A, 10000 Zagreb</izvorni_sadrzaj>
    <derivirana_varijabla naziv="DomainObject.Predmet.ProtustrankaFormatedWithAdress_1"> GUSTEKOV POSEL j.d.o.o., Vlaška 93 A, 10000 Zagreb</derivirana_varijabla>
  </DomainObject.Predmet.ProtustrankaFormatedWithAdress>
  <DomainObject.Predmet.ProtustrankaFormatedWithAdressOIB>
    <izvorni_sadrzaj> GUSTEKOV POSEL j.d.o.o., OIB 27741715213, Vlaška 93 A, 10000 Zagreb</izvorni_sadrzaj>
    <derivirana_varijabla naziv="DomainObject.Predmet.ProtustrankaFormatedWithAdressOIB_1"> GUSTEKOV POSEL j.d.o.o., OIB 27741715213, Vlaška 93 A, 10000 Zagreb</derivirana_varijabla>
  </DomainObject.Predmet.ProtustrankaFormatedWithAdressOIB>
  <DomainObject.Predmet.ProtustrankaWithAdress>
    <izvorni_sadrzaj>GUSTEKOV POSEL j.d.o.o. Vlaška 93 A, 10000 Zagreb</izvorni_sadrzaj>
    <derivirana_varijabla naziv="DomainObject.Predmet.ProtustrankaWithAdress_1">GUSTEKOV POSEL j.d.o.o. Vlaška 93 A, 10000 Zagreb</derivirana_varijabla>
  </DomainObject.Predmet.ProtustrankaWithAdress>
  <DomainObject.Predmet.ProtustrankaWithAdressOIB>
    <izvorni_sadrzaj>GUSTEKOV POSEL j.d.o.o., OIB 27741715213, Vlaška 93 A, 10000 Zagreb</izvorni_sadrzaj>
    <derivirana_varijabla naziv="DomainObject.Predmet.ProtustrankaWithAdressOIB_1">GUSTEKOV POSEL j.d.o.o., OIB 27741715213, Vlaška 93 A, 10000 Zagreb</derivirana_varijabla>
  </DomainObject.Predmet.ProtustrankaWithAdressOIB>
  <DomainObject.Predmet.ProtustrankaNazivFormated>
    <izvorni_sadrzaj>GUSTEKOV POSEL j.d.o.o.</izvorni_sadrzaj>
    <derivirana_varijabla naziv="DomainObject.Predmet.ProtustrankaNazivFormated_1">GUSTEKOV POSEL j.d.o.o.</derivirana_varijabla>
  </DomainObject.Predmet.ProtustrankaNazivFormated>
  <DomainObject.Predmet.ProtustrankaNazivFormatedOIB>
    <izvorni_sadrzaj>GUSTEKOV POSEL j.d.o.o., OIB 27741715213</izvorni_sadrzaj>
    <derivirana_varijabla naziv="DomainObject.Predmet.ProtustrankaNazivFormatedOIB_1">GUSTEKOV POSEL j.d.o.o., OIB 27741715213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GUSTEKOV POSEL j.d.o.o.</item>
    </izvorni_sadrzaj>
    <derivirana_varijabla naziv="DomainObject.Predmet.ProtuStrankaListFormated_1">
      <item>GUSTEKOV POSEL j.d.o.o.</item>
    </derivirana_varijabla>
  </DomainObject.Predmet.ProtuStrankaListFormated>
  <DomainObject.Predmet.ProtuStrankaListFormatedOIB>
    <izvorni_sadrzaj>
      <item>GUSTEKOV POSEL j.d.o.o., OIB 27741715213</item>
    </izvorni_sadrzaj>
    <derivirana_varijabla naziv="DomainObject.Predmet.ProtuStrankaListFormatedOIB_1">
      <item>GUSTEKOV POSEL j.d.o.o., OIB 27741715213</item>
    </derivirana_varijabla>
  </DomainObject.Predmet.ProtuStrankaListFormatedOIB>
  <DomainObject.Predmet.ProtuStrankaListFormatedWithAdress>
    <izvorni_sadrzaj>
      <item>GUSTEKOV POSEL j.d.o.o., Vlaška 93 A, 10000 Zagreb</item>
    </izvorni_sadrzaj>
    <derivirana_varijabla naziv="DomainObject.Predmet.ProtuStrankaListFormatedWithAdress_1">
      <item>GUSTEKOV POSEL j.d.o.o., Vlaška 93 A, 10000 Zagreb</item>
    </derivirana_varijabla>
  </DomainObject.Predmet.ProtuStrankaListFormatedWithAdress>
  <DomainObject.Predmet.ProtuStrankaListFormatedWithAdressOIB>
    <izvorni_sadrzaj>
      <item>GUSTEKOV POSEL j.d.o.o., OIB 27741715213, Vlaška 93 A, 10000 Zagreb</item>
    </izvorni_sadrzaj>
    <derivirana_varijabla naziv="DomainObject.Predmet.ProtuStrankaListFormatedWithAdressOIB_1">
      <item>GUSTEKOV POSEL j.d.o.o., OIB 27741715213, Vlaška 93 A, 10000 Zagreb</item>
    </derivirana_varijabla>
  </DomainObject.Predmet.ProtuStrankaListFormatedWithAdressOIB>
  <DomainObject.Predmet.ProtuStrankaListNazivFormated>
    <izvorni_sadrzaj>
      <item>GUSTEKOV POSEL j.d.o.o.</item>
    </izvorni_sadrzaj>
    <derivirana_varijabla naziv="DomainObject.Predmet.ProtuStrankaListNazivFormated_1">
      <item>GUSTEKOV POSEL j.d.o.o.</item>
    </derivirana_varijabla>
  </DomainObject.Predmet.ProtuStrankaListNazivFormated>
  <DomainObject.Predmet.ProtuStrankaListNazivFormatedOIB>
    <izvorni_sadrzaj>
      <item>GUSTEKOV POSEL j.d.o.o., OIB 27741715213</item>
    </izvorni_sadrzaj>
    <derivirana_varijabla naziv="DomainObject.Predmet.ProtuStrankaListNazivFormatedOIB_1">
      <item>GUSTEKOV POSEL j.d.o.o., OIB 27741715213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GUSTEKOV POSEL j.d.o.o.</izvorni_sadrzaj>
    <derivirana_varijabla naziv="DomainObject.Predmet.ProtustrankaIDrugi_1">GUSTEKOV POSEL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GUSTEKOV POSEL j.d.o.o., OIB 27741715213, Vlaška 93 A, 10000 Zagreb</izvorni_sadrzaj>
    <derivirana_varijabla naziv="DomainObject.Predmet.ProtustrankaIDrugiAdressOIB_1">GUSTEKOV POSEL j.d.o.o., OIB 27741715213, Vlaška 93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GUSTEKOV POSEL j.d.o.o.</item>
    </izvorni_sadrzaj>
    <derivirana_varijabla naziv="DomainObject.Predmet.SudioniciListNaziv_1">
      <item>FINA Regionalni centar Zagreb</item>
      <item>GUSTEKOV POSEL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GUSTEKOV POSEL j.d.o.o., OIB 27741715213, Vlaška 93 A,10000 Zagreb</item>
    </izvorni_sadrzaj>
    <derivirana_varijabla naziv="DomainObject.Predmet.SudioniciListAdressOIB_1">
      <item>FINA Regionalni centar Zagreb, OIB 85821130368, Trg svibanjskih žrtava 1995. 1,10000 Zagreb</item>
      <item>GUSTEKOV POSEL j.d.o.o., OIB 27741715213, Vlaška 93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27741715213</item>
    </izvorni_sadrzaj>
    <derivirana_varijabla naziv="DomainObject.Predmet.SudioniciListNazivOIB_1">
      <item>, OIB 85821130368</item>
      <item>, OIB 27741715213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1824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2015-11-06T13:56:00Z</dcterms:created>
  <dc:creator>Ivan Turčić</dc:creator>
  <cp:lastModifiedBy>Slavica Sorić</cp:lastModifiedBy>
  <dcterms:modified xmlns:xsi="http://www.w3.org/2001/XMLSchema-instance" xsi:type="dcterms:W3CDTF">2015-11-09T13:33:00Z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