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2581" w14:paraId="d142581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6F40B2">
        <w:t>BLAŽ GRADNJA j.d.o.o. Ružići, Ružići 8, OIB: 82317184444</w:t>
      </w:r>
      <w:r>
        <w:t>,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6F40B2">
        <w:t>BLAŽ GRADNJA j.d.o.o. Ružići, Ružići 8, OIB: 82317184444</w:t>
      </w:r>
      <w:r>
        <w:t xml:space="preserve">,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6F40B2">
        <w:rPr>
          <w:sz w:val="23"/>
          <w:szCs w:val="23"/>
        </w:rPr>
        <w:t>647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F40B2">
        <w:rPr>
          <w:sz w:val="23"/>
          <w:szCs w:val="23"/>
        </w:rPr>
        <w:t>15</w:t>
      </w:r>
      <w:r>
        <w:rPr>
          <w:sz w:val="23"/>
          <w:szCs w:val="23"/>
        </w:rPr>
        <w:t xml:space="preserve">. </w:t>
      </w:r>
      <w:r w:rsidR="006F40B2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6F40B2">
        <w:t>15</w:t>
      </w:r>
      <w:r>
        <w:t xml:space="preserve">. </w:t>
      </w:r>
      <w:r w:rsidR="006F40B2">
        <w:t>siječnja</w:t>
      </w:r>
      <w:r>
        <w:t xml:space="preserve"> 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082" w:rsidP="002F7082" w:rsidR="002F7082">
    <w:pPr>
      <w:pStyle w:val="Zaglavlje"/>
      <w:jc w:val="right"/>
    </w:pPr>
    <w:r>
      <w:t>Posl. broj: 4 St-647/2017-10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D25AD"/>
    <w:rsid w:val="000F105A"/>
    <w:rsid w:val="001062DB"/>
    <w:rsid w:val="00190FBC"/>
    <w:rsid w:val="001C1699"/>
    <w:rsid w:val="002F7082"/>
    <w:rsid w:val="00346A61"/>
    <w:rsid w:val="003938AB"/>
    <w:rsid w:val="00513D3B"/>
    <w:rsid w:val="006F40B2"/>
    <w:rsid w:val="0070508C"/>
    <w:rsid w:val="008A5B53"/>
    <w:rsid w:val="009517BB"/>
    <w:rsid w:val="00993913"/>
    <w:rsid w:val="00A5015F"/>
    <w:rsid w:val="00AF5DFB"/>
    <w:rsid w:val="00B40CA8"/>
    <w:rsid w:val="00B72C2F"/>
    <w:rsid w:val="00B772B6"/>
    <w:rsid w:val="00CF0462"/>
    <w:rsid w:val="00CF1C38"/>
    <w:rsid w:val="00ED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 GRADNJA j.d.o.o. RUŽIĆI</izvorni_sadrzaj>
    <derivirana_varijabla naziv="DomainObject.Predmet.ProtustrankaFormated_1">  BLAŽ GRADNJA j.d.o.o. RUŽIĆI</derivirana_varijabla>
  </DomainObject.Predmet.ProtustrankaFormated>
  <DomainObject.Predmet.ProtustrankaFormatedOIB>
    <izvorni_sadrzaj>  BLAŽ GRADNJA j.d.o.o. RUŽIĆI, OIB 82317184444</izvorni_sadrzaj>
    <derivirana_varijabla naziv="DomainObject.Predmet.ProtustrankaFormatedOIB_1">  BLAŽ GRADNJA j.d.o.o. RUŽIĆI, OIB 82317184444</derivirana_varijabla>
  </DomainObject.Predmet.ProtustrankaFormatedOIB>
  <DomainObject.Predmet.ProtustrankaFormatedWithAdress>
    <izvorni_sadrzaj> BLAŽ GRADNJA j.d.o.o. RUŽIĆI, Ružići 8, 52440 Poreč</izvorni_sadrzaj>
    <derivirana_varijabla naziv="DomainObject.Predmet.ProtustrankaFormatedWithAdress_1"> BLAŽ GRADNJA j.d.o.o. RUŽIĆI, Ružići 8, 52440 Poreč</derivirana_varijabla>
  </DomainObject.Predmet.ProtustrankaFormatedWithAdress>
  <DomainObject.Predmet.ProtustrankaFormatedWithAdressOIB>
    <izvorni_sadrzaj> BLAŽ GRADNJA j.d.o.o. RUŽIĆI, OIB 82317184444, Ružići 8, 52440 Poreč</izvorni_sadrzaj>
    <derivirana_varijabla naziv="DomainObject.Predmet.ProtustrankaFormatedWithAdressOIB_1"> BLAŽ GRADNJA j.d.o.o. RUŽIĆI, OIB 82317184444, Ružići 8, 52440 Poreč</derivirana_varijabla>
  </DomainObject.Predmet.ProtustrankaFormatedWithAdressOIB>
  <DomainObject.Predmet.ProtustrankaWithAdress>
    <izvorni_sadrzaj>BLAŽ GRADNJA j.d.o.o. RUŽIĆI Ružići 8, 52440 Poreč</izvorni_sadrzaj>
    <derivirana_varijabla naziv="DomainObject.Predmet.ProtustrankaWithAdress_1">BLAŽ GRADNJA j.d.o.o. RUŽIĆI Ružići 8, 52440 Poreč</derivirana_varijabla>
  </DomainObject.Predmet.ProtustrankaWithAdress>
  <DomainObject.Predmet.ProtustrankaWithAdressOIB>
    <izvorni_sadrzaj>BLAŽ GRADNJA j.d.o.o. RUŽIĆI, OIB 82317184444, Ružići 8, 52440 Poreč</izvorni_sadrzaj>
    <derivirana_varijabla naziv="DomainObject.Predmet.ProtustrankaWithAdressOIB_1">BLAŽ GRADNJA j.d.o.o. RUŽIĆI, OIB 82317184444, Ružići 8, 52440 Poreč</derivirana_varijabla>
  </DomainObject.Predmet.ProtustrankaWithAdressOIB>
  <DomainObject.Predmet.ProtustrankaNazivFormated>
    <izvorni_sadrzaj>BLAŽ GRADNJA j.d.o.o. RUŽIĆI</izvorni_sadrzaj>
    <derivirana_varijabla naziv="DomainObject.Predmet.ProtustrankaNazivFormated_1">BLAŽ GRADNJA j.d.o.o. RUŽIĆI</derivirana_varijabla>
  </DomainObject.Predmet.ProtustrankaNazivFormated>
  <DomainObject.Predmet.ProtustrankaNazivFormatedOIB>
    <izvorni_sadrzaj>BLAŽ GRADNJA j.d.o.o. RUŽIĆI, OIB 82317184444</izvorni_sadrzaj>
    <derivirana_varijabla naziv="DomainObject.Predmet.ProtustrankaNazivFormatedOIB_1">BLAŽ GRADNJA j.d.o.o. RUŽIĆI, OIB 82317184444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50173.65</izvorni_sadrzaj>
    <derivirana_varijabla naziv="DomainObject.Predmet.TrenutnaVrijednost_1">50173.65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BLAŽ GRADNJA j.d.o.o. RUŽIĆI</item>
    </izvorni_sadrzaj>
    <derivirana_varijabla naziv="DomainObject.Predmet.ProtuStrankaListFormated_1">
      <item>BLAŽ GRADNJA j.d.o.o. RUŽIĆI</item>
    </derivirana_varijabla>
  </DomainObject.Predmet.ProtuStrankaListFormated>
  <DomainObject.Predmet.ProtuStrankaListFormatedOIB>
    <izvorni_sadrzaj>
      <item>BLAŽ GRADNJA j.d.o.o. RUŽIĆI, OIB 82317184444</item>
    </izvorni_sadrzaj>
    <derivirana_varijabla naziv="DomainObject.Predmet.ProtuStrankaListFormatedOIB_1">
      <item>BLAŽ GRADNJA j.d.o.o. RUŽIĆI, OIB 82317184444</item>
    </derivirana_varijabla>
  </DomainObject.Predmet.ProtuStrankaListFormatedOIB>
  <DomainObject.Predmet.ProtuStrankaListFormatedWithAdress>
    <izvorni_sadrzaj>
      <item>BLAŽ GRADNJA j.d.o.o. RUŽIĆI, Ružići 8, 52440 Poreč</item>
    </izvorni_sadrzaj>
    <derivirana_varijabla naziv="DomainObject.Predmet.ProtuStrankaListFormatedWithAdress_1">
      <item>BLAŽ GRADNJA j.d.o.o. RUŽIĆI, Ružići 8, 52440 Poreč</item>
    </derivirana_varijabla>
  </DomainObject.Predmet.ProtuStrankaListFormatedWithAdress>
  <DomainObject.Predmet.ProtuStrankaListFormatedWithAdressOIB>
    <izvorni_sadrzaj>
      <item>BLAŽ GRADNJA j.d.o.o. RUŽIĆI, OIB 82317184444, Ružići 8, 52440 Poreč</item>
    </izvorni_sadrzaj>
    <derivirana_varijabla naziv="DomainObject.Predmet.ProtuStrankaListFormatedWithAdressOIB_1">
      <item>BLAŽ GRADNJA j.d.o.o. RUŽIĆI, OIB 82317184444, Ružići 8, 52440 Poreč</item>
    </derivirana_varijabla>
  </DomainObject.Predmet.ProtuStrankaListFormatedWithAdressOIB>
  <DomainObject.Predmet.ProtuStrankaListNazivFormated>
    <izvorni_sadrzaj>
      <item>BLAŽ GRADNJA j.d.o.o. RUŽIĆI</item>
    </izvorni_sadrzaj>
    <derivirana_varijabla naziv="DomainObject.Predmet.ProtuStrankaListNazivFormated_1">
      <item>BLAŽ GRADNJA j.d.o.o. RUŽIĆI</item>
    </derivirana_varijabla>
  </DomainObject.Predmet.ProtuStrankaListNazivFormated>
  <DomainObject.Predmet.ProtuStrankaListNazivFormatedOIB>
    <izvorni_sadrzaj>
      <item>BLAŽ GRADNJA j.d.o.o. RUŽIĆI, OIB 82317184444</item>
    </izvorni_sadrzaj>
    <derivirana_varijabla naziv="DomainObject.Predmet.ProtuStrankaListNazivFormatedOIB_1">
      <item>BLAŽ GRADNJA j.d.o.o. RUŽIĆI, OIB 82317184444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BLAŽ GRADNJA j.d.o.o. RUŽIĆI</izvorni_sadrzaj>
    <derivirana_varijabla naziv="DomainObject.Predmet.ProtustrankaIDrugi_1">BLAŽ GRADNJA j.d.o.o. RUŽIĆI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BLAŽ GRADNJA j.d.o.o. RUŽIĆI, OIB 82317184444, Ružići 8, 52440 Poreč</izvorni_sadrzaj>
    <derivirana_varijabla naziv="DomainObject.Predmet.ProtustrankaIDrugiAdressOIB_1">BLAŽ GRADNJA j.d.o.o. RUŽIĆI, OIB 82317184444, Ružići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BLAŽ GRADNJA j.d.o.o. RUŽIĆI</item>
    </izvorni_sadrzaj>
    <derivirana_varijabla naziv="DomainObject.Predmet.SudioniciListNaziv_1">
      <item>FINANCIJSKA AGENCIJA, RC RIJEKA, PODRUŽNICA PULA, PULA</item>
      <item>BLAŽ GRADNJA j.d.o.o. RUŽIĆI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BLAŽ GRADNJA j.d.o.o. RUŽIĆI, OIB 82317184444, Ružići 8,52440 Poreč</item>
    </izvorni_sadrzaj>
    <derivirana_varijabla naziv="DomainObject.Predmet.SudioniciListAdressOIB_1">
      <item>FINANCIJSKA AGENCIJA, RC RIJEKA, PODRUŽNICA PULA, PULA, OIB 85821130368, F. Kurelca 8,51000 Rijeka</item>
      <item>BLAŽ GRADNJA j.d.o.o. RUŽIĆI, OIB 82317184444, Ružići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82317184444</item>
    </izvorni_sadrzaj>
    <derivirana_varijabla naziv="DomainObject.Predmet.SudioniciListNazivOIB_1">
      <item>, OIB 85821130368</item>
      <item>, OIB 82317184444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2065</properties:Characters>
  <properties:Lines>51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2018-01-15T09:21:00Z</dcterms:created>
  <dc:creator>Sanja Prodan</dc:creator>
  <dc:description/>
  <cp:keywords/>
  <cp:lastModifiedBy>Sanja Prodan</cp:lastModifiedBy>
  <dcterms:modified xmlns:xsi="http://www.w3.org/2001/XMLSchema-instance" xsi:type="dcterms:W3CDTF">2018-01-16T09:35:00Z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