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2A37B5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2A37B5">
        <w:tc>
          <w:tcPr>
            <w:tcW w:type="dxa" w:w="3227"/>
            <w:gridSpan w:val="2"/>
          </w:tcPr>
          <w:p w:rsidRDefault="00EE4347" w:rsidP="009752B1" w:rsidR="00EE434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ca809a4" w14:paraId="ca809a4" w:rsidRDefault="00AB7880" w:rsidP="00EE4347" w:rsidR="00AB7880" w:rsidRPr="00127F49">
      <w:pPr>
        <w15:collapsed w:val="false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B56DD1" w:rsidP="00811733" w:rsidR="00B56DD1" w:rsidRPr="00127F49">
      <w:pPr>
        <w:tabs>
          <w:tab w:pos="3555" w:val="left"/>
        </w:tabs>
      </w:pPr>
    </w:p>
    <w:p w:rsidRDefault="00660C80" w:rsidP="00DF3513" w:rsidR="00660C80" w:rsidRPr="00127F49">
      <w:pPr>
        <w:jc w:val="center"/>
      </w:pPr>
    </w:p>
    <w:p w:rsidRDefault="00756F19" w:rsidP="000471FB" w:rsidR="000471FB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3D7FC6">
        <w:t>SLAD GRUPA d.o.o. za proizvodnju i usluge, Zadar, Široka ulica 9/A, OIB: 74957794958</w:t>
      </w:r>
      <w:r w:rsidR="000471FB" w:rsidRPr="00127F49">
        <w:t xml:space="preserve">, </w:t>
      </w:r>
      <w:r w:rsidR="008B1F41" w:rsidRPr="00127F49">
        <w:t xml:space="preserve">potrebno je </w:t>
      </w:r>
      <w:r w:rsidR="00EE4347">
        <w:t xml:space="preserve">sudu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="008B1F41" w:rsidRPr="00127F49">
        <w:t>dostaviti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EE4347">
        <w:t xml:space="preserve">te ukupnom broju dana neprekidne blokade za </w:t>
      </w:r>
      <w:r w:rsidR="001A2481" w:rsidRPr="00127F49">
        <w:t>trgovačko društv</w:t>
      </w:r>
      <w:r w:rsidR="00EE4347">
        <w:t>o</w:t>
      </w:r>
      <w:r w:rsidR="001A2481" w:rsidRPr="00127F49">
        <w:t xml:space="preserve"> </w:t>
      </w:r>
      <w:r w:rsidR="003D7FC6">
        <w:t>SLAD GRUPA d.o.o. za proizvodnju i usluge, Zadar, Široka ulica 9/A, OIB: 74957794958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>Podatke možete dostaviti i fax-om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EE4347">
        <w:t xml:space="preserve">7. svibnja </w:t>
      </w:r>
      <w:r w:rsidR="00127F49" w:rsidRPr="00127F49">
        <w:t>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197DB5">
        <w:t xml:space="preserve"> </w:t>
      </w:r>
      <w:r w:rsidR="00EE4347">
        <w:t xml:space="preserve">11. travnja </w:t>
      </w:r>
      <w:r w:rsidR="00127F49" w:rsidRPr="00127F49">
        <w:t>2018</w:t>
      </w:r>
      <w:r w:rsidR="001A2481" w:rsidRPr="00127F49">
        <w:t xml:space="preserve">. </w:t>
      </w:r>
    </w:p>
    <w:p w:rsidRDefault="00AB7880" w:rsidP="00AB7880" w:rsidR="00AB7880" w:rsidRPr="00127F49">
      <w:pPr>
        <w:jc w:val="center"/>
      </w:pPr>
    </w:p>
    <w:p w:rsidRDefault="005F1A02" w:rsidP="003D7FC6" w:rsidR="005F1A02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5F1A02" w:rsidP="003D7FC6" w:rsidR="005F1A02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</w:t>
      </w:r>
    </w:p>
    <w:p w:rsidRDefault="005D0B2D" w:rsidP="005D0B2D" w:rsidR="005D0B2D" w:rsidRPr="00127F49"/>
    <w:p w:rsidRDefault="00AB7880" w:rsidP="00B019B7" w:rsidR="00AB7880"/>
    <w:p w:rsidRDefault="00B019B7" w:rsidP="00B019B7" w:rsidR="00B019B7">
      <w:r>
        <w:t>DNA:</w:t>
      </w:r>
    </w:p>
    <w:p w:rsidRDefault="00B019B7" w:rsidP="00B019B7" w:rsidR="00B019B7" w:rsidRPr="00127F49">
      <w:r>
        <w:t>putem e-Oglasna ploča sudova</w:t>
      </w:r>
    </w:p>
    <w:sectPr w:rsidR="00B019B7" w:rsidRPr="00127F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3D7FC6">
      <w:t>50</w:t>
    </w:r>
    <w:r w:rsidR="000471FB">
      <w:t>/</w:t>
    </w:r>
    <w:r w:rsidR="00C2454B">
      <w:t>2018</w:t>
    </w:r>
    <w:r w:rsidR="00197DB5">
      <w:t>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3D7FC6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36057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60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057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36057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36057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36057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360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057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36057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36057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36057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 GRUPA d.o.o. za proizvodnju i usluge</izvorni_sadrzaj>
    <derivirana_varijabla naziv="DomainObject.Predmet.ProtustrankaFormated_1">  SLAD GRUPA d.o.o. za proizvodnju i usluge</derivirana_varijabla>
  </DomainObject.Predmet.ProtustrankaFormated>
  <DomainObject.Predmet.ProtustrankaFormatedOIB>
    <izvorni_sadrzaj>  SLAD GRUPA d.o.o. za proizvodnju i usluge, OIB 74957794958</izvorni_sadrzaj>
    <derivirana_varijabla naziv="DomainObject.Predmet.ProtustrankaFormatedOIB_1">  SLAD GRUPA d.o.o. za proizvodnju i usluge, OIB 74957794958</derivirana_varijabla>
  </DomainObject.Predmet.ProtustrankaFormatedOIB>
  <DomainObject.Predmet.ProtustrankaFormatedWithAdress>
    <izvorni_sadrzaj> SLAD GRUPA d.o.o. za proizvodnju i usluge, Široka ulica 9A, 23000 Zadar</izvorni_sadrzaj>
    <derivirana_varijabla naziv="DomainObject.Predmet.ProtustrankaFormatedWithAdress_1"> SLAD GRUPA d.o.o. za proizvodnju i usluge, Široka ulica 9A, 23000 Zadar</derivirana_varijabla>
  </DomainObject.Predmet.ProtustrankaFormatedWithAdress>
  <DomainObject.Predmet.ProtustrankaFormatedWithAdressOIB>
    <izvorni_sadrzaj> SLAD GRUPA d.o.o. za proizvodnju i usluge, OIB 74957794958, Široka ulica 9A, 23000 Zadar</izvorni_sadrzaj>
    <derivirana_varijabla naziv="DomainObject.Predmet.ProtustrankaFormatedWithAdressOIB_1"> SLAD GRUPA d.o.o. za proizvodnju i usluge, OIB 74957794958, Široka ulica 9A, 23000 Zadar</derivirana_varijabla>
  </DomainObject.Predmet.ProtustrankaFormatedWithAdressOIB>
  <DomainObject.Predmet.ProtustrankaWithAdress>
    <izvorni_sadrzaj>SLAD GRUPA d.o.o. za proizvodnju i usluge Široka ulica 9A, 23000 Zadar</izvorni_sadrzaj>
    <derivirana_varijabla naziv="DomainObject.Predmet.ProtustrankaWithAdress_1">SLAD GRUPA d.o.o. za proizvodnju i usluge Široka ulica 9A, 23000 Zadar</derivirana_varijabla>
  </DomainObject.Predmet.ProtustrankaWithAdress>
  <DomainObject.Predmet.ProtustrankaWithAdressOIB>
    <izvorni_sadrzaj>SLAD GRUPA d.o.o. za proizvodnju i usluge, OIB 74957794958, Široka ulica 9A, 23000 Zadar</izvorni_sadrzaj>
    <derivirana_varijabla naziv="DomainObject.Predmet.ProtustrankaWithAdressOIB_1">SLAD GRUPA d.o.o. za proizvodnju i usluge, OIB 74957794958, Široka ulica 9A, 23000 Zadar</derivirana_varijabla>
  </DomainObject.Predmet.ProtustrankaWithAdressOIB>
  <DomainObject.Predmet.ProtustrankaNazivFormated>
    <izvorni_sadrzaj>SLAD GRUPA d.o.o. za proizvodnju i usluge</izvorni_sadrzaj>
    <derivirana_varijabla naziv="DomainObject.Predmet.ProtustrankaNazivFormated_1">SLAD GRUPA d.o.o. za proizvodnju i usluge</derivirana_varijabla>
  </DomainObject.Predmet.ProtustrankaNazivFormated>
  <DomainObject.Predmet.ProtustrankaNazivFormatedOIB>
    <izvorni_sadrzaj>SLAD GRUPA d.o.o. za proizvodnju i usluge, OIB 74957794958</izvorni_sadrzaj>
    <derivirana_varijabla naziv="DomainObject.Predmet.ProtustrankaNazivFormatedOIB_1">SLAD GRUPA d.o.o. za proizvodnju i usluge, OIB 74957794958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103890.30</izvorni_sadrzaj>
    <derivirana_varijabla naziv="DomainObject.Predmet.TrenutnaVrijednost_1">103890.30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SLAD GRUPA d.o.o. za proizvodnju i usluge</item>
    </izvorni_sadrzaj>
    <derivirana_varijabla naziv="DomainObject.Predmet.ProtuStrankaListFormated_1">
      <item>SLAD GRUPA d.o.o. za proizvodnju i usluge</item>
    </derivirana_varijabla>
  </DomainObject.Predmet.ProtuStrankaListFormated>
  <DomainObject.Predmet.ProtuStrankaListFormatedOIB>
    <izvorni_sadrzaj>
      <item>SLAD GRUPA d.o.o. za proizvodnju i usluge, OIB 74957794958</item>
    </izvorni_sadrzaj>
    <derivirana_varijabla naziv="DomainObject.Predmet.ProtuStrankaListFormatedOIB_1">
      <item>SLAD GRUPA d.o.o. za proizvodnju i usluge, OIB 74957794958</item>
    </derivirana_varijabla>
  </DomainObject.Predmet.ProtuStrankaListFormatedOIB>
  <DomainObject.Predmet.ProtuStrankaListFormatedWithAdress>
    <izvorni_sadrzaj>
      <item>SLAD GRUPA d.o.o. za proizvodnju i usluge, Široka ulica 9A, 23000 Zadar</item>
    </izvorni_sadrzaj>
    <derivirana_varijabla naziv="DomainObject.Predmet.ProtuStrankaListFormatedWithAdress_1">
      <item>SLAD GRUPA d.o.o. za proizvodnju i usluge, Široka ulica 9A, 23000 Zadar</item>
    </derivirana_varijabla>
  </DomainObject.Predmet.ProtuStrankaListFormatedWithAdress>
  <DomainObject.Predmet.ProtuStrankaListFormatedWithAdressOIB>
    <izvorni_sadrzaj>
      <item>SLAD GRUPA d.o.o. za proizvodnju i usluge, OIB 74957794958, Široka ulica 9A, 23000 Zadar</item>
    </izvorni_sadrzaj>
    <derivirana_varijabla naziv="DomainObject.Predmet.ProtuStrankaListFormatedWithAdressOIB_1">
      <item>SLAD GRUPA d.o.o. za proizvodnju i usluge, OIB 74957794958, Široka ulica 9A, 23000 Zadar</item>
    </derivirana_varijabla>
  </DomainObject.Predmet.ProtuStrankaListFormatedWithAdressOIB>
  <DomainObject.Predmet.ProtuStrankaListNazivFormated>
    <izvorni_sadrzaj>
      <item>SLAD GRUPA d.o.o. za proizvodnju i usluge</item>
    </izvorni_sadrzaj>
    <derivirana_varijabla naziv="DomainObject.Predmet.ProtuStrankaListNazivFormated_1">
      <item>SLAD GRUPA d.o.o. za proizvodnju i usluge</item>
    </derivirana_varijabla>
  </DomainObject.Predmet.ProtuStrankaListNazivFormated>
  <DomainObject.Predmet.ProtuStrankaListNazivFormatedOIB>
    <izvorni_sadrzaj>
      <item>SLAD GRUPA d.o.o. za proizvodnju i usluge, OIB 74957794958</item>
    </izvorni_sadrzaj>
    <derivirana_varijabla naziv="DomainObject.Predmet.ProtuStrankaListNazivFormatedOIB_1">
      <item>SLAD GRUPA d.o.o. za proizvodnju i usluge, OIB 74957794958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SLAD GRUPA d.o.o. za proizvodnju i usluge</izvorni_sadrzaj>
    <derivirana_varijabla naziv="DomainObject.Predmet.ProtustrankaIDrugi_1">SLAD GRUPA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SLAD GRUPA d.o.o. za proizvodnju i usluge, OIB 74957794958, Široka ulica 9A, 23000 Zadar</izvorni_sadrzaj>
    <derivirana_varijabla naziv="DomainObject.Predmet.ProtustrankaIDrugiAdressOIB_1">SLAD GRUPA d.o.o. za proizvodnju i usluge, OIB 74957794958, Široka ulica 9A,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SLAD GRUPA d.o.o. za proizvodnju i usluge</item>
      <item>Branko Bungur</item>
    </izvorni_sadrzaj>
    <derivirana_varijabla naziv="DomainObject.Predmet.SudioniciListNaziv_1">
      <item>FINA</item>
      <item>SLAD GRUPA d.o.o. za proizvodnju i usluge</item>
      <item>Branko Bungur</item>
    </derivirana_varijabla>
  </DomainObject.Predmet.SudioniciListNaziv>
  <DomainObject.Predmet.SudioniciListAdressOIB>
    <izvorni_sadrzaj>
      <item>FINA, OIB 85821130368</item>
      <item>SLAD GRUPA d.o.o. za proizvodnju i usluge, OIB 74957794958, Široka ulica 9A,23000 Zadar</item>
      <item>Branko Bungur, OIB 68243361455, Kraljice Jelene 17,23210 Pakoštane</item>
    </izvorni_sadrzaj>
    <derivirana_varijabla naziv="DomainObject.Predmet.SudioniciListAdressOIB_1">
      <item>FINA, OIB 85821130368</item>
      <item>SLAD GRUPA d.o.o. za proizvodnju i usluge, OIB 74957794958, Široka ulica 9A,23000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74957794958</item>
      <item>, OIB 68243361455</item>
    </izvorni_sadrzaj>
    <derivirana_varijabla naziv="DomainObject.Predmet.SudioniciListNazivOIB_1">
      <item>, OIB 85821130368</item>
      <item>, OIB 74957794958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71DC1-40F2-4944-83CD-093DFAD746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105</properties:Words>
  <properties:Characters>611</properties:Characters>
  <properties:Lines>27</properties:Lines>
  <properties:Paragraphs>11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2017-06-06T06:22:00Z</dcterms:created>
  <dc:creator>Administrator</dc:creator>
  <cp:lastModifiedBy>Merlina Klišmanić</cp:lastModifiedBy>
  <cp:lastPrinted>2018-01-23T10:27:00Z</cp:lastPrinted>
  <dcterms:modified xmlns:xsi="http://www.w3.org/2001/XMLSchema-instance" xsi:type="dcterms:W3CDTF">2018-04-11T12:26:00Z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(St-50-18  fina stanje računa - NOVO 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