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53ea" w14:paraId="34053ea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3517C7">
        <w:t>5 St-348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3517C7">
        <w:t xml:space="preserve"> dužnika FORMULA d.o.o., Križevci, Trg Antuna Nemčića</w:t>
      </w:r>
      <w:r w:rsidR="00784650">
        <w:t xml:space="preserve"> 10</w:t>
      </w:r>
      <w:r w:rsidR="00740000">
        <w:t>, M</w:t>
      </w:r>
      <w:r w:rsidR="003517C7">
        <w:t>BS: 010034107, OIB: 25760623003</w:t>
      </w:r>
      <w:r w:rsidR="00637444">
        <w:t xml:space="preserve">, dana </w:t>
      </w:r>
      <w:r w:rsidR="00EC7988">
        <w:t>13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3517C7" w:rsidRPr="003517C7">
        <w:t xml:space="preserve"> </w:t>
      </w:r>
      <w:r w:rsidR="003517C7">
        <w:t>FORMULA d.o.o., Križevci, Trg Antuna Nemčića</w:t>
      </w:r>
      <w:r w:rsidR="00784650">
        <w:t xml:space="preserve"> 10</w:t>
      </w:r>
      <w:r w:rsidR="003517C7">
        <w:t>, MBS: 010034107, OIB: 25760623003</w:t>
      </w:r>
      <w:r w:rsidR="00740000">
        <w:t xml:space="preserve">, </w:t>
      </w:r>
      <w:r w:rsidR="00CB6C18">
        <w:t xml:space="preserve">iznosi </w:t>
      </w:r>
      <w:r w:rsidR="003517C7">
        <w:t>322.848,31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A523AB">
        <w:t>oziva se direktor</w:t>
      </w:r>
      <w:r w:rsidR="003517C7">
        <w:t xml:space="preserve"> dužnika Jelena Mašek Lepčić</w:t>
      </w:r>
      <w:r w:rsidR="00A523AB">
        <w:t>,</w:t>
      </w:r>
      <w:r w:rsidR="003517C7">
        <w:t xml:space="preserve"> Križevci, Koprivnička ulica 68,</w:t>
      </w:r>
      <w:r w:rsidR="00A523AB">
        <w:t xml:space="preserve"> OIB:</w:t>
      </w:r>
      <w:r w:rsidR="003517C7">
        <w:t xml:space="preserve"> 82718833172</w:t>
      </w:r>
      <w:r w:rsidR="00A523AB">
        <w:t>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A523AB">
        <w:t>/</w:t>
      </w:r>
      <w:r w:rsidR="00A523AB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F9333F">
        <w:t xml:space="preserve">. </w:t>
      </w:r>
      <w:r w:rsidR="0081351D">
        <w:t>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F9333F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F9333F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A523AB">
        <w:t>13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135482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2A9D" w:rsidR="00F52A9D">
      <w:r>
        <w:separator/>
      </w:r>
    </w:p>
  </w:endnote>
  <w:endnote w:id="0" w:type="continuationSeparator">
    <w:p w:rsidRDefault="00F52A9D" w:rsidR="00F52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2A9D" w:rsidR="00F52A9D">
      <w:r>
        <w:separator/>
      </w:r>
    </w:p>
  </w:footnote>
  <w:footnote w:id="0" w:type="continuationSeparator">
    <w:p w:rsidRDefault="00F52A9D" w:rsidR="00F52A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35482"/>
    <w:rsid w:val="001B72D6"/>
    <w:rsid w:val="001E6833"/>
    <w:rsid w:val="002055B4"/>
    <w:rsid w:val="00274464"/>
    <w:rsid w:val="00290391"/>
    <w:rsid w:val="002B49A1"/>
    <w:rsid w:val="002F1F37"/>
    <w:rsid w:val="003074E6"/>
    <w:rsid w:val="00327690"/>
    <w:rsid w:val="003517C7"/>
    <w:rsid w:val="003A7C72"/>
    <w:rsid w:val="003E2AE0"/>
    <w:rsid w:val="00400A96"/>
    <w:rsid w:val="00401A7F"/>
    <w:rsid w:val="00420F99"/>
    <w:rsid w:val="0047710E"/>
    <w:rsid w:val="00497129"/>
    <w:rsid w:val="004A439E"/>
    <w:rsid w:val="004C1E71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E2B"/>
    <w:rsid w:val="00693CD2"/>
    <w:rsid w:val="006C1AAA"/>
    <w:rsid w:val="006F25A8"/>
    <w:rsid w:val="00733A5A"/>
    <w:rsid w:val="00735822"/>
    <w:rsid w:val="00740000"/>
    <w:rsid w:val="00741660"/>
    <w:rsid w:val="0078465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523AB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761EF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C7988"/>
    <w:rsid w:val="00F10C2B"/>
    <w:rsid w:val="00F4158F"/>
    <w:rsid w:val="00F52A9D"/>
    <w:rsid w:val="00F644E6"/>
    <w:rsid w:val="00F9333F"/>
    <w:rsid w:val="00FA2088"/>
    <w:rsid w:val="00FC01C2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4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6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6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6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6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4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6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6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6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6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St-348/2015-4</izvorni_sadrzaj>
    <derivirana_varijabla naziv="DomainObject.Oznaka_1">St-348/2015-4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St-348/2015</izvorni_sadrzaj>
    <derivirana_varijabla naziv="DomainObject.Predmet.OznakaBroj_1">St-348/2015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FORMULA auto-škola, d.o.o.</izvorni_sadrzaj>
    <derivirana_varijabla naziv="DomainObject.Predmet.ProtustrankaFormated_1">  FORMULA auto-škola, d.o.o.</derivirana_varijabla>
  </DomainObject.Predmet.ProtustrankaFormated>
  <DomainObject.Predmet.ProtustrankaFormatedOIB>
    <izvorni_sadrzaj>  FORMULA auto-škola, d.o.o., OIB 25760623003</izvorni_sadrzaj>
    <derivirana_varijabla naziv="DomainObject.Predmet.ProtustrankaFormatedOIB_1">  FORMULA auto-škola, d.o.o., OIB 25760623003</derivirana_varijabla>
  </DomainObject.Predmet.ProtustrankaFormatedOIB>
  <DomainObject.Predmet.ProtustrankaFormatedWithAdress>
    <izvorni_sadrzaj> FORMULA auto-škola, d.o.o., Trg Antuna Nemčića 10, 48260 Križevci</izvorni_sadrzaj>
    <derivirana_varijabla naziv="DomainObject.Predmet.ProtustrankaFormatedWithAdress_1"> FORMULA auto-škola, d.o.o., Trg Antuna Nemčića 10, 48260 Križevci</derivirana_varijabla>
  </DomainObject.Predmet.ProtustrankaFormatedWithAdress>
  <DomainObject.Predmet.ProtustrankaFormatedWithAdressOIB>
    <izvorni_sadrzaj> FORMULA auto-škola, d.o.o., OIB 25760623003, Trg Antuna Nemčića 10, 48260 Križevci</izvorni_sadrzaj>
    <derivirana_varijabla naziv="DomainObject.Predmet.ProtustrankaFormatedWithAdressOIB_1"> FORMULA auto-škola, d.o.o., OIB 25760623003, Trg Antuna Nemčića 10, 48260 Križevci</derivirana_varijabla>
  </DomainObject.Predmet.ProtustrankaFormatedWithAdressOIB>
  <DomainObject.Predmet.ProtustrankaWithAdress>
    <izvorni_sadrzaj>FORMULA auto-škola, d.o.o. Trg Antuna Nemčića 10, 48260 Križevci</izvorni_sadrzaj>
    <derivirana_varijabla naziv="DomainObject.Predmet.ProtustrankaWithAdress_1">FORMULA auto-škola, d.o.o. Trg Antuna Nemčića 10, 48260 Križevci</derivirana_varijabla>
  </DomainObject.Predmet.ProtustrankaWithAdress>
  <DomainObject.Predmet.ProtustrankaWithAdressOIB>
    <izvorni_sadrzaj>FORMULA auto-škola, d.o.o., OIB 25760623003, Trg Antuna Nemčića 10, 48260 Križevci</izvorni_sadrzaj>
    <derivirana_varijabla naziv="DomainObject.Predmet.ProtustrankaWithAdressOIB_1">FORMULA auto-škola, d.o.o., OIB 25760623003, Trg Antuna Nemčića 10, 48260 Križevci</derivirana_varijabla>
  </DomainObject.Predmet.ProtustrankaWithAdressOIB>
  <DomainObject.Predmet.ProtustrankaNazivFormated>
    <izvorni_sadrzaj>FORMULA auto-škola, d.o.o.</izvorni_sadrzaj>
    <derivirana_varijabla naziv="DomainObject.Predmet.ProtustrankaNazivFormated_1">FORMULA auto-škola, d.o.o.</derivirana_varijabla>
  </DomainObject.Predmet.ProtustrankaNazivFormated>
  <DomainObject.Predmet.ProtustrankaNazivFormatedOIB>
    <izvorni_sadrzaj>FORMULA auto-škola, d.o.o., OIB 25760623003</izvorni_sadrzaj>
    <derivirana_varijabla naziv="DomainObject.Predmet.ProtustrankaNazivFormatedOIB_1">FORMULA auto-škola, d.o.o., OIB 25760623003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322848.31</izvorni_sadrzaj>
    <derivirana_varijabla naziv="DomainObject.Predmet.TrenutnaVrijednost_1">322848.31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FORMULA auto-škola, d.o.o.</item>
    </izvorni_sadrzaj>
    <derivirana_varijabla naziv="DomainObject.Predmet.ProtuStrankaListFormated_1">
      <item>FORMULA auto-škola, d.o.o.</item>
    </derivirana_varijabla>
  </DomainObject.Predmet.ProtuStrankaListFormated>
  <DomainObject.Predmet.ProtuStrankaListFormatedOIB>
    <izvorni_sadrzaj>
      <item>FORMULA auto-škola, d.o.o., OIB 25760623003</item>
    </izvorni_sadrzaj>
    <derivirana_varijabla naziv="DomainObject.Predmet.ProtuStrankaListFormatedOIB_1">
      <item>FORMULA auto-škola, d.o.o., OIB 25760623003</item>
    </derivirana_varijabla>
  </DomainObject.Predmet.ProtuStrankaListFormatedOIB>
  <DomainObject.Predmet.ProtuStrankaListFormatedWithAdress>
    <izvorni_sadrzaj>
      <item>FORMULA auto-škola, d.o.o., Trg Antuna Nemčića 10, 48260 Križevci</item>
    </izvorni_sadrzaj>
    <derivirana_varijabla naziv="DomainObject.Predmet.ProtuStrankaListFormatedWithAdress_1">
      <item>FORMULA auto-škola, d.o.o., Trg Antuna Nemčića 10, 48260 Križevci</item>
    </derivirana_varijabla>
  </DomainObject.Predmet.ProtuStrankaListFormatedWithAdress>
  <DomainObject.Predmet.ProtuStrankaListFormatedWithAdressOIB>
    <izvorni_sadrzaj>
      <item>FORMULA auto-škola, d.o.o., OIB 25760623003, Trg Antuna Nemčića 10, 48260 Križevci</item>
    </izvorni_sadrzaj>
    <derivirana_varijabla naziv="DomainObject.Predmet.ProtuStrankaListFormatedWithAdressOIB_1">
      <item>FORMULA auto-škola, d.o.o., OIB 25760623003, Trg Antuna Nemčića 10, 48260 Križevci</item>
    </derivirana_varijabla>
  </DomainObject.Predmet.ProtuStrankaListFormatedWithAdressOIB>
  <DomainObject.Predmet.ProtuStrankaListNazivFormated>
    <izvorni_sadrzaj>
      <item>FORMULA auto-škola, d.o.o.</item>
    </izvorni_sadrzaj>
    <derivirana_varijabla naziv="DomainObject.Predmet.ProtuStrankaListNazivFormated_1">
      <item>FORMULA auto-škola, d.o.o.</item>
    </derivirana_varijabla>
  </DomainObject.Predmet.ProtuStrankaListNazivFormated>
  <DomainObject.Predmet.ProtuStrankaListNazivFormatedOIB>
    <izvorni_sadrzaj>
      <item>FORMULA auto-škola, d.o.o., OIB 25760623003</item>
    </izvorni_sadrzaj>
    <derivirana_varijabla naziv="DomainObject.Predmet.ProtuStrankaListNazivFormatedOIB_1">
      <item>FORMULA auto-škola, d.o.o., OIB 25760623003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St-348/2015-4</izvorni_sadrzaj>
    <derivirana_varijabla naziv="DomainObject.PoslovniBrojDokumenta_1">St-348/2015-4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FORMULA auto-škola, d.o.o.</izvorni_sadrzaj>
    <derivirana_varijabla naziv="DomainObject.Predmet.ProtustrankaIDrugi_1">FORMULA auto-škola, d.o.o.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FORMULA auto-škola, d.o.o., OIB 25760623003, Trg Antuna Nemčića 10, 48260 Križevci</izvorni_sadrzaj>
    <derivirana_varijabla naziv="DomainObject.Predmet.ProtustrankaIDrugiAdressOIB_1">FORMULA auto-škola, d.o.o., OIB 25760623003, Trg Antuna Nemčića 10,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FORMULA auto-škola, d.o.o.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FORMULA auto-škola, d.o.o.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FORMULA auto-škola, d.o.o., OIB 25760623003, Trg Antuna Nemčića 10,48260 Križevci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FORMULA auto-škola, d.o.o., OIB 25760623003, Trg Antuna Nemčića 10,48260 Križevci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25760623003</item>
      <item>, OIB null</item>
      <item>, OIB null</item>
    </izvorni_sadrzaj>
    <derivirana_varijabla naziv="DomainObject.Predmet.SudioniciListNazivOIB_1">
      <item>, OIB null</item>
      <item>, OIB 25760623003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9C0FE5-5F78-4AC6-8DDE-FEF646DCE8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1901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2016-01-13T09:33:00Z</dcterms:created>
  <dc:creator>Ljubica Makovec</dc:creator>
  <cp:lastModifiedBy>Maja Marčec</cp:lastModifiedBy>
  <cp:lastPrinted>2016-01-13T09:33:00Z</cp:lastPrinted>
  <dcterms:modified xmlns:xsi="http://www.w3.org/2001/XMLSchema-instance" xsi:type="dcterms:W3CDTF">2016-01-13T11:21:00Z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St-348/2015-4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