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0c13" w14:paraId="1a70c1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06AC0">
        <w:rPr>
          <w:rFonts w:cs="Times New Roman" w:hAnsi="Times New Roman" w:ascii="Times New Roman"/>
          <w:b/>
          <w:sz w:val="24"/>
          <w:szCs w:val="24"/>
        </w:rPr>
        <w:t>965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06AC0">
        <w:rPr>
          <w:rFonts w:cs="Times New Roman" w:hAnsi="Times New Roman" w:ascii="Times New Roman"/>
          <w:sz w:val="24"/>
          <w:szCs w:val="24"/>
        </w:rPr>
        <w:t>FORTUNA MARIS MURTER j.d.o.o. za turizam, turistička agencija, Murter, Put Čigrađe 7, MBS: 110033121, OIB: 73603996203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06AC0">
        <w:rPr>
          <w:rFonts w:cs="Times New Roman" w:hAnsi="Times New Roman" w:ascii="Times New Roman"/>
          <w:sz w:val="24"/>
          <w:szCs w:val="24"/>
        </w:rPr>
        <w:t>FORTUNA MARIS MURTER j.d.o.o. za turizam, turistička agencija, Murter, Put Čigrađe 7, MBS: 110033121, OIB: 73603996203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06AC0">
        <w:rPr>
          <w:rFonts w:cs="Times New Roman" w:hAnsi="Times New Roman" w:ascii="Times New Roman"/>
          <w:sz w:val="24"/>
          <w:szCs w:val="24"/>
        </w:rPr>
        <w:t>46.511,64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06AC0">
        <w:rPr>
          <w:rFonts w:cs="Times New Roman" w:hAnsi="Times New Roman" w:ascii="Times New Roman"/>
          <w:sz w:val="24"/>
          <w:szCs w:val="24"/>
        </w:rPr>
        <w:t>Snježana Stromeyer iz Zagreba, Vladimira Varićaka 22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B294D">
        <w:rPr>
          <w:rFonts w:cs="Times New Roman" w:hAnsi="Times New Roman" w:ascii="Times New Roman"/>
          <w:sz w:val="24"/>
          <w:szCs w:val="24"/>
        </w:rPr>
        <w:t>model 05, poziv na broj 221-96</w:t>
      </w:r>
      <w:r w:rsidR="00406AC0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06AC0">
        <w:rPr>
          <w:rFonts w:cs="Times New Roman" w:hAnsi="Times New Roman" w:ascii="Times New Roman"/>
          <w:sz w:val="24"/>
          <w:szCs w:val="24"/>
        </w:rPr>
        <w:t>Snježana Stromeyer iz Zagreba, Vladimira Varićaka 22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756" w:rsidP="00357C73" w:rsidR="00AB3756">
      <w:pPr>
        <w:spacing w:lineRule="auto" w:line="240" w:after="0"/>
      </w:pPr>
      <w:r>
        <w:separator/>
      </w:r>
    </w:p>
  </w:endnote>
  <w:endnote w:id="0" w:type="continuationSeparator">
    <w:p w:rsidRDefault="00AB3756" w:rsidP="00357C73" w:rsidR="00AB3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756" w:rsidP="00357C73" w:rsidR="00AB3756">
      <w:pPr>
        <w:spacing w:lineRule="auto" w:line="240" w:after="0"/>
      </w:pPr>
      <w:r>
        <w:separator/>
      </w:r>
    </w:p>
  </w:footnote>
  <w:footnote w:id="0" w:type="continuationSeparator">
    <w:p w:rsidRDefault="00AB3756" w:rsidP="00357C73" w:rsidR="00AB3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B19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</w:t>
        </w:r>
        <w:r w:rsidR="00406AC0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34690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1992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B375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34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9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34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9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MURTER j.d.o.o. za turizam, turistička agencija</izvorni_sadrzaj>
    <derivirana_varijabla naziv="DomainObject.Predmet.ProtustrankaFormated_1">  FORTUNA MARIS MURTER j.d.o.o. za turizam, turistička agencija</derivirana_varijabla>
  </DomainObject.Predmet.ProtustrankaFormated>
  <DomainObject.Predmet.ProtustrankaFormatedOIB>
    <izvorni_sadrzaj>  FORTUNA MARIS MURTER j.d.o.o. za turizam, turistička agencija, OIB 73603996203</izvorni_sadrzaj>
    <derivirana_varijabla naziv="DomainObject.Predmet.ProtustrankaFormatedOIB_1">  FORTUNA MARIS MURTER j.d.o.o. za turizam, turistička agencija, OIB 73603996203</derivirana_varijabla>
  </DomainObject.Predmet.ProtustrankaFormatedOIB>
  <DomainObject.Predmet.ProtustrankaFormatedWithAdress>
    <izvorni_sadrzaj> FORTUNA MARIS MURTER j.d.o.o. za turizam, turistička agencija, Put Čigrađe 7, 22243 Murter</izvorni_sadrzaj>
    <derivirana_varijabla naziv="DomainObject.Predmet.ProtustrankaFormatedWithAdress_1"> FORTUNA MARIS MURTER j.d.o.o. za turizam, turistička agencija, Put Čigrađe 7, 22243 Murter</derivirana_varijabla>
  </DomainObject.Predmet.ProtustrankaFormatedWithAdress>
  <DomainObject.Predmet.ProtustrankaFormatedWithAdressOIB>
    <izvorni_sadrzaj> FORTUNA MARIS MURTER j.d.o.o. za turizam, turistička agencija, OIB 73603996203, Put Čigrađe 7, 22243 Murter</izvorni_sadrzaj>
    <derivirana_varijabla naziv="DomainObject.Predmet.ProtustrankaFormatedWithAdressOIB_1"> FORTUNA MARIS MURTER j.d.o.o. za turizam, turistička agencija, OIB 73603996203, Put Čigrađe 7, 22243 Murter</derivirana_varijabla>
  </DomainObject.Predmet.ProtustrankaFormatedWithAdressOIB>
  <DomainObject.Predmet.ProtustrankaWithAdress>
    <izvorni_sadrzaj>FORTUNA MARIS MURTER j.d.o.o. za turizam, turistička agencija Put Čigrađe 7, 22243 Murter</izvorni_sadrzaj>
    <derivirana_varijabla naziv="DomainObject.Predmet.ProtustrankaWithAdress_1">FORTUNA MARIS MURTER j.d.o.o. za turizam, turistička agencija Put Čigrađe 7, 22243 Murter</derivirana_varijabla>
  </DomainObject.Predmet.ProtustrankaWithAdress>
  <DomainObject.Predmet.ProtustrankaWithAdressOIB>
    <izvorni_sadrzaj>FORTUNA MARIS MURTER j.d.o.o. za turizam, turistička agencija, OIB 73603996203, Put Čigrađe 7, 22243 Murter</izvorni_sadrzaj>
    <derivirana_varijabla naziv="DomainObject.Predmet.ProtustrankaWithAdressOIB_1">FORTUNA MARIS MURTER j.d.o.o. za turizam, turistička agencija, OIB 73603996203, Put Čigrađe 7, 22243 Murter</derivirana_varijabla>
  </DomainObject.Predmet.ProtustrankaWithAdressOIB>
  <DomainObject.Predmet.ProtustrankaNazivFormated>
    <izvorni_sadrzaj>FORTUNA MARIS MURTER j.d.o.o. za turizam, turistička agencija</izvorni_sadrzaj>
    <derivirana_varijabla naziv="DomainObject.Predmet.ProtustrankaNazivFormated_1">FORTUNA MARIS MURTER j.d.o.o. za turizam, turistička agencija</derivirana_varijabla>
  </DomainObject.Predmet.ProtustrankaNazivFormated>
  <DomainObject.Predmet.ProtustrankaNazivFormatedOIB>
    <izvorni_sadrzaj>FORTUNA MARIS MURTER j.d.o.o. za turizam, turistička agencija, OIB 73603996203</izvorni_sadrzaj>
    <derivirana_varijabla naziv="DomainObject.Predmet.ProtustrankaNazivFormatedOIB_1">FORTUNA MARIS MURTER j.d.o.o. za turizam, turistička agencija, OIB 73603996203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MURTER j.d.o.o. za turizam, turistička agencija</item>
    </izvorni_sadrzaj>
    <derivirana_varijabla naziv="DomainObject.Predmet.ProtuStrankaListFormated_1">
      <item>FORTUNA MARIS MURTER j.d.o.o. za turizam, turistička agencija</item>
    </derivirana_varijabla>
  </DomainObject.Predmet.ProtuStrankaListFormated>
  <DomainObject.Predmet.ProtuStrankaListFormatedOIB>
    <izvorni_sadrzaj>
      <item>FORTUNA MARIS MURTER j.d.o.o. za turizam, turistička agencija, OIB 73603996203</item>
    </izvorni_sadrzaj>
    <derivirana_varijabla naziv="DomainObject.Predmet.ProtuStrankaListFormatedOIB_1">
      <item>FORTUNA MARIS MURTER j.d.o.o. za turizam, turistička agencija, OIB 73603996203</item>
    </derivirana_varijabla>
  </DomainObject.Predmet.ProtuStrankaListFormatedOIB>
  <DomainObject.Predmet.ProtuStrankaListFormatedWithAdress>
    <izvorni_sadrzaj>
      <item>FORTUNA MARIS MURTER j.d.o.o. za turizam, turistička agencija, Put Čigrađe 7, 22243 Murter</item>
    </izvorni_sadrzaj>
    <derivirana_varijabla naziv="DomainObject.Predmet.ProtuStrankaListFormatedWithAdress_1">
      <item>FORTUNA MARIS MURTER j.d.o.o. za turizam, turistička agencija, Put Čigrađe 7, 22243 Murter</item>
    </derivirana_varijabla>
  </DomainObject.Predmet.ProtuStrankaListFormatedWithAdress>
  <DomainObject.Predmet.ProtuStrankaListFormatedWithAdressOIB>
    <izvorni_sadrzaj>
      <item>FORTUNA MARIS MURTER j.d.o.o. za turizam, turistička agencija, OIB 73603996203, Put Čigrađe 7, 22243 Murter</item>
    </izvorni_sadrzaj>
    <derivirana_varijabla naziv="DomainObject.Predmet.ProtuStrankaListFormatedWithAdressOIB_1">
      <item>FORTUNA MARIS MURTER j.d.o.o. za turizam, turistička agencija, OIB 73603996203, Put Čigrađe 7, 22243 Murter</item>
    </derivirana_varijabla>
  </DomainObject.Predmet.ProtuStrankaListFormatedWithAdressOIB>
  <DomainObject.Predmet.ProtuStrankaListNazivFormated>
    <izvorni_sadrzaj>
      <item>FORTUNA MARIS MURTER j.d.o.o. za turizam, turistička agencija</item>
    </izvorni_sadrzaj>
    <derivirana_varijabla naziv="DomainObject.Predmet.ProtuStrankaListNazivFormated_1">
      <item>FORTUNA MARIS MURTER j.d.o.o. za turizam, turistička agencija</item>
    </derivirana_varijabla>
  </DomainObject.Predmet.ProtuStrankaListNazivFormated>
  <DomainObject.Predmet.ProtuStrankaListNazivFormatedOIB>
    <izvorni_sadrzaj>
      <item>FORTUNA MARIS MURTER j.d.o.o. za turizam, turistička agencija, OIB 73603996203</item>
    </izvorni_sadrzaj>
    <derivirana_varijabla naziv="DomainObject.Predmet.ProtuStrankaListNazivFormatedOIB_1">
      <item>FORTUNA MARIS MURTER j.d.o.o. za turizam, turistička agencija, OIB 73603996203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MURTER j.d.o.o. za turizam, turistička agencija</izvorni_sadrzaj>
    <derivirana_varijabla naziv="DomainObject.Predmet.ProtustrankaIDrugi_1">FORTUNA MARIS MURTER j.d.o.o.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MURTER j.d.o.o. za turizam, turistička agencija, OIB 73603996203, Put Čigrađe 7, 22243 Murter</izvorni_sadrzaj>
    <derivirana_varijabla naziv="DomainObject.Predmet.ProtustrankaIDrugiAdressOIB_1">FORTUNA MARIS MURTER j.d.o.o. za turizam, turistička agencija, OIB 73603996203,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MURTER j.d.o.o. za turizam, turistička agencija</item>
    </izvorni_sadrzaj>
    <derivirana_varijabla naziv="DomainObject.Predmet.SudioniciListNaziv_1">
      <item>FINA - Podružnica Šibenik</item>
      <item>FORTUNA MARIS MURTER j.d.o.o.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MURTER j.d.o.o. za turizam, turistička agencija, OIB 73603996203, Put Čigrađe 7,22243 Murter</item>
    </izvorni_sadrzaj>
    <derivirana_varijabla naziv="DomainObject.Predmet.SudioniciListAdressOIB_1">
      <item>FINA - Podružnica Šibenik, OIB 85821130368, Perivoj L. Marune 1,22000 Šibenik</item>
      <item>FORTUNA MARIS MURTER j.d.o.o. za turizam, turistička agencija, OIB 73603996203, Put Čigrađe 7,22243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73603996203</item>
    </izvorni_sadrzaj>
    <derivirana_varijabla naziv="DomainObject.Predmet.SudioniciListNazivOIB_1">
      <item>, OIB 85821130368</item>
      <item>, OIB 73603996203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2347</properties:Characters>
  <properties:Lines>73</properties:Lines>
  <properties:Paragraphs>19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2015-12-22T11:08:00Z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