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7fae" w14:paraId="0da7fa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7364A">
        <w:t>6403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7364A">
        <w:t xml:space="preserve"> 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D2EE6">
        <w:t xml:space="preserve">ZTC-BIRO OPREMA d.o.o., Samobor, Pod Lipom 1 </w:t>
      </w:r>
      <w:r w:rsidR="00AC4528">
        <w:t>(OIB</w:t>
      </w:r>
      <w:r w:rsidR="00CB0338">
        <w:t>:</w:t>
      </w:r>
      <w:r w:rsidR="005D2EE6">
        <w:t xml:space="preserve"> 32578564130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D2EE6">
        <w:t xml:space="preserve">8.634,41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7364A">
        <w:t xml:space="preserve"> 11.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2EE6"/>
    <w:rsid w:val="005D476D"/>
    <w:rsid w:val="005E4AB8"/>
    <w:rsid w:val="005F0073"/>
    <w:rsid w:val="005F4627"/>
    <w:rsid w:val="00627F6A"/>
    <w:rsid w:val="00657B8E"/>
    <w:rsid w:val="00693392"/>
    <w:rsid w:val="00711413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7364A"/>
    <w:rsid w:val="00A84C69"/>
    <w:rsid w:val="00A94BA2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6403</izvorni_sadrzaj>
    <derivirana_varijabla naziv="DomainObject.Predmet.Broj_1">6403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St-6403/2015</izvorni_sadrzaj>
    <derivirana_varijabla naziv="DomainObject.Predmet.OznakaBroj_1">St-6403/2015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ZTC-BIRO OPREMA d.o.o. zastupanog po punomoćniku Leo Kuzmić</izvorni_sadrzaj>
    <derivirana_varijabla naziv="DomainObject.Predmet.ProtustrankaFormated_1">  ZTC-BIRO OPREMA d.o.o. zastupanog po punomoćniku Leo Kuzmić</derivirana_varijabla>
  </DomainObject.Predmet.ProtustrankaFormated>
  <DomainObject.Predmet.ProtustrankaFormatedOIB>
    <izvorni_sadrzaj>  ZTC-BIRO OPREMA d.o.o., OIB 32578564130 zastupanog po punomoćniku Leo Kuzmić</izvorni_sadrzaj>
    <derivirana_varijabla naziv="DomainObject.Predmet.ProtustrankaFormatedOIB_1">  ZTC-BIRO OPREMA d.o.o., OIB 32578564130 zastupanog po punomoćniku Leo Kuzmić</derivirana_varijabla>
  </DomainObject.Predmet.ProtustrankaFormatedOIB>
  <DomainObject.Predmet.ProtustrankaFormatedWithAdress>
    <izvorni_sadrzaj> ZTC-BIRO OPREMA d.o.o., I odvojak pod Lipom 1, 10430 Samobor zastupanog po punomoćniku Leo Kuzmić</izvorni_sadrzaj>
    <derivirana_varijabla naziv="DomainObject.Predmet.ProtustrankaFormatedWithAdress_1"> ZTC-BIRO OPREMA d.o.o., I odvojak pod Lipom 1, 10430 Samobor zastupanog po punomoćniku Leo Kuzmić</derivirana_varijabla>
  </DomainObject.Predmet.ProtustrankaFormatedWithAdress>
  <DomainObject.Predmet.ProtustrankaFormatedWithAdressOIB>
    <izvorni_sadrzaj> ZTC-BIRO OPREMA d.o.o., OIB 32578564130, I odvojak pod Lipom 1, 10430 Samobor zastupanog po punomoćniku Leo Kuzmić</izvorni_sadrzaj>
    <derivirana_varijabla naziv="DomainObject.Predmet.ProtustrankaFormatedWithAdressOIB_1"> ZTC-BIRO OPREMA d.o.o., OIB 32578564130, I odvojak pod Lipom 1, 10430 Samobor zastupanog po punomoćniku Leo Kuzmić</derivirana_varijabla>
  </DomainObject.Predmet.ProtustrankaFormatedWithAdressOIB>
  <DomainObject.Predmet.ProtustrankaWithAdress>
    <izvorni_sadrzaj>ZTC-BIRO OPREMA d.o.o. I odvojak pod Lipom 1, 10430 Samobor</izvorni_sadrzaj>
    <derivirana_varijabla naziv="DomainObject.Predmet.ProtustrankaWithAdress_1">ZTC-BIRO OPREMA d.o.o. I odvojak pod Lipom 1, 10430 Samobor</derivirana_varijabla>
  </DomainObject.Predmet.ProtustrankaWithAdress>
  <DomainObject.Predmet.ProtustrankaWithAdressOIB>
    <izvorni_sadrzaj>ZTC-BIRO OPREMA d.o.o., OIB 32578564130, I odvojak pod Lipom 1, 10430 Samobor</izvorni_sadrzaj>
    <derivirana_varijabla naziv="DomainObject.Predmet.ProtustrankaWithAdressOIB_1">ZTC-BIRO OPREMA d.o.o., OIB 32578564130, I odvojak pod Lipom 1, 10430 Samobor</derivirana_varijabla>
  </DomainObject.Predmet.ProtustrankaWithAdressOIB>
  <DomainObject.Predmet.ProtustrankaNazivFormated>
    <izvorni_sadrzaj>ZTC-BIRO OPREMA d.o.o.</izvorni_sadrzaj>
    <derivirana_varijabla naziv="DomainObject.Predmet.ProtustrankaNazivFormated_1">ZTC-BIRO OPREMA d.o.o.</derivirana_varijabla>
  </DomainObject.Predmet.ProtustrankaNazivFormated>
  <DomainObject.Predmet.ProtustrankaNazivFormatedOIB>
    <izvorni_sadrzaj>ZTC-BIRO OPREMA d.o.o., OIB 32578564130</izvorni_sadrzaj>
    <derivirana_varijabla naziv="DomainObject.Predmet.ProtustrankaNazivFormatedOIB_1">ZTC-BIRO OPREMA d.o.o., OIB 32578564130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ZTC-BIRO OPREMA d.o.o. zastupanog po punomoćniku Leo Kuzmić</item>
    </izvorni_sadrzaj>
    <derivirana_varijabla naziv="DomainObject.Predmet.ProtuStrankaListFormated_1">
      <item>ZTC-BIRO OPREMA d.o.o. zastupanog po punomoćniku Leo Kuzmić</item>
    </derivirana_varijabla>
  </DomainObject.Predmet.ProtuStrankaListFormated>
  <DomainObject.Predmet.ProtuStrankaListFormatedOIB>
    <izvorni_sadrzaj>
      <item>ZTC-BIRO OPREMA d.o.o., OIB 32578564130 zastupanog po punomoćniku Leo Kuzmić</item>
    </izvorni_sadrzaj>
    <derivirana_varijabla naziv="DomainObject.Predmet.ProtuStrankaListFormatedOIB_1">
      <item>ZTC-BIRO OPREMA d.o.o., OIB 32578564130 zastupanog po punomoćniku Leo Kuzmić</item>
    </derivirana_varijabla>
  </DomainObject.Predmet.ProtuStrankaListFormatedOIB>
  <DomainObject.Predmet.ProtuStrankaListFormatedWithAdress>
    <izvorni_sadrzaj>
      <item>ZTC-BIRO OPREMA d.o.o., I odvojak pod Lipom 1, 10430 Samobor zastupanog po punomoćniku Leo Kuzmić</item>
    </izvorni_sadrzaj>
    <derivirana_varijabla naziv="DomainObject.Predmet.ProtuStrankaListFormatedWithAdress_1">
      <item>ZTC-BIRO OPREMA d.o.o., I odvojak pod Lipom 1, 10430 Samobor zastupanog po punomoćniku Leo Kuzmić</item>
    </derivirana_varijabla>
  </DomainObject.Predmet.ProtuStrankaListFormatedWithAdress>
  <DomainObject.Predmet.ProtuStrankaListFormatedWithAdressOIB>
    <izvorni_sadrzaj>
      <item>ZTC-BIRO OPREMA d.o.o., OIB 32578564130, I odvojak pod Lipom 1, 10430 Samobor zastupanog po punomoćniku Leo Kuzmić</item>
    </izvorni_sadrzaj>
    <derivirana_varijabla naziv="DomainObject.Predmet.ProtuStrankaListFormatedWithAdressOIB_1">
      <item>ZTC-BIRO OPREMA d.o.o., OIB 32578564130, I odvojak pod Lipom 1, 10430 Samobor zastupanog po punomoćniku Leo Kuzmić</item>
    </derivirana_varijabla>
  </DomainObject.Predmet.ProtuStrankaListFormatedWithAdressOIB>
  <DomainObject.Predmet.ProtuStrankaListNazivFormated>
    <izvorni_sadrzaj>
      <item>ZTC-BIRO OPREMA d.o.o.</item>
    </izvorni_sadrzaj>
    <derivirana_varijabla naziv="DomainObject.Predmet.ProtuStrankaListNazivFormated_1">
      <item>ZTC-BIRO OPREMA d.o.o.</item>
    </derivirana_varijabla>
  </DomainObject.Predmet.ProtuStrankaListNazivFormated>
  <DomainObject.Predmet.ProtuStrankaListNazivFormatedOIB>
    <izvorni_sadrzaj>
      <item>ZTC-BIRO OPREMA d.o.o., OIB 32578564130</item>
    </izvorni_sadrzaj>
    <derivirana_varijabla naziv="DomainObject.Predmet.ProtuStrankaListNazivFormatedOIB_1">
      <item>ZTC-BIRO OPREMA d.o.o., OIB 32578564130</item>
    </derivirana_varijabla>
  </DomainObject.Predmet.ProtuStrankaListNazivFormatedOIB>
  <DomainObject.Predmet.OstaliListFormated>
    <izvorni_sadrzaj>
      <item>Leo Kuzmić punomoćnik sudionika u postupku ZTC-BIRO OPREMA d.o.o.</item>
    </izvorni_sadrzaj>
    <derivirana_varijabla naziv="DomainObject.Predmet.OstaliListFormated_1">
      <item>Leo Kuzmić punomoćnik sudionika u postupku ZTC-BIRO OPREMA d.o.o.</item>
    </derivirana_varijabla>
  </DomainObject.Predmet.OstaliListFormated>
  <DomainObject.Predmet.OstaliListFormatedOIB>
    <izvorni_sadrzaj>
      <item>Leo Kuzmić, OIB 50478696466 punomoćnik sudionika u postupku ZTC-BIRO OPREMA d.o.o.</item>
    </izvorni_sadrzaj>
    <derivirana_varijabla naziv="DomainObject.Predmet.OstaliListFormatedOIB_1">
      <item>Leo Kuzmić, OIB 50478696466 punomoćnik sudionika u postupku ZTC-BIRO OPREMA d.o.o.</item>
    </derivirana_varijabla>
  </DomainObject.Predmet.OstaliListFormatedOIB>
  <DomainObject.Predmet.OstaliListFormatedWithAdress>
    <izvorni_sadrzaj>
      <item>Leo Kuzmić, Vrhovec 18/1, 10000 Zagreb punomoćnik sudionika u postupku ZTC-BIRO OPREMA d.o.o.</item>
    </izvorni_sadrzaj>
    <derivirana_varijabla naziv="DomainObject.Predmet.OstaliListFormatedWithAdress_1">
      <item>Leo Kuzmić, Vrhovec 18/1, 10000 Zagreb punomoćnik sudionika u postupku ZTC-BIRO OPREMA d.o.o.</item>
    </derivirana_varijabla>
  </DomainObject.Predmet.OstaliListFormatedWithAdress>
  <DomainObject.Predmet.OstaliListFormatedWithAdressOIB>
    <izvorni_sadrzaj>
      <item>Leo Kuzmić, OIB 50478696466, Vrhovec 18/1, 10000 Zagreb punomoćnik sudionika u postupku ZTC-BIRO OPREMA d.o.o.</item>
    </izvorni_sadrzaj>
    <derivirana_varijabla naziv="DomainObject.Predmet.OstaliListFormatedWithAdressOIB_1">
      <item>Leo Kuzmić, OIB 50478696466, Vrhovec 18/1, 10000 Zagreb punomoćnik sudionika u postupku ZTC-BIRO OPREMA d.o.o.</item>
    </derivirana_varijabla>
  </DomainObject.Predmet.OstaliListFormatedWithAdressOIB>
  <DomainObject.Predmet.OstaliListNazivFormated>
    <izvorni_sadrzaj>
      <item>Leo Kuzmić</item>
    </izvorni_sadrzaj>
    <derivirana_varijabla naziv="DomainObject.Predmet.OstaliListNazivFormated_1">
      <item>Leo Kuzmić</item>
    </derivirana_varijabla>
  </DomainObject.Predmet.OstaliListNazivFormated>
  <DomainObject.Predmet.OstaliListNazivFormatedOIB>
    <izvorni_sadrzaj>
      <item>Leo Kuzmić, OIB 50478696466</item>
    </izvorni_sadrzaj>
    <derivirana_varijabla naziv="DomainObject.Predmet.OstaliListNazivFormatedOIB_1">
      <item>Leo Kuzmić, OIB 50478696466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ZTC-BIRO OPREMA d.o.o.</izvorni_sadrzaj>
    <derivirana_varijabla naziv="DomainObject.Predmet.ProtustrankaIDrugi_1">ZTC-BIRO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ZTC-BIRO OPREMA d.o.o., OIB 32578564130, I odvojak pod Lipom 1, 10430 Samobor</izvorni_sadrzaj>
    <derivirana_varijabla naziv="DomainObject.Predmet.ProtustrankaIDrugiAdressOIB_1">ZTC-BIRO OPREMA d.o.o., OIB 32578564130, I odvojak pod Lipom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ZTC-BIRO OPREMA d.o.o.</item>
      <item>Leo Kuzmić</item>
    </izvorni_sadrzaj>
    <derivirana_varijabla naziv="DomainObject.Predmet.SudioniciListNaziv_1">
      <item>FINA Regionalni centar Zagreb</item>
      <item>ZTC-BIRO OPREMA d.o.o.</item>
      <item>Leo Kuzmić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ZTC-BIRO OPREMA d.o.o., OIB 32578564130, I odvojak pod Lipom 1,10430 Samobor</item>
      <item>Leo Kuzmić, OIB 50478696466, Vrhovec 18/1,10000 Zagreb</item>
    </izvorni_sadrzaj>
    <derivirana_varijabla naziv="DomainObject.Predmet.SudioniciListAdressOIB_1">
      <item>FINA Regionalni centar Zagreb, OIB 85821130368, Trg svibanjskih žrtava 1995. 1,10000 Zagreb</item>
      <item>ZTC-BIRO OPREMA d.o.o., OIB 32578564130, I odvojak pod Lipom 1,10430 Samobor</item>
      <item>Leo Kuzmić, OIB 50478696466, Vrhovec 18/1,10000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32578564130</item>
      <item>, OIB 50478696466</item>
    </izvorni_sadrzaj>
    <derivirana_varijabla naziv="DomainObject.Predmet.SudioniciListNazivOIB_1">
      <item>, OIB 85821130368</item>
      <item>, OIB 32578564130</item>
      <item>, OIB 50478696466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2016-01-11T08:47:00Z</dcterms:created>
  <dc:creator>ilukac</dc:creator>
  <cp:lastModifiedBy>Anita Ban</cp:lastModifiedBy>
  <cp:lastPrinted>2016-01-11T08:49:00Z</cp:lastPrinted>
  <dcterms:modified xmlns:xsi="http://www.w3.org/2001/XMLSchema-instance" xsi:type="dcterms:W3CDTF">2016-01-11T08:52:00Z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