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736e" w14:paraId="756736e" w:rsidRDefault="00640204" w:rsidP="00640204" w:rsidR="00640204" w:rsidRPr="00545B8C">
      <w:pPr>
        <w:jc w:val="both"/>
        <w15:collapsed w:val="false"/>
      </w:pPr>
      <w:bookmarkStart w:name="_GoBack" w:id="0"/>
      <w:bookmarkEnd w:id="0"/>
      <w:r w:rsidRPr="00545B8C">
        <w:t>REPUBLIKA HRVATSKA</w:t>
      </w:r>
    </w:p>
    <w:p w:rsidRDefault="00640204" w:rsidP="00A05E7C" w:rsidR="00A05E7C" w:rsidRPr="00545B8C">
      <w:pPr>
        <w:jc w:val="both"/>
      </w:pPr>
      <w:r w:rsidRPr="00545B8C">
        <w:t>TRGOVAČKI SUD U RIJECI</w:t>
      </w:r>
    </w:p>
    <w:p w:rsidRDefault="00A05E7C" w:rsidP="00A05E7C" w:rsidR="00A05E7C" w:rsidRPr="00545B8C">
      <w:pPr>
        <w:jc w:val="both"/>
      </w:pPr>
    </w:p>
    <w:p w:rsidRDefault="00640204" w:rsidP="00640204" w:rsidR="00640204" w:rsidRPr="00545B8C">
      <w:pPr>
        <w:jc w:val="both"/>
      </w:pPr>
    </w:p>
    <w:p w:rsidRDefault="00640204" w:rsidP="00640204" w:rsidR="00640204" w:rsidRPr="00545B8C">
      <w:pPr>
        <w:jc w:val="both"/>
      </w:pPr>
    </w:p>
    <w:p w:rsidRDefault="00640204" w:rsidP="00640204" w:rsidR="00640204" w:rsidRPr="00545B8C">
      <w:pPr>
        <w:jc w:val="center"/>
        <w:rPr>
          <w:bCs/>
        </w:rPr>
      </w:pPr>
      <w:r w:rsidRPr="00545B8C">
        <w:rPr>
          <w:bCs/>
        </w:rPr>
        <w:t>Z A P I S N I K</w:t>
      </w:r>
    </w:p>
    <w:p w:rsidRDefault="00640204" w:rsidP="00640204" w:rsidR="00640204" w:rsidRPr="00545B8C">
      <w:pPr>
        <w:jc w:val="center"/>
        <w:rPr>
          <w:bCs/>
        </w:rPr>
      </w:pPr>
      <w:r w:rsidRPr="00545B8C">
        <w:rPr>
          <w:bCs/>
        </w:rPr>
        <w:t xml:space="preserve">od </w:t>
      </w:r>
      <w:r w:rsidR="007F2D5B">
        <w:rPr>
          <w:bCs/>
        </w:rPr>
        <w:t>30</w:t>
      </w:r>
      <w:r w:rsidR="000418D9" w:rsidRPr="00545B8C">
        <w:rPr>
          <w:bCs/>
        </w:rPr>
        <w:t>. studenoga</w:t>
      </w:r>
      <w:r w:rsidR="00867EC3" w:rsidRPr="00545B8C">
        <w:rPr>
          <w:bCs/>
        </w:rPr>
        <w:t xml:space="preserve"> </w:t>
      </w:r>
      <w:r w:rsidR="00E45A5C" w:rsidRPr="00545B8C">
        <w:rPr>
          <w:bCs/>
        </w:rPr>
        <w:t>201</w:t>
      </w:r>
      <w:r w:rsidR="008B596A">
        <w:rPr>
          <w:bCs/>
        </w:rPr>
        <w:t>6</w:t>
      </w:r>
      <w:r w:rsidRPr="00545B8C">
        <w:rPr>
          <w:bCs/>
        </w:rPr>
        <w:t>. godine</w:t>
      </w:r>
    </w:p>
    <w:p w:rsidRDefault="00640204" w:rsidP="00640204" w:rsidR="00640204" w:rsidRPr="00545B8C">
      <w:pPr>
        <w:jc w:val="both"/>
      </w:pPr>
    </w:p>
    <w:p w:rsidRDefault="00640204" w:rsidP="00056715" w:rsidR="00640204" w:rsidRPr="00545B8C">
      <w:pPr>
        <w:jc w:val="center"/>
        <w:rPr>
          <w:bCs/>
        </w:rPr>
      </w:pPr>
      <w:r w:rsidRPr="00545B8C">
        <w:t>Sastavljen kod Trgovačkog suda u Rijeci, radi izjašnjenja o prijedlogu i rasprave o uvjetima za otvaranje stečajnog postupka nad dužnikom</w:t>
      </w:r>
      <w:r w:rsidR="00081D73" w:rsidRPr="00545B8C">
        <w:t xml:space="preserve"> </w:t>
      </w:r>
      <w:r w:rsidR="009D08A7" w:rsidRPr="009D08A7">
        <w:rPr>
          <w:rFonts w:eastAsia="Calibri"/>
          <w:lang w:eastAsia="en-US"/>
        </w:rPr>
        <w:t>ROTOFLEX PAPIR društvo s ograničenom odgovornošću za proizvodnju proizvoda od papira Bakar-dio (Grad Bakar), Primorje 76/a</w:t>
      </w:r>
      <w:r w:rsidR="009D08A7">
        <w:t xml:space="preserve">, OIB </w:t>
      </w:r>
      <w:r w:rsidR="009D08A7" w:rsidRPr="009D08A7">
        <w:rPr>
          <w:rFonts w:eastAsia="Calibri"/>
          <w:lang w:eastAsia="en-US"/>
        </w:rPr>
        <w:t>07939837851, MBS: 040183260</w:t>
      </w:r>
    </w:p>
    <w:p w:rsidRDefault="00640204" w:rsidP="00640204" w:rsidR="00640204" w:rsidRPr="00545B8C">
      <w:pPr>
        <w:jc w:val="both"/>
      </w:pPr>
    </w:p>
    <w:p w:rsidRDefault="00640204" w:rsidP="00640204" w:rsidR="00640204" w:rsidRPr="00545B8C">
      <w:pPr>
        <w:jc w:val="both"/>
      </w:pPr>
      <w:r w:rsidRPr="00545B8C">
        <w:t>OD SUDA PRISUTNI:</w:t>
      </w:r>
    </w:p>
    <w:p w:rsidRDefault="00EA010E" w:rsidP="00640204" w:rsidR="00640204" w:rsidRPr="00545B8C">
      <w:pPr>
        <w:jc w:val="both"/>
      </w:pPr>
      <w:r w:rsidRPr="00545B8C">
        <w:t>Vera Jelenović</w:t>
      </w:r>
      <w:r w:rsidR="00640204" w:rsidRPr="00545B8C">
        <w:t>, sudac</w:t>
      </w:r>
    </w:p>
    <w:p w:rsidRDefault="0007608B" w:rsidP="00640204" w:rsidR="00640204" w:rsidRPr="00545B8C">
      <w:pPr>
        <w:jc w:val="both"/>
      </w:pPr>
      <w:r w:rsidRPr="00545B8C">
        <w:t>Danijela Fumić</w:t>
      </w:r>
      <w:r w:rsidR="00640204" w:rsidRPr="00545B8C">
        <w:t>, zapisničar</w:t>
      </w:r>
    </w:p>
    <w:p w:rsidRDefault="00F90B8D" w:rsidP="00640204" w:rsidR="00F90B8D" w:rsidRPr="00545B8C">
      <w:pPr>
        <w:jc w:val="both"/>
      </w:pPr>
    </w:p>
    <w:p w:rsidRDefault="00640204" w:rsidP="00F90B8D" w:rsidR="00640204" w:rsidRPr="00545B8C">
      <w:pPr>
        <w:jc w:val="center"/>
      </w:pPr>
      <w:r w:rsidRPr="00545B8C">
        <w:t xml:space="preserve">Početak u </w:t>
      </w:r>
      <w:r w:rsidR="009D08A7">
        <w:t>9</w:t>
      </w:r>
      <w:r w:rsidR="005F5614" w:rsidRPr="00545B8C">
        <w:t>,</w:t>
      </w:r>
      <w:r w:rsidR="007F2D5B">
        <w:t>3</w:t>
      </w:r>
      <w:r w:rsidRPr="00545B8C">
        <w:t>0 sati.</w:t>
      </w:r>
    </w:p>
    <w:p w:rsidRDefault="00640204" w:rsidP="00640204" w:rsidR="00640204" w:rsidRPr="00545B8C">
      <w:pPr>
        <w:jc w:val="both"/>
      </w:pPr>
    </w:p>
    <w:p w:rsidRDefault="00640204" w:rsidP="00640204" w:rsidR="00640204" w:rsidRPr="00545B8C">
      <w:pPr>
        <w:jc w:val="both"/>
      </w:pPr>
      <w:r w:rsidRPr="00545B8C">
        <w:t>Utvrđuje se da su na današnje ročište pristupili:</w:t>
      </w:r>
    </w:p>
    <w:p w:rsidRDefault="00640204" w:rsidP="00640204" w:rsidR="00640204" w:rsidRPr="00545B8C">
      <w:pPr>
        <w:jc w:val="both"/>
      </w:pPr>
    </w:p>
    <w:p w:rsidRDefault="00056715" w:rsidP="00640204" w:rsidR="002E592E" w:rsidRPr="00545B8C">
      <w:pPr>
        <w:jc w:val="both"/>
      </w:pPr>
      <w:r w:rsidRPr="00545B8C">
        <w:t>Za predlagatelja</w:t>
      </w:r>
      <w:r w:rsidR="002E592E" w:rsidRPr="00545B8C">
        <w:t>: nitko, dostava poziva uredna</w:t>
      </w:r>
    </w:p>
    <w:p w:rsidRDefault="002E592E" w:rsidP="00640204" w:rsidR="00761BCB">
      <w:pPr>
        <w:jc w:val="both"/>
      </w:pPr>
      <w:r w:rsidRPr="00545B8C">
        <w:t xml:space="preserve">Za </w:t>
      </w:r>
      <w:r w:rsidR="00EB0C33" w:rsidRPr="00545B8C">
        <w:t xml:space="preserve">dužnika: </w:t>
      </w:r>
      <w:r w:rsidR="00331629">
        <w:t xml:space="preserve">Ljiljana Fučkar Semenčić odv. u Rijeci, bez punomoći </w:t>
      </w:r>
    </w:p>
    <w:p w:rsidRDefault="00331629" w:rsidP="00640204" w:rsidR="00331629" w:rsidRPr="00545B8C">
      <w:pPr>
        <w:jc w:val="both"/>
      </w:pPr>
    </w:p>
    <w:p w:rsidRDefault="00331629" w:rsidP="00331629" w:rsidR="00331629" w:rsidRPr="00545B8C">
      <w:pPr>
        <w:jc w:val="both"/>
        <w:rPr>
          <w:bCs/>
        </w:rPr>
      </w:pPr>
      <w:r w:rsidRPr="00545B8C">
        <w:rPr>
          <w:bCs/>
        </w:rPr>
        <w:tab/>
        <w:t>Sud donosi</w:t>
      </w:r>
    </w:p>
    <w:p w:rsidRDefault="00331629" w:rsidP="00331629" w:rsidR="00331629" w:rsidRPr="00545B8C">
      <w:pPr>
        <w:jc w:val="center"/>
        <w:rPr>
          <w:bCs/>
        </w:rPr>
      </w:pPr>
      <w:r w:rsidRPr="00545B8C">
        <w:rPr>
          <w:bCs/>
        </w:rPr>
        <w:t>r j e š e n j e</w:t>
      </w:r>
    </w:p>
    <w:p w:rsidRDefault="00331629" w:rsidP="003529E1" w:rsidR="00331629">
      <w:pPr>
        <w:jc w:val="both"/>
        <w:rPr>
          <w:bCs/>
        </w:rPr>
      </w:pPr>
    </w:p>
    <w:p w:rsidRDefault="00331629" w:rsidP="003529E1" w:rsidR="00331629">
      <w:pPr>
        <w:jc w:val="both"/>
        <w:rPr>
          <w:bCs/>
        </w:rPr>
      </w:pPr>
      <w:r>
        <w:rPr>
          <w:bCs/>
        </w:rPr>
        <w:tab/>
        <w:t xml:space="preserve">Dopušta se </w:t>
      </w:r>
      <w:r>
        <w:t xml:space="preserve">Ljiljani Fučkar Semenčić odv. u Rijeci da na današnjem ročištu zastupa dužnika uz obvezu dostave uredne punomoći u roku od tri dana ili odobrenja stranke za radnje poduzete u postupku, jer se u suprotnome njezine radnje poduzete u ovom postupku neće uvažiti. </w:t>
      </w:r>
    </w:p>
    <w:p w:rsidRDefault="00331629" w:rsidP="003529E1" w:rsidR="00331629">
      <w:pPr>
        <w:jc w:val="both"/>
        <w:rPr>
          <w:bCs/>
        </w:rPr>
      </w:pPr>
    </w:p>
    <w:p w:rsidRDefault="00053734" w:rsidP="003529E1" w:rsidR="00AA1C17" w:rsidRPr="00545B8C">
      <w:pPr>
        <w:jc w:val="both"/>
      </w:pPr>
      <w:r w:rsidRPr="00545B8C">
        <w:rPr>
          <w:bCs/>
        </w:rPr>
        <w:t xml:space="preserve">Uvidom u </w:t>
      </w:r>
      <w:r w:rsidR="007F2D5B">
        <w:rPr>
          <w:bCs/>
        </w:rPr>
        <w:t xml:space="preserve">potvrdu Financijske agencije od </w:t>
      </w:r>
      <w:r w:rsidR="009D08A7">
        <w:rPr>
          <w:bCs/>
        </w:rPr>
        <w:t>14. listopada</w:t>
      </w:r>
      <w:r w:rsidR="007F2D5B">
        <w:rPr>
          <w:bCs/>
        </w:rPr>
        <w:t xml:space="preserve"> 2015. godine</w:t>
      </w:r>
      <w:r w:rsidRPr="00545B8C">
        <w:rPr>
          <w:bCs/>
        </w:rPr>
        <w:t xml:space="preserve"> sud je utvrdio da je dužnik </w:t>
      </w:r>
      <w:r w:rsidR="007F2D5B">
        <w:rPr>
          <w:bCs/>
        </w:rPr>
        <w:t>nesposoban za plaćanje</w:t>
      </w:r>
      <w:r w:rsidR="00B250B5" w:rsidRPr="00545B8C">
        <w:rPr>
          <w:bCs/>
        </w:rPr>
        <w:t xml:space="preserve">. Što se tiče imovine, </w:t>
      </w:r>
      <w:r w:rsidR="009D08A7">
        <w:rPr>
          <w:bCs/>
        </w:rPr>
        <w:t>dužnik je u prijedlogu naveo</w:t>
      </w:r>
      <w:r w:rsidR="00750494">
        <w:rPr>
          <w:bCs/>
        </w:rPr>
        <w:t xml:space="preserve"> kako </w:t>
      </w:r>
      <w:r w:rsidR="009D08A7">
        <w:rPr>
          <w:bCs/>
        </w:rPr>
        <w:t>dužnik nema nikakve imovine</w:t>
      </w:r>
      <w:r w:rsidR="00750494">
        <w:rPr>
          <w:bCs/>
        </w:rPr>
        <w:t>.</w:t>
      </w:r>
      <w:r w:rsidR="00AA1C17" w:rsidRPr="00545B8C">
        <w:t xml:space="preserve"> </w:t>
      </w:r>
    </w:p>
    <w:p w:rsidRDefault="003529E1" w:rsidP="003529E1" w:rsidR="003529E1" w:rsidRPr="00545B8C">
      <w:pPr>
        <w:jc w:val="both"/>
      </w:pPr>
      <w:r w:rsidRPr="00545B8C">
        <w:t xml:space="preserve"> </w:t>
      </w:r>
    </w:p>
    <w:p w:rsidRDefault="00053734" w:rsidP="00640204" w:rsidR="00AF042F" w:rsidRPr="00545B8C">
      <w:pPr>
        <w:jc w:val="both"/>
        <w:rPr>
          <w:bCs/>
        </w:rPr>
      </w:pPr>
      <w:r w:rsidRPr="00545B8C">
        <w:rPr>
          <w:bCs/>
        </w:rPr>
        <w:t xml:space="preserve">Stoga je za zaključiti da </w:t>
      </w:r>
      <w:r w:rsidR="00AF3820" w:rsidRPr="00545B8C">
        <w:rPr>
          <w:bCs/>
        </w:rPr>
        <w:t xml:space="preserve">bi se troškovi stečajnog postupka mogli podmiriti jedino ako bi netko predujmio minimalno </w:t>
      </w:r>
      <w:r w:rsidR="00E45A5C" w:rsidRPr="00545B8C">
        <w:rPr>
          <w:bCs/>
        </w:rPr>
        <w:t>25</w:t>
      </w:r>
      <w:r w:rsidR="00AF3820" w:rsidRPr="00545B8C">
        <w:rPr>
          <w:bCs/>
        </w:rPr>
        <w:t>.000,00 kn</w:t>
      </w:r>
      <w:r w:rsidR="00E45A5C" w:rsidRPr="00545B8C">
        <w:rPr>
          <w:bCs/>
        </w:rPr>
        <w:t>, od čega</w:t>
      </w:r>
      <w:r w:rsidR="00E45A5C" w:rsidRPr="00545B8C">
        <w:t xml:space="preserve"> 10.000,00 kn bruto troška nagrade stečajnom upravitelju, 5.000,00 troška osiguranja stečajnog upravitelja od odgovornosti, 6.000,00 kuna  naknade stvarnih troškova stečajnom upravitelju, 500,00 kuna izrada pečata, 1.500,00 kn  troška oglašavanja u Narodnim novinama i 2.000,00 kuna troška knjigovodstvenih usluga.</w:t>
      </w:r>
    </w:p>
    <w:p w:rsidRDefault="007D325B" w:rsidP="00640204" w:rsidR="00EB0C33" w:rsidRPr="00545B8C">
      <w:pPr>
        <w:jc w:val="both"/>
        <w:rPr>
          <w:bCs/>
        </w:rPr>
      </w:pPr>
      <w:r w:rsidRPr="00545B8C">
        <w:rPr>
          <w:bCs/>
        </w:rPr>
        <w:tab/>
        <w:t>Dužnikov</w:t>
      </w:r>
      <w:r w:rsidR="00750494">
        <w:rPr>
          <w:bCs/>
        </w:rPr>
        <w:t>i</w:t>
      </w:r>
      <w:r w:rsidRPr="00545B8C">
        <w:rPr>
          <w:bCs/>
        </w:rPr>
        <w:t xml:space="preserve"> zakonski zastupni</w:t>
      </w:r>
      <w:r w:rsidR="00750494">
        <w:rPr>
          <w:bCs/>
        </w:rPr>
        <w:t>ci</w:t>
      </w:r>
      <w:r w:rsidR="00EB0C33" w:rsidRPr="00545B8C">
        <w:rPr>
          <w:bCs/>
        </w:rPr>
        <w:t xml:space="preserve"> nema</w:t>
      </w:r>
      <w:r w:rsidR="00750494">
        <w:rPr>
          <w:bCs/>
        </w:rPr>
        <w:t>ju</w:t>
      </w:r>
      <w:r w:rsidR="00EB0C33" w:rsidRPr="00545B8C">
        <w:rPr>
          <w:bCs/>
        </w:rPr>
        <w:t xml:space="preserve"> primjedbi na </w:t>
      </w:r>
      <w:r w:rsidR="00053734" w:rsidRPr="00545B8C">
        <w:rPr>
          <w:bCs/>
        </w:rPr>
        <w:t>navedeno</w:t>
      </w:r>
      <w:r w:rsidR="00EB0C33" w:rsidRPr="00545B8C">
        <w:rPr>
          <w:bCs/>
        </w:rPr>
        <w:t>.</w:t>
      </w:r>
    </w:p>
    <w:p w:rsidRDefault="000232C7" w:rsidP="00640204" w:rsidR="000232C7" w:rsidRPr="00545B8C">
      <w:pPr>
        <w:jc w:val="both"/>
        <w:rPr>
          <w:bCs/>
        </w:rPr>
      </w:pPr>
    </w:p>
    <w:p w:rsidRDefault="00B12217" w:rsidP="00640204" w:rsidR="00640204" w:rsidRPr="00545B8C">
      <w:pPr>
        <w:jc w:val="both"/>
        <w:rPr>
          <w:bCs/>
        </w:rPr>
      </w:pPr>
      <w:r w:rsidRPr="00545B8C">
        <w:rPr>
          <w:bCs/>
        </w:rPr>
        <w:tab/>
      </w:r>
      <w:r w:rsidR="00640204" w:rsidRPr="00545B8C">
        <w:rPr>
          <w:bCs/>
        </w:rPr>
        <w:t>Sud donosi</w:t>
      </w:r>
    </w:p>
    <w:p w:rsidRDefault="005F5614" w:rsidP="00640204" w:rsidR="00640204" w:rsidRPr="00545B8C">
      <w:pPr>
        <w:jc w:val="center"/>
        <w:rPr>
          <w:bCs/>
        </w:rPr>
      </w:pPr>
      <w:r w:rsidRPr="00545B8C">
        <w:rPr>
          <w:bCs/>
        </w:rPr>
        <w:t>r</w:t>
      </w:r>
      <w:r w:rsidR="00640204" w:rsidRPr="00545B8C">
        <w:rPr>
          <w:bCs/>
        </w:rPr>
        <w:t xml:space="preserve"> j e š e n j e</w:t>
      </w:r>
    </w:p>
    <w:p w:rsidRDefault="007F42C3" w:rsidP="00AF042F" w:rsidR="007F42C3" w:rsidRPr="00545B8C">
      <w:pPr>
        <w:jc w:val="both"/>
      </w:pPr>
    </w:p>
    <w:p w:rsidRDefault="00545B8C" w:rsidP="00545B8C" w:rsidR="00545B8C" w:rsidRPr="00545B8C">
      <w:pPr>
        <w:jc w:val="both"/>
        <w:rPr>
          <w:bCs/>
        </w:rPr>
      </w:pPr>
      <w:r w:rsidRPr="00545B8C">
        <w:tab/>
        <w:t xml:space="preserve">Pozivaju se </w:t>
      </w:r>
      <w:r w:rsidRPr="00545B8C">
        <w:rPr>
          <w:color w:val="000000"/>
        </w:rPr>
        <w:t>osobe koje imaju pravni interes</w:t>
      </w:r>
      <w:r>
        <w:rPr>
          <w:color w:val="000000"/>
        </w:rPr>
        <w:t xml:space="preserve"> za provedbom stečajnoga postup</w:t>
      </w:r>
      <w:r w:rsidRPr="00545B8C">
        <w:rPr>
          <w:color w:val="000000"/>
        </w:rPr>
        <w:t xml:space="preserve">ka </w:t>
      </w:r>
      <w:r w:rsidR="00331629">
        <w:rPr>
          <w:color w:val="000000"/>
        </w:rPr>
        <w:t>n</w:t>
      </w:r>
      <w:r>
        <w:rPr>
          <w:color w:val="000000"/>
        </w:rPr>
        <w:t xml:space="preserve">ad dužnikom </w:t>
      </w:r>
      <w:r w:rsidR="009D08A7" w:rsidRPr="009D08A7">
        <w:rPr>
          <w:rFonts w:eastAsia="Calibri"/>
          <w:lang w:eastAsia="en-US"/>
        </w:rPr>
        <w:t>ROTOFLEX PAPIR društvo s ograničenom odgovornošću za proizvodnju proizvoda od papira Bakar-dio (Grad Bakar), Primorje 76/a</w:t>
      </w:r>
      <w:r w:rsidR="009D08A7">
        <w:t xml:space="preserve">, OIB </w:t>
      </w:r>
      <w:r w:rsidR="009D08A7" w:rsidRPr="009D08A7">
        <w:rPr>
          <w:rFonts w:eastAsia="Calibri"/>
          <w:lang w:eastAsia="en-US"/>
        </w:rPr>
        <w:t>07939837851, MBS: 040183260</w:t>
      </w:r>
      <w:r w:rsidR="009D08A7">
        <w:rPr>
          <w:rFonts w:eastAsia="Calibri"/>
          <w:lang w:eastAsia="en-US"/>
        </w:rPr>
        <w:t xml:space="preserve"> </w:t>
      </w:r>
      <w:r w:rsidRPr="00545B8C">
        <w:rPr>
          <w:color w:val="000000"/>
        </w:rPr>
        <w:t xml:space="preserve">da u roku od 15 dana uplate predujam za namirenje troškova prethodnoga i </w:t>
      </w:r>
      <w:r w:rsidRPr="00545B8C">
        <w:rPr>
          <w:color w:val="000000"/>
        </w:rPr>
        <w:lastRenderedPageBreak/>
        <w:t>otvorenoga stečajnog postupka</w:t>
      </w:r>
      <w:r w:rsidRPr="00545B8C">
        <w:t xml:space="preserve"> u iznosu od 25.000,00 kn na prolazni depozit suda koji se vodi kod Hrvatske poštanske banke d.d. Zagreb broj </w:t>
      </w:r>
      <w:r w:rsidRPr="00545B8C">
        <w:rPr>
          <w:bCs/>
        </w:rPr>
        <w:t>HR59 2390 0011 3000 0270 3.</w:t>
      </w:r>
    </w:p>
    <w:p w:rsidRDefault="00545B8C" w:rsidP="00545B8C" w:rsidR="00545B8C" w:rsidRPr="00545B8C">
      <w:pPr>
        <w:ind w:firstLine="1418"/>
        <w:jc w:val="both"/>
      </w:pPr>
      <w:r w:rsidRPr="00545B8C">
        <w:rPr>
          <w:color w:val="000000"/>
        </w:rPr>
        <w:t>Ako osobe iz točke 1. ovoga rješenja ne predujme traženi iznos, sud će donijeti rješenje o otvaranju i zaključenju stečajnoga postupka</w:t>
      </w:r>
      <w:r w:rsidRPr="00545B8C">
        <w:rPr>
          <w:bCs/>
        </w:rPr>
        <w:t xml:space="preserve"> </w:t>
      </w:r>
      <w:r w:rsidRPr="00545B8C">
        <w:t xml:space="preserve">nad dužnikom </w:t>
      </w:r>
      <w:r w:rsidR="009D08A7" w:rsidRPr="009D08A7">
        <w:rPr>
          <w:rFonts w:eastAsia="Calibri"/>
          <w:lang w:eastAsia="en-US"/>
        </w:rPr>
        <w:t>ROTOFLEX PAPIR društvo s ograničenom odgovornošću za proizvodnju proizvoda od papira Bakar-dio (Grad Bakar), Primorje 76/a</w:t>
      </w:r>
      <w:r w:rsidR="009D08A7">
        <w:t xml:space="preserve">, OIB </w:t>
      </w:r>
      <w:r w:rsidR="009D08A7" w:rsidRPr="009D08A7">
        <w:rPr>
          <w:rFonts w:eastAsia="Calibri"/>
          <w:lang w:eastAsia="en-US"/>
        </w:rPr>
        <w:t>07939837851, MBS: 040183260</w:t>
      </w:r>
      <w:r w:rsidRPr="00545B8C">
        <w:t>.</w:t>
      </w:r>
    </w:p>
    <w:p w:rsidRDefault="00545B8C" w:rsidP="00545B8C" w:rsidR="00545B8C" w:rsidRPr="00545B8C">
      <w:pPr>
        <w:jc w:val="both"/>
      </w:pPr>
    </w:p>
    <w:p w:rsidRDefault="00545B8C" w:rsidP="00545B8C" w:rsidR="00545B8C" w:rsidRPr="00545B8C">
      <w:pPr>
        <w:jc w:val="both"/>
      </w:pPr>
    </w:p>
    <w:p w:rsidRDefault="00545B8C" w:rsidP="00545B8C" w:rsidR="00545B8C" w:rsidRPr="00545B8C">
      <w:pPr>
        <w:jc w:val="center"/>
      </w:pPr>
      <w:r w:rsidRPr="00545B8C">
        <w:t>Obrazloženje</w:t>
      </w:r>
    </w:p>
    <w:p w:rsidRDefault="00545B8C" w:rsidP="00545B8C" w:rsidR="00545B8C" w:rsidRPr="00545B8C">
      <w:pPr>
        <w:jc w:val="center"/>
      </w:pPr>
    </w:p>
    <w:p w:rsidRDefault="00545B8C" w:rsidP="00545B8C" w:rsidR="00545B8C" w:rsidRPr="00545B8C">
      <w:pPr>
        <w:jc w:val="both"/>
      </w:pPr>
      <w:r w:rsidRPr="00545B8C">
        <w:tab/>
      </w:r>
      <w:r w:rsidRPr="00545B8C">
        <w:tab/>
        <w:t xml:space="preserve">Predlagatelj je podnio sudu prijedlog za otvaranje stečajnog postupka nad dužnikom </w:t>
      </w:r>
      <w:r w:rsidR="009D08A7" w:rsidRPr="009D08A7">
        <w:rPr>
          <w:rFonts w:eastAsia="Calibri"/>
          <w:lang w:eastAsia="en-US"/>
        </w:rPr>
        <w:t>ROTOFLEX PAPIR društvo s ograničenom odgovornošću za proizvodnju proizvoda od papira Bakar-dio (Grad Bakar), Primorje 76/a</w:t>
      </w:r>
      <w:r w:rsidR="009D08A7">
        <w:t xml:space="preserve">, OIB </w:t>
      </w:r>
      <w:r w:rsidR="009D08A7" w:rsidRPr="009D08A7">
        <w:rPr>
          <w:rFonts w:eastAsia="Calibri"/>
          <w:lang w:eastAsia="en-US"/>
        </w:rPr>
        <w:t>07939837851, MBS: 040183260</w:t>
      </w:r>
      <w:r w:rsidRPr="00545B8C">
        <w:t>.</w:t>
      </w:r>
    </w:p>
    <w:p w:rsidRDefault="00545B8C" w:rsidP="00545B8C" w:rsidR="00545B8C" w:rsidRPr="00545B8C">
      <w:pPr>
        <w:ind w:firstLine="1440"/>
        <w:jc w:val="both"/>
      </w:pPr>
      <w:r w:rsidRPr="00545B8C">
        <w:t xml:space="preserve">Dana </w:t>
      </w:r>
      <w:r w:rsidR="009D08A7">
        <w:t>6</w:t>
      </w:r>
      <w:r w:rsidR="008B596A">
        <w:t>. listopada 2016</w:t>
      </w:r>
      <w:r w:rsidRPr="00545B8C">
        <w:t>. godine doneseno je rješenje ovog suda posl. br. St-</w:t>
      </w:r>
      <w:r w:rsidR="009D08A7">
        <w:t>113</w:t>
      </w:r>
      <w:r w:rsidR="00750494">
        <w:t>3/2015</w:t>
      </w:r>
      <w:r w:rsidRPr="00545B8C">
        <w:t xml:space="preserve"> kojim je pokrenut prethodni postupak radi utvrđivanja uvjeta za otvaranje stečajnog postupka nad dužnikom </w:t>
      </w:r>
      <w:r w:rsidR="009D08A7" w:rsidRPr="009D08A7">
        <w:rPr>
          <w:rFonts w:eastAsia="Calibri"/>
          <w:lang w:eastAsia="en-US"/>
        </w:rPr>
        <w:t>ROTOFLEX PAPIR društvo s ograničenom odgovornošću za proizvodnju proizvoda od papira Bakar-dio (Grad Bakar), Primorje 76/a</w:t>
      </w:r>
      <w:r w:rsidR="009D08A7">
        <w:t xml:space="preserve">, OIB </w:t>
      </w:r>
      <w:r w:rsidR="009D08A7" w:rsidRPr="009D08A7">
        <w:rPr>
          <w:rFonts w:eastAsia="Calibri"/>
          <w:lang w:eastAsia="en-US"/>
        </w:rPr>
        <w:t>07939837851, MBS: 040183260</w:t>
      </w:r>
      <w:r w:rsidRPr="00545B8C">
        <w:t>.</w:t>
      </w:r>
    </w:p>
    <w:p w:rsidRDefault="00545B8C" w:rsidP="002D417C" w:rsidR="00545B8C" w:rsidRPr="00545B8C">
      <w:pPr>
        <w:ind w:firstLine="1440"/>
        <w:jc w:val="both"/>
      </w:pPr>
      <w:r w:rsidRPr="00545B8C">
        <w:t xml:space="preserve">Uvidom u </w:t>
      </w:r>
      <w:r w:rsidR="00750494">
        <w:rPr>
          <w:bCs/>
        </w:rPr>
        <w:t xml:space="preserve">potvrdu Financijske agencije od </w:t>
      </w:r>
      <w:r w:rsidR="009D08A7">
        <w:rPr>
          <w:bCs/>
        </w:rPr>
        <w:t>14. listopada</w:t>
      </w:r>
      <w:r w:rsidR="00750494">
        <w:rPr>
          <w:bCs/>
        </w:rPr>
        <w:t xml:space="preserve"> 2015. godine</w:t>
      </w:r>
      <w:r w:rsidR="00750494" w:rsidRPr="00545B8C">
        <w:rPr>
          <w:bCs/>
        </w:rPr>
        <w:t xml:space="preserve"> </w:t>
      </w:r>
      <w:r w:rsidR="009D08A7">
        <w:rPr>
          <w:bCs/>
        </w:rPr>
        <w:t xml:space="preserve">(na listu 6 spisa) </w:t>
      </w:r>
      <w:r w:rsidR="00750494" w:rsidRPr="00545B8C">
        <w:rPr>
          <w:bCs/>
        </w:rPr>
        <w:t xml:space="preserve">sud je utvrdio da je dužnik </w:t>
      </w:r>
      <w:r w:rsidR="00750494">
        <w:rPr>
          <w:bCs/>
        </w:rPr>
        <w:t>nesposoban za plaćanje</w:t>
      </w:r>
      <w:r w:rsidRPr="00545B8C">
        <w:t>, te da su time ispunjeni uvjeti za otvaranje stečajnog postupka</w:t>
      </w:r>
      <w:r w:rsidR="00750494">
        <w:t xml:space="preserve"> nad dužnikom</w:t>
      </w:r>
      <w:r w:rsidRPr="00545B8C">
        <w:t>. Što se tiče imovine, spisu nisu priloženi dokazi o postojanju dužnikove imovine dostatne za pokriće troškova stečajnog postupka</w:t>
      </w:r>
      <w:r w:rsidR="002D417C">
        <w:t>, a i dužnik tvrdi da iste imovine nema</w:t>
      </w:r>
      <w:r w:rsidRPr="00545B8C">
        <w:t>.</w:t>
      </w:r>
    </w:p>
    <w:p w:rsidRDefault="00545B8C" w:rsidP="00545B8C" w:rsidR="00545B8C" w:rsidRPr="00545B8C">
      <w:pPr>
        <w:ind w:firstLine="1440"/>
        <w:jc w:val="both"/>
      </w:pPr>
      <w:r w:rsidRPr="00545B8C">
        <w:t xml:space="preserve">Prema odredbi članka 132. stavak 1. i 2. Stečajnog zakona (objavljen u NN 71/15), </w:t>
      </w:r>
      <w:r w:rsidRPr="00545B8C">
        <w:rPr>
          <w:color w:val="000000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na taj način pozvane osobe ne predujme traženi iznos, sud će donijeti rješenje o otvaranju i zaključenju stečajnoga postupka.</w:t>
      </w:r>
    </w:p>
    <w:p w:rsidRDefault="00545B8C" w:rsidP="00545B8C" w:rsidR="00545B8C" w:rsidRPr="00545B8C">
      <w:pPr>
        <w:ind w:firstLine="1440"/>
        <w:jc w:val="both"/>
      </w:pPr>
      <w:r w:rsidRPr="00545B8C">
        <w:t>Slijedom navedenog, a na temelju citiranih zakonskih odredbi, odlučeno je kao u izreci ovog rješenja.</w:t>
      </w:r>
    </w:p>
    <w:p w:rsidRDefault="00AF042F" w:rsidP="00AF042F" w:rsidR="00AF042F" w:rsidRPr="00545B8C">
      <w:pPr>
        <w:jc w:val="center"/>
      </w:pPr>
      <w:r w:rsidRPr="00545B8C">
        <w:t xml:space="preserve">Rijeka, </w:t>
      </w:r>
      <w:r w:rsidR="00750494">
        <w:t>30</w:t>
      </w:r>
      <w:r w:rsidR="00545B8C">
        <w:t>. studenoga</w:t>
      </w:r>
      <w:r w:rsidR="00372ACD" w:rsidRPr="00545B8C">
        <w:t xml:space="preserve"> 201</w:t>
      </w:r>
      <w:r w:rsidR="002D417C">
        <w:t>6</w:t>
      </w:r>
      <w:r w:rsidRPr="00545B8C">
        <w:t>. godine</w:t>
      </w:r>
    </w:p>
    <w:p w:rsidRDefault="00AF042F" w:rsidP="00AF042F" w:rsidR="00AF042F" w:rsidRPr="00545B8C"/>
    <w:p w:rsidRDefault="00867EC3" w:rsidR="00867EC3" w:rsidRPr="00545B8C">
      <w:pPr>
        <w:jc w:val="both"/>
      </w:pPr>
      <w:r w:rsidRPr="00545B8C">
        <w:t xml:space="preserve">                                                                                                 </w:t>
      </w:r>
      <w:r w:rsidR="002D417C">
        <w:t xml:space="preserve">       S</w:t>
      </w:r>
      <w:r w:rsidRPr="00545B8C">
        <w:t>udac</w:t>
      </w:r>
    </w:p>
    <w:p w:rsidRDefault="00867EC3" w:rsidR="00867EC3" w:rsidRPr="00545B8C">
      <w:pPr>
        <w:jc w:val="both"/>
      </w:pPr>
      <w:r w:rsidRPr="00545B8C">
        <w:t xml:space="preserve">                                                                                                 Vera Jelenović </w:t>
      </w:r>
    </w:p>
    <w:p w:rsidRDefault="00867EC3" w:rsidR="00867EC3" w:rsidRPr="00545B8C">
      <w:pPr>
        <w:jc w:val="both"/>
      </w:pPr>
    </w:p>
    <w:p w:rsidRDefault="00AF042F" w:rsidP="00AF042F" w:rsidR="00AF042F" w:rsidRPr="00545B8C"/>
    <w:p w:rsidRDefault="00AA1C17" w:rsidP="00AA1C17" w:rsidR="00AA1C17" w:rsidRPr="00545B8C">
      <w:pPr>
        <w:rPr>
          <w:lang w:eastAsia="en-US"/>
        </w:rPr>
      </w:pPr>
      <w:r w:rsidRPr="00545B8C">
        <w:rPr>
          <w:lang w:eastAsia="en-US"/>
        </w:rPr>
        <w:t>UPUTA O PRAVNOM LIJEKU:</w:t>
      </w:r>
    </w:p>
    <w:p w:rsidRDefault="00AA1C17" w:rsidP="00AA1C17" w:rsidR="00AA1C17" w:rsidRPr="00545B8C">
      <w:pPr>
        <w:jc w:val="both"/>
        <w:rPr>
          <w:lang w:eastAsia="en-US"/>
        </w:rPr>
      </w:pPr>
      <w:r w:rsidRPr="00545B8C">
        <w:rPr>
          <w:lang w:eastAsia="en-US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F50719" w:rsidP="005F5614" w:rsidR="00F50719">
      <w:pPr>
        <w:jc w:val="center"/>
      </w:pPr>
    </w:p>
    <w:p w:rsidRDefault="00640204" w:rsidP="005F5614" w:rsidR="00640204">
      <w:pPr>
        <w:jc w:val="center"/>
      </w:pPr>
      <w:r w:rsidRPr="00545B8C">
        <w:t xml:space="preserve">Dovršeno u </w:t>
      </w:r>
      <w:r w:rsidR="009D08A7">
        <w:t>9</w:t>
      </w:r>
      <w:r w:rsidR="00C5457E" w:rsidRPr="00545B8C">
        <w:t>,</w:t>
      </w:r>
      <w:r w:rsidR="00750494">
        <w:t>4</w:t>
      </w:r>
      <w:r w:rsidR="00372ACD" w:rsidRPr="00545B8C">
        <w:t>0</w:t>
      </w:r>
      <w:r w:rsidR="00C5457E" w:rsidRPr="00545B8C">
        <w:t xml:space="preserve"> </w:t>
      </w:r>
      <w:r w:rsidRPr="00545B8C">
        <w:t>sati.</w:t>
      </w:r>
    </w:p>
    <w:p w:rsidRDefault="00F50719" w:rsidP="005F5614" w:rsidR="00F50719" w:rsidRPr="00545B8C">
      <w:pPr>
        <w:jc w:val="center"/>
      </w:pPr>
    </w:p>
    <w:p w:rsidRDefault="00D27C4C" w:rsidP="00D27C4C" w:rsidR="00D27C4C" w:rsidRPr="00545B8C">
      <w:pPr>
        <w:jc w:val="both"/>
      </w:pPr>
      <w:r w:rsidRPr="00545B8C">
        <w:tab/>
      </w:r>
      <w:r w:rsidRPr="00545B8C">
        <w:tab/>
      </w:r>
      <w:r w:rsidRPr="00545B8C">
        <w:tab/>
      </w:r>
      <w:r w:rsidRPr="00545B8C">
        <w:tab/>
      </w:r>
      <w:r w:rsidRPr="00545B8C">
        <w:tab/>
      </w:r>
      <w:r w:rsidR="002D417C">
        <w:t xml:space="preserve"> </w:t>
      </w:r>
      <w:r w:rsidRPr="00545B8C">
        <w:t xml:space="preserve">Sudac                   </w:t>
      </w:r>
      <w:r w:rsidR="002D417C">
        <w:t xml:space="preserve">              </w:t>
      </w:r>
      <w:r w:rsidRPr="00545B8C">
        <w:t xml:space="preserve">     </w:t>
      </w:r>
      <w:r w:rsidR="002D417C" w:rsidRPr="00545B8C">
        <w:t xml:space="preserve">Stranke   </w:t>
      </w:r>
    </w:p>
    <w:p w:rsidRDefault="00D27C4C" w:rsidP="00D27C4C" w:rsidR="00D27C4C">
      <w:pPr>
        <w:jc w:val="both"/>
      </w:pPr>
    </w:p>
    <w:p w:rsidRDefault="00F50719" w:rsidP="00D27C4C" w:rsidR="00F50719" w:rsidRPr="00545B8C">
      <w:pPr>
        <w:jc w:val="both"/>
      </w:pPr>
    </w:p>
    <w:p w:rsidRDefault="00D27C4C" w:rsidP="00736763" w:rsidR="00E21439" w:rsidRPr="00545B8C">
      <w:pPr>
        <w:jc w:val="both"/>
      </w:pPr>
      <w:r w:rsidRPr="00545B8C">
        <w:tab/>
      </w:r>
      <w:r w:rsidRPr="00545B8C">
        <w:tab/>
      </w:r>
      <w:r w:rsidRPr="00545B8C">
        <w:tab/>
      </w:r>
      <w:r w:rsidRPr="00545B8C">
        <w:tab/>
        <w:t xml:space="preserve">            Zapisničar        </w:t>
      </w:r>
      <w:r w:rsidRPr="00545B8C">
        <w:tab/>
      </w:r>
      <w:r w:rsidRPr="00545B8C">
        <w:tab/>
        <w:t xml:space="preserve">      </w:t>
      </w:r>
    </w:p>
    <w:sectPr w:rsidSect="00D45A52" w:rsidR="00E21439" w:rsidRPr="00545B8C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576" w:rsidR="00F91576">
      <w:r>
        <w:separator/>
      </w:r>
    </w:p>
  </w:endnote>
  <w:endnote w:id="0" w:type="continuationSeparator">
    <w:p w:rsidRDefault="00F91576" w:rsidR="00F91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E01" w:rsidR="00991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1E01" w:rsidR="00991E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E01" w:rsidR="00991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77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91E01" w:rsidR="00991E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576" w:rsidR="00F91576">
      <w:r>
        <w:separator/>
      </w:r>
    </w:p>
  </w:footnote>
  <w:footnote w:id="0" w:type="continuationSeparator">
    <w:p w:rsidRDefault="00F91576" w:rsidR="00F915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E6F" w:rsidP="00435E6F" w:rsidR="00435E6F" w:rsidRPr="00545B8C">
    <w:pPr>
      <w:jc w:val="right"/>
    </w:pPr>
    <w:r w:rsidRPr="00545B8C">
      <w:t>Posl.br. 14</w:t>
    </w:r>
    <w:r w:rsidR="00CD365D">
      <w:t>.</w:t>
    </w:r>
    <w:r w:rsidRPr="00545B8C">
      <w:t xml:space="preserve"> St-</w:t>
    </w:r>
    <w:r w:rsidR="009D08A7">
      <w:t>113</w:t>
    </w:r>
    <w:r w:rsidR="007F2D5B">
      <w:t>3/2015</w:t>
    </w:r>
  </w:p>
  <w:p w:rsidRDefault="00435E6F" w:rsidR="00435E6F">
    <w:pPr>
      <w:pStyle w:val="Zaglavlje"/>
    </w:pPr>
  </w:p>
  <w:p w:rsidRDefault="00435E6F" w:rsidR="00435E6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232C7"/>
    <w:rsid w:val="000373B4"/>
    <w:rsid w:val="000418D9"/>
    <w:rsid w:val="0004609E"/>
    <w:rsid w:val="00053734"/>
    <w:rsid w:val="00056715"/>
    <w:rsid w:val="00065A16"/>
    <w:rsid w:val="00065A67"/>
    <w:rsid w:val="0007608B"/>
    <w:rsid w:val="00080A08"/>
    <w:rsid w:val="00081B6E"/>
    <w:rsid w:val="00081D73"/>
    <w:rsid w:val="00087064"/>
    <w:rsid w:val="0009232F"/>
    <w:rsid w:val="000C73CD"/>
    <w:rsid w:val="000F1948"/>
    <w:rsid w:val="001265A1"/>
    <w:rsid w:val="00127D19"/>
    <w:rsid w:val="00131BFB"/>
    <w:rsid w:val="001330E9"/>
    <w:rsid w:val="00154F3A"/>
    <w:rsid w:val="0018660B"/>
    <w:rsid w:val="00187526"/>
    <w:rsid w:val="001A1D02"/>
    <w:rsid w:val="001D0612"/>
    <w:rsid w:val="001E1995"/>
    <w:rsid w:val="001E33C9"/>
    <w:rsid w:val="001F4200"/>
    <w:rsid w:val="001F6500"/>
    <w:rsid w:val="00207F44"/>
    <w:rsid w:val="00225E1A"/>
    <w:rsid w:val="00227458"/>
    <w:rsid w:val="00237636"/>
    <w:rsid w:val="002409AC"/>
    <w:rsid w:val="00242CFF"/>
    <w:rsid w:val="002513CB"/>
    <w:rsid w:val="00256322"/>
    <w:rsid w:val="00257EAC"/>
    <w:rsid w:val="00275066"/>
    <w:rsid w:val="002850EC"/>
    <w:rsid w:val="00290042"/>
    <w:rsid w:val="002D417C"/>
    <w:rsid w:val="002E592E"/>
    <w:rsid w:val="00331629"/>
    <w:rsid w:val="003317EC"/>
    <w:rsid w:val="00336FBE"/>
    <w:rsid w:val="003371E3"/>
    <w:rsid w:val="003429FC"/>
    <w:rsid w:val="00351D38"/>
    <w:rsid w:val="003529E1"/>
    <w:rsid w:val="0035498E"/>
    <w:rsid w:val="00372ACD"/>
    <w:rsid w:val="003851BE"/>
    <w:rsid w:val="00393C9F"/>
    <w:rsid w:val="00396724"/>
    <w:rsid w:val="003A0731"/>
    <w:rsid w:val="003F57EC"/>
    <w:rsid w:val="003F70F7"/>
    <w:rsid w:val="00410421"/>
    <w:rsid w:val="004249E7"/>
    <w:rsid w:val="00435E6F"/>
    <w:rsid w:val="0044560B"/>
    <w:rsid w:val="004522E8"/>
    <w:rsid w:val="004776E9"/>
    <w:rsid w:val="004972F7"/>
    <w:rsid w:val="004A3389"/>
    <w:rsid w:val="004A6550"/>
    <w:rsid w:val="004A6AE3"/>
    <w:rsid w:val="004C3D84"/>
    <w:rsid w:val="004C427C"/>
    <w:rsid w:val="004F4960"/>
    <w:rsid w:val="00502483"/>
    <w:rsid w:val="00530E43"/>
    <w:rsid w:val="0053241F"/>
    <w:rsid w:val="00545B8C"/>
    <w:rsid w:val="00552297"/>
    <w:rsid w:val="00562CA3"/>
    <w:rsid w:val="00562FDC"/>
    <w:rsid w:val="00567F16"/>
    <w:rsid w:val="00590E59"/>
    <w:rsid w:val="005931A4"/>
    <w:rsid w:val="005A49AC"/>
    <w:rsid w:val="005F5614"/>
    <w:rsid w:val="006065AB"/>
    <w:rsid w:val="00611D05"/>
    <w:rsid w:val="006233FF"/>
    <w:rsid w:val="006269DE"/>
    <w:rsid w:val="00627376"/>
    <w:rsid w:val="00640204"/>
    <w:rsid w:val="00657C00"/>
    <w:rsid w:val="006E2D72"/>
    <w:rsid w:val="007045A2"/>
    <w:rsid w:val="00736763"/>
    <w:rsid w:val="00750494"/>
    <w:rsid w:val="007512B5"/>
    <w:rsid w:val="00753509"/>
    <w:rsid w:val="00754A0E"/>
    <w:rsid w:val="00761BCB"/>
    <w:rsid w:val="00763BD3"/>
    <w:rsid w:val="0077236D"/>
    <w:rsid w:val="00773B2B"/>
    <w:rsid w:val="007748DB"/>
    <w:rsid w:val="007769B4"/>
    <w:rsid w:val="00781CA8"/>
    <w:rsid w:val="007B19A7"/>
    <w:rsid w:val="007B6ED9"/>
    <w:rsid w:val="007D325B"/>
    <w:rsid w:val="007D36F8"/>
    <w:rsid w:val="007F2D5B"/>
    <w:rsid w:val="007F42C3"/>
    <w:rsid w:val="00802877"/>
    <w:rsid w:val="00803565"/>
    <w:rsid w:val="0080404E"/>
    <w:rsid w:val="00807CBE"/>
    <w:rsid w:val="00867EC3"/>
    <w:rsid w:val="0088464F"/>
    <w:rsid w:val="008A6773"/>
    <w:rsid w:val="008B596A"/>
    <w:rsid w:val="008B6023"/>
    <w:rsid w:val="008D1430"/>
    <w:rsid w:val="008F10EA"/>
    <w:rsid w:val="008F222C"/>
    <w:rsid w:val="008F7A12"/>
    <w:rsid w:val="0090288D"/>
    <w:rsid w:val="009243F6"/>
    <w:rsid w:val="0093473E"/>
    <w:rsid w:val="00957D83"/>
    <w:rsid w:val="0096032A"/>
    <w:rsid w:val="00991DF4"/>
    <w:rsid w:val="00991E01"/>
    <w:rsid w:val="009A2BC6"/>
    <w:rsid w:val="009D08A7"/>
    <w:rsid w:val="009D0A39"/>
    <w:rsid w:val="009E30E9"/>
    <w:rsid w:val="009F581D"/>
    <w:rsid w:val="00A022B2"/>
    <w:rsid w:val="00A05E7C"/>
    <w:rsid w:val="00A06A71"/>
    <w:rsid w:val="00A1136E"/>
    <w:rsid w:val="00A163F4"/>
    <w:rsid w:val="00A26EDE"/>
    <w:rsid w:val="00A47104"/>
    <w:rsid w:val="00A730A6"/>
    <w:rsid w:val="00A763C1"/>
    <w:rsid w:val="00A81A0D"/>
    <w:rsid w:val="00AA1C17"/>
    <w:rsid w:val="00AB3147"/>
    <w:rsid w:val="00AB4810"/>
    <w:rsid w:val="00AD1EF5"/>
    <w:rsid w:val="00AD4690"/>
    <w:rsid w:val="00AF042F"/>
    <w:rsid w:val="00AF2ABC"/>
    <w:rsid w:val="00AF3820"/>
    <w:rsid w:val="00B12217"/>
    <w:rsid w:val="00B23B78"/>
    <w:rsid w:val="00B250B5"/>
    <w:rsid w:val="00B50D2B"/>
    <w:rsid w:val="00B57248"/>
    <w:rsid w:val="00B60DF6"/>
    <w:rsid w:val="00B7246A"/>
    <w:rsid w:val="00B74247"/>
    <w:rsid w:val="00B8191B"/>
    <w:rsid w:val="00BB2591"/>
    <w:rsid w:val="00BB46DC"/>
    <w:rsid w:val="00BC064A"/>
    <w:rsid w:val="00BC18E0"/>
    <w:rsid w:val="00BC2149"/>
    <w:rsid w:val="00BC35E8"/>
    <w:rsid w:val="00BD2B0D"/>
    <w:rsid w:val="00BE376E"/>
    <w:rsid w:val="00BE3B6A"/>
    <w:rsid w:val="00BF3F8E"/>
    <w:rsid w:val="00BF43AA"/>
    <w:rsid w:val="00C04324"/>
    <w:rsid w:val="00C377F0"/>
    <w:rsid w:val="00C406FC"/>
    <w:rsid w:val="00C477A7"/>
    <w:rsid w:val="00C5457E"/>
    <w:rsid w:val="00C61523"/>
    <w:rsid w:val="00C750C5"/>
    <w:rsid w:val="00C81758"/>
    <w:rsid w:val="00C95B90"/>
    <w:rsid w:val="00CB1A4A"/>
    <w:rsid w:val="00CD24DE"/>
    <w:rsid w:val="00CD365D"/>
    <w:rsid w:val="00CD4F57"/>
    <w:rsid w:val="00CE2188"/>
    <w:rsid w:val="00CE5B46"/>
    <w:rsid w:val="00CF7CFC"/>
    <w:rsid w:val="00D27C4C"/>
    <w:rsid w:val="00D36552"/>
    <w:rsid w:val="00D45A52"/>
    <w:rsid w:val="00D664DC"/>
    <w:rsid w:val="00D74BA3"/>
    <w:rsid w:val="00E20B22"/>
    <w:rsid w:val="00E21439"/>
    <w:rsid w:val="00E25A91"/>
    <w:rsid w:val="00E31AB5"/>
    <w:rsid w:val="00E45A5C"/>
    <w:rsid w:val="00E60618"/>
    <w:rsid w:val="00E91521"/>
    <w:rsid w:val="00E95D42"/>
    <w:rsid w:val="00EA010E"/>
    <w:rsid w:val="00EA4E24"/>
    <w:rsid w:val="00EB0C33"/>
    <w:rsid w:val="00ED3CC2"/>
    <w:rsid w:val="00EE1BB9"/>
    <w:rsid w:val="00EE4CF0"/>
    <w:rsid w:val="00F2602F"/>
    <w:rsid w:val="00F42574"/>
    <w:rsid w:val="00F50719"/>
    <w:rsid w:val="00F7586F"/>
    <w:rsid w:val="00F776E6"/>
    <w:rsid w:val="00F832B3"/>
    <w:rsid w:val="00F90B8D"/>
    <w:rsid w:val="00F91576"/>
    <w:rsid w:val="00F97515"/>
    <w:rsid w:val="00FD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62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styleId="Zaglavlje" w:type="paragraph">
    <w:name w:val="header"/>
    <w:basedOn w:val="Normal"/>
    <w:link w:val="ZaglavljeChar"/>
    <w:uiPriority w:val="99"/>
    <w:rsid w:val="00435E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5E6F"/>
    <w:rPr>
      <w:sz w:val="24"/>
      <w:szCs w:val="24"/>
    </w:rPr>
  </w:style>
  <w:style w:styleId="Tekstbalonia" w:type="paragraph">
    <w:name w:val="Balloon Text"/>
    <w:basedOn w:val="Normal"/>
    <w:link w:val="TekstbaloniaChar"/>
    <w:rsid w:val="00435E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35E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7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7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7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7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7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62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402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0204"/>
  </w:style>
  <w:style w:styleId="Zaglavlje" w:type="paragraph">
    <w:name w:val="header"/>
    <w:basedOn w:val="Normal"/>
    <w:link w:val="ZaglavljeChar"/>
    <w:uiPriority w:val="99"/>
    <w:rsid w:val="00435E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5E6F"/>
    <w:rPr>
      <w:sz w:val="24"/>
      <w:szCs w:val="24"/>
    </w:rPr>
  </w:style>
  <w:style w:styleId="Tekstbalonia" w:type="paragraph">
    <w:name w:val="Balloon Text"/>
    <w:basedOn w:val="Normal"/>
    <w:link w:val="TekstbaloniaChar"/>
    <w:rsid w:val="00435E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35E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7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7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7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7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7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studenog 2016.</izvorni_sadrzaj>
    <derivirana_varijabla naziv="DomainObject.PlaniraniZavrsetakDatum_1">30. studenog 2016.</derivirana_varijabla>
  </DomainObject.PlaniraniZavrsetakDatum>
  <DomainObject.PlaniraniPocetakDatum>
    <izvorni_sadrzaj>30. studenog 2016.</izvorni_sadrzaj>
    <derivirana_varijabla naziv="DomainObject.PlaniraniPocetakDatum_1">30. studenog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ROTOFLEX PAPIR d.o.o.</izvorni_sadrzaj>
    <derivirana_varijabla naziv="DomainObject.Predmet.ProtustrankaFormated_1">  ROTOFLEX PAPIR d.o.o.</derivirana_varijabla>
  </DomainObject.Predmet.ProtustrankaFormated>
  <DomainObject.Predmet.ProtustrankaFormatedOIB>
    <izvorni_sadrzaj>  ROTOFLEX PAPIR d.o.o., OIB 07939837851</izvorni_sadrzaj>
    <derivirana_varijabla naziv="DomainObject.Predmet.ProtustrankaFormatedOIB_1">  ROTOFLEX PAPIR d.o.o., OIB 07939837851</derivirana_varijabla>
  </DomainObject.Predmet.ProtustrankaFormatedOIB>
  <DomainObject.Predmet.ProtustrankaFormatedWithAdress>
    <izvorni_sadrzaj> ROTOFLEX PAPIR d.o.o., Primorje 76a, 51222 Bakar</izvorni_sadrzaj>
    <derivirana_varijabla naziv="DomainObject.Predmet.ProtustrankaFormatedWithAdress_1"> ROTOFLEX PAPIR d.o.o., Primorje 76a, 51222 Bakar</derivirana_varijabla>
  </DomainObject.Predmet.ProtustrankaFormatedWithAdress>
  <DomainObject.Predmet.ProtustrankaFormatedWithAdressOIB>
    <izvorni_sadrzaj> ROTOFLEX PAPIR d.o.o., OIB 07939837851, Primorje 76a, 51222 Bakar</izvorni_sadrzaj>
    <derivirana_varijabla naziv="DomainObject.Predmet.ProtustrankaFormatedWithAdressOIB_1"> ROTOFLEX PAPIR d.o.o., OIB 07939837851, Primorje 76a, 51222 Bakar</derivirana_varijabla>
  </DomainObject.Predmet.ProtustrankaFormatedWithAdressOIB>
  <DomainObject.Predmet.ProtustrankaWithAdress>
    <izvorni_sadrzaj>ROTOFLEX PAPIR d.o.o. Primorje 76a, 51222 Bakar</izvorni_sadrzaj>
    <derivirana_varijabla naziv="DomainObject.Predmet.ProtustrankaWithAdress_1">ROTOFLEX PAPIR d.o.o. Primorje 76a, 51222 Bakar</derivirana_varijabla>
  </DomainObject.Predmet.ProtustrankaWithAdress>
  <DomainObject.Predmet.ProtustrankaWithAdressOIB>
    <izvorni_sadrzaj>ROTOFLEX PAPIR d.o.o., OIB 07939837851, Primorje 76a, 51222 Bakar</izvorni_sadrzaj>
    <derivirana_varijabla naziv="DomainObject.Predmet.ProtustrankaWithAdressOIB_1">ROTOFLEX PAPIR d.o.o., OIB 07939837851, Primorje 76a, 51222 Bakar</derivirana_varijabla>
  </DomainObject.Predmet.ProtustrankaWithAdressOIB>
  <DomainObject.Predmet.ProtustrankaNazivFormated>
    <izvorni_sadrzaj>ROTOFLEX PAPIR d.o.o.</izvorni_sadrzaj>
    <derivirana_varijabla naziv="DomainObject.Predmet.ProtustrankaNazivFormated_1">ROTOFLEX PAPIR d.o.o.</derivirana_varijabla>
  </DomainObject.Predmet.ProtustrankaNazivFormated>
  <DomainObject.Predmet.ProtustrankaNazivFormatedOIB>
    <izvorni_sadrzaj>ROTOFLEX PAPIR d.o.o., OIB 07939837851</izvorni_sadrzaj>
    <derivirana_varijabla naziv="DomainObject.Predmet.ProtustrankaNazivFormatedOIB_1">ROTOFLEX PAPIR d.o.o., OIB 07939837851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ALESSANDRO ALLEGRINI</izvorni_sadrzaj>
    <derivirana_varijabla naziv="DomainObject.Predmet.StrankaFormated_1">  ALESSANDRO ALLEGRINI</derivirana_varijabla>
  </DomainObject.Predmet.StrankaFormated>
  <DomainObject.Predmet.StrankaFormatedOIB>
    <izvorni_sadrzaj>  ALESSANDRO ALLEGRINI</izvorni_sadrzaj>
    <derivirana_varijabla naziv="DomainObject.Predmet.StrankaFormatedOIB_1">  ALESSANDRO ALLEGRINI</derivirana_varijabla>
  </DomainObject.Predmet.StrankaFormatedOIB>
  <DomainObject.Predmet.StrankaFormatedWithAdress>
    <izvorni_sadrzaj> ALESSANDRO ALLEGRINI, Piazza Guglielmo Marconi 11, 40100 Bologna</izvorni_sadrzaj>
    <derivirana_varijabla naziv="DomainObject.Predmet.StrankaFormatedWithAdress_1"> ALESSANDRO ALLEGRINI, Piazza Guglielmo Marconi 11, 40100 Bologna</derivirana_varijabla>
  </DomainObject.Predmet.StrankaFormatedWithAdress>
  <DomainObject.Predmet.StrankaFormatedWithAdressOIB>
    <izvorni_sadrzaj> ALESSANDRO ALLEGRINI, Piazza Guglielmo Marconi 11, 40100 Bologna</izvorni_sadrzaj>
    <derivirana_varijabla naziv="DomainObject.Predmet.StrankaFormatedWithAdressOIB_1"> ALESSANDRO ALLEGRINI, Piazza Guglielmo Marconi 11, 40100 Bologna</derivirana_varijabla>
  </DomainObject.Predmet.StrankaFormatedWithAdressOIB>
  <DomainObject.Predmet.StrankaWithAdress>
    <izvorni_sadrzaj>ALESSANDRO ALLEGRINI Piazza Guglielmo Marconi 11,40100 Bologna</izvorni_sadrzaj>
    <derivirana_varijabla naziv="DomainObject.Predmet.StrankaWithAdress_1">ALESSANDRO ALLEGRINI Piazza Guglielmo Marconi 11,40100 Bologna</derivirana_varijabla>
  </DomainObject.Predmet.StrankaWithAdress>
  <DomainObject.Predmet.StrankaWithAdressOIB>
    <izvorni_sadrzaj>ALESSANDRO ALLEGRINI, Piazza Guglielmo Marconi 11,40100 Bologna</izvorni_sadrzaj>
    <derivirana_varijabla naziv="DomainObject.Predmet.StrankaWithAdressOIB_1">ALESSANDRO ALLEGRINI, Piazza Guglielmo Marconi 11,40100 Bologna</derivirana_varijabla>
  </DomainObject.Predmet.StrankaWithAdressOIB>
  <DomainObject.Predmet.StrankaNazivFormated>
    <izvorni_sadrzaj>ALESSANDRO ALLEGRINI</izvorni_sadrzaj>
    <derivirana_varijabla naziv="DomainObject.Predmet.StrankaNazivFormated_1">ALESSANDRO ALLEGRINI</derivirana_varijabla>
  </DomainObject.Predmet.StrankaNazivFormated>
  <DomainObject.Predmet.StrankaNazivFormatedOIB>
    <izvorni_sadrzaj>ALESSANDRO ALLEGRINI</izvorni_sadrzaj>
    <derivirana_varijabla naziv="DomainObject.Predmet.StrankaNazivFormatedOIB_1">ALESSANDRO ALLEGRINI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ALESSANDRO ALLEGRINI</item>
    </izvorni_sadrzaj>
    <derivirana_varijabla naziv="DomainObject.Predmet.StrankaListFormated_1">
      <item>ALESSANDRO ALLEGRINI</item>
    </derivirana_varijabla>
  </DomainObject.Predmet.StrankaListFormated>
  <DomainObject.Predmet.StrankaListFormatedOIB>
    <izvorni_sadrzaj>
      <item>ALESSANDRO ALLEGRINI</item>
    </izvorni_sadrzaj>
    <derivirana_varijabla naziv="DomainObject.Predmet.StrankaListFormatedOIB_1">
      <item>ALESSANDRO ALLEGRINI</item>
    </derivirana_varijabla>
  </DomainObject.Predmet.StrankaListFormatedOIB>
  <DomainObject.Predmet.StrankaListFormatedWithAdress>
    <izvorni_sadrzaj>
      <item>ALESSANDRO ALLEGRINI, Piazza Guglielmo Marconi 11, 40100 Bologna</item>
    </izvorni_sadrzaj>
    <derivirana_varijabla naziv="DomainObject.Predmet.StrankaListFormatedWithAdress_1">
      <item>ALESSANDRO ALLEGRINI, Piazza Guglielmo Marconi 11, 40100 Bologna</item>
    </derivirana_varijabla>
  </DomainObject.Predmet.StrankaListFormatedWithAdress>
  <DomainObject.Predmet.StrankaListFormatedWithAdressOIB>
    <izvorni_sadrzaj>
      <item>ALESSANDRO ALLEGRINI, Piazza Guglielmo Marconi 11, 40100 Bologna</item>
    </izvorni_sadrzaj>
    <derivirana_varijabla naziv="DomainObject.Predmet.StrankaListFormatedWithAdressOIB_1">
      <item>ALESSANDRO ALLEGRINI, Piazza Guglielmo Marconi 11, 40100 Bologna</item>
    </derivirana_varijabla>
  </DomainObject.Predmet.StrankaListFormatedWithAdressOIB>
  <DomainObject.Predmet.StrankaListNazivFormated>
    <izvorni_sadrzaj>
      <item>ALESSANDRO ALLEGRINI</item>
    </izvorni_sadrzaj>
    <derivirana_varijabla naziv="DomainObject.Predmet.StrankaListNazivFormated_1">
      <item>ALESSANDRO ALLEGRINI</item>
    </derivirana_varijabla>
  </DomainObject.Predmet.StrankaListNazivFormated>
  <DomainObject.Predmet.StrankaListNazivFormatedOIB>
    <izvorni_sadrzaj>
      <item>ALESSANDRO ALLEGRINI</item>
    </izvorni_sadrzaj>
    <derivirana_varijabla naziv="DomainObject.Predmet.StrankaListNazivFormatedOIB_1">
      <item>ALESSANDRO ALLEGRINI</item>
    </derivirana_varijabla>
  </DomainObject.Predmet.StrankaListNazivFormatedOIB>
  <DomainObject.Predmet.ProtuStrankaListFormated>
    <izvorni_sadrzaj>
      <item>ROTOFLEX PAPIR d.o.o.</item>
    </izvorni_sadrzaj>
    <derivirana_varijabla naziv="DomainObject.Predmet.ProtuStrankaListFormated_1">
      <item>ROTOFLEX PAPIR d.o.o.</item>
    </derivirana_varijabla>
  </DomainObject.Predmet.ProtuStrankaListFormated>
  <DomainObject.Predmet.ProtuStrankaListFormatedOIB>
    <izvorni_sadrzaj>
      <item>ROTOFLEX PAPIR d.o.o., OIB 07939837851</item>
    </izvorni_sadrzaj>
    <derivirana_varijabla naziv="DomainObject.Predmet.ProtuStrankaListFormatedOIB_1">
      <item>ROTOFLEX PAPIR d.o.o., OIB 07939837851</item>
    </derivirana_varijabla>
  </DomainObject.Predmet.ProtuStrankaListFormatedOIB>
  <DomainObject.Predmet.ProtuStrankaListFormatedWithAdress>
    <izvorni_sadrzaj>
      <item>ROTOFLEX PAPIR d.o.o., Primorje 76a, 51222 Bakar</item>
    </izvorni_sadrzaj>
    <derivirana_varijabla naziv="DomainObject.Predmet.ProtuStrankaListFormatedWithAdress_1">
      <item>ROTOFLEX PAPIR d.o.o., Primorje 76a, 51222 Bakar</item>
    </derivirana_varijabla>
  </DomainObject.Predmet.ProtuStrankaListFormatedWithAdress>
  <DomainObject.Predmet.ProtuStrankaListFormatedWithAdressOIB>
    <izvorni_sadrzaj>
      <item>ROTOFLEX PAPIR d.o.o., OIB 07939837851, Primorje 76a, 51222 Bakar</item>
    </izvorni_sadrzaj>
    <derivirana_varijabla naziv="DomainObject.Predmet.ProtuStrankaListFormatedWithAdressOIB_1">
      <item>ROTOFLEX PAPIR d.o.o., OIB 07939837851, Primorje 76a, 51222 Bakar</item>
    </derivirana_varijabla>
  </DomainObject.Predmet.ProtuStrankaListFormatedWithAdressOIB>
  <DomainObject.Predmet.ProtuStrankaListNazivFormated>
    <izvorni_sadrzaj>
      <item>ROTOFLEX PAPIR d.o.o.</item>
    </izvorni_sadrzaj>
    <derivirana_varijabla naziv="DomainObject.Predmet.ProtuStrankaListNazivFormated_1">
      <item>ROTOFLEX PAPIR d.o.o.</item>
    </derivirana_varijabla>
  </DomainObject.Predmet.ProtuStrankaListNazivFormated>
  <DomainObject.Predmet.ProtuStrankaListNazivFormatedOIB>
    <izvorni_sadrzaj>
      <item>ROTOFLEX PAPIR d.o.o., OIB 07939837851</item>
    </izvorni_sadrzaj>
    <derivirana_varijabla naziv="DomainObject.Predmet.ProtuStrankaListNazivFormatedOIB_1">
      <item>ROTOFLEX PAPIR d.o.o., OIB 07939837851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ALESSANDRO ALLEGRINI</izvorni_sadrzaj>
    <derivirana_varijabla naziv="DomainObject.Predmet.StrankaIDrugi_1">ALESSANDRO ALLEGRINI</derivirana_varijabla>
  </DomainObject.Predmet.StrankaIDrugi>
  <DomainObject.Predmet.ProtustrankaIDrugi>
    <izvorni_sadrzaj>ROTOFLEX PAPIR d.o.o.</izvorni_sadrzaj>
    <derivirana_varijabla naziv="DomainObject.Predmet.ProtustrankaIDrugi_1">ROTOFLEX PAPIR d.o.o.</derivirana_varijabla>
  </DomainObject.Predmet.ProtustrankaIDrugi>
  <DomainObject.Predmet.StrankaIDrugiAdressOIB>
    <izvorni_sadrzaj>ALESSANDRO ALLEGRINI, Piazza Guglielmo Marconi 11, 40100 Bologna</izvorni_sadrzaj>
    <derivirana_varijabla naziv="DomainObject.Predmet.StrankaIDrugiAdressOIB_1">ALESSANDRO ALLEGRINI, Piazza Guglielmo Marconi 11, 40100 Bologna</derivirana_varijabla>
  </DomainObject.Predmet.StrankaIDrugiAdressOIB>
  <DomainObject.Predmet.ProtustrankaIDrugiAdressOIB>
    <izvorni_sadrzaj>ROTOFLEX PAPIR d.o.o., OIB 07939837851, Primorje 76a, 51222 Bakar</izvorni_sadrzaj>
    <derivirana_varijabla naziv="DomainObject.Predmet.ProtustrankaIDrugiAdressOIB_1">ROTOFLEX PAPIR d.o.o., OIB 07939837851, Primorje 76a,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ALESSANDRO ALLEGRINI</item>
      <item>ROTOFLEX PAPIR d.o.o.</item>
    </izvorni_sadrzaj>
    <derivirana_varijabla naziv="DomainObject.Predmet.SudioniciListNaziv_1">
      <item>ALESSANDRO ALLEGRINI</item>
      <item>ROTOFLEX PAPIR d.o.o.</item>
    </derivirana_varijabla>
  </DomainObject.Predmet.SudioniciListNaziv>
  <DomainObject.Predmet.SudioniciListAdressOIB>
    <izvorni_sadrzaj>
      <item>ALESSANDRO ALLEGRINI, Piazza Guglielmo Marconi 11,40100 Bologna</item>
      <item>ROTOFLEX PAPIR d.o.o., OIB 07939837851, Primorje 76a,51222 Bakar</item>
    </izvorni_sadrzaj>
    <derivirana_varijabla naziv="DomainObject.Predmet.SudioniciListAdressOIB_1">
      <item>ALESSANDRO ALLEGRINI, Piazza Guglielmo Marconi 11,40100 Bologna</item>
      <item>ROTOFLEX PAPIR d.o.o., OIB 07939837851, Primorje 76a,51222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07939837851</item>
    </izvorni_sadrzaj>
    <derivirana_varijabla naziv="DomainObject.Predmet.SudioniciListNazivOIB_1">
      <item>, OIB null</item>
      <item>, OIB 07939837851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79E8D-25E9-41DA-9460-52C0CA80F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677</properties:Words>
  <properties:Characters>3807</properties:Characters>
  <properties:Lines>100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2016-11-30T08:40:00Z</dcterms:created>
  <dc:creator>korlevicd</dc:creator>
  <cp:lastModifiedBy>Danijela Fumić</cp:lastModifiedBy>
  <cp:lastPrinted>2016-11-30T08:39:00Z</cp:lastPrinted>
  <dcterms:modified xmlns:xsi="http://www.w3.org/2001/XMLSchema-instance" xsi:type="dcterms:W3CDTF">2016-11-30T08:41:00Z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