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6a1c" w14:paraId="2306a1c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917541">
        <w:t>961/16-8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917541" w:rsidRPr="00917541">
        <w:rPr>
          <w:b/>
        </w:rPr>
        <w:t xml:space="preserve">AM.-T. GRADNJA j.d.o.o., </w:t>
      </w:r>
      <w:proofErr w:type="spellStart"/>
      <w:r w:rsidR="00917541" w:rsidRPr="00917541">
        <w:rPr>
          <w:b/>
        </w:rPr>
        <w:t>Ivankovo</w:t>
      </w:r>
      <w:proofErr w:type="spellEnd"/>
      <w:r w:rsidR="00917541" w:rsidRPr="00917541">
        <w:rPr>
          <w:b/>
        </w:rPr>
        <w:t>, Gorjani 67, MBS: 030144584, OIB: 73693527985</w:t>
      </w:r>
      <w:r>
        <w:t xml:space="preserve">, dana </w:t>
      </w:r>
      <w:r w:rsidR="00917541">
        <w:t>25. siječnja 2017. g.,</w:t>
      </w:r>
      <w:r>
        <w:t xml:space="preserve">           </w:t>
      </w:r>
    </w:p>
    <w:p w:rsidRDefault="00B973FA" w:rsidP="00917541" w:rsidR="00B125BF">
      <w:pPr>
        <w:tabs>
          <w:tab w:pos="2460" w:val="left"/>
          <w:tab w:pos="4536" w:val="center"/>
        </w:tabs>
        <w:jc w:val="both"/>
      </w:pPr>
      <w:r>
        <w:tab/>
      </w:r>
      <w:r w:rsidR="00917541">
        <w:tab/>
      </w:r>
    </w:p>
    <w:p w:rsidRDefault="00492404" w:rsidP="002E5574" w:rsidR="00492404">
      <w:pPr>
        <w:jc w:val="both"/>
      </w:pPr>
    </w:p>
    <w:p w:rsidRDefault="002E5574" w:rsidP="002E5574" w:rsidR="002E5574" w:rsidRPr="002E5574">
      <w:pPr>
        <w:jc w:val="center"/>
        <w:rPr>
          <w:b/>
        </w:rPr>
      </w:pPr>
      <w:r w:rsidRPr="002E5574">
        <w:rPr>
          <w:b/>
        </w:rPr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917541">
        <w:t>16. veljače</w:t>
      </w:r>
      <w:r w:rsidR="00485D30">
        <w:t xml:space="preserve"> 2017. g. u </w:t>
      </w:r>
      <w:r w:rsidR="00917541">
        <w:t>10,15</w:t>
      </w:r>
      <w:r w:rsidR="00485D30">
        <w:t xml:space="preserve"> </w:t>
      </w:r>
      <w:r w:rsidR="007939C4">
        <w:t>sati</w:t>
      </w:r>
      <w:bookmarkStart w:name="_GoBack" w:id="0"/>
      <w:bookmarkEnd w:id="0"/>
      <w:r w:rsidR="00485D30">
        <w:t>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B125BF">
        <w:rPr>
          <w:b/>
        </w:rPr>
        <w:t xml:space="preserve">U Osijeku </w:t>
      </w:r>
      <w:r w:rsidR="00917541">
        <w:rPr>
          <w:b/>
        </w:rPr>
        <w:t>25. siječnja 2017.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485D30" w:rsidP="00942231" w:rsidR="00485D30">
      <w:pPr>
        <w:jc w:val="both"/>
      </w:pPr>
    </w:p>
    <w:p w:rsidRDefault="00917541" w:rsidP="00917541" w:rsidR="00917541">
      <w:pPr>
        <w:pStyle w:val="Tijeloteksta"/>
        <w:numPr>
          <w:ilvl w:val="0"/>
          <w:numId w:val="21"/>
        </w:numPr>
        <w:spacing w:after="0"/>
      </w:pPr>
      <w:proofErr w:type="spellStart"/>
      <w:r>
        <w:t>priv</w:t>
      </w:r>
      <w:proofErr w:type="spellEnd"/>
      <w:r>
        <w:t>. st. upravitelj Ivana Krstić</w:t>
      </w:r>
    </w:p>
    <w:p w:rsidRDefault="00917541" w:rsidP="00917541" w:rsidR="00917541">
      <w:pPr>
        <w:pStyle w:val="Tijeloteksta"/>
        <w:numPr>
          <w:ilvl w:val="0"/>
          <w:numId w:val="21"/>
        </w:numPr>
        <w:spacing w:after="0"/>
      </w:pPr>
      <w:r>
        <w:t xml:space="preserve">FINA </w:t>
      </w:r>
    </w:p>
    <w:p w:rsidRDefault="00917541" w:rsidP="00917541" w:rsidR="00917541">
      <w:pPr>
        <w:pStyle w:val="Tijeloteksta"/>
        <w:numPr>
          <w:ilvl w:val="0"/>
          <w:numId w:val="21"/>
        </w:numPr>
        <w:spacing w:after="0"/>
      </w:pPr>
      <w:r>
        <w:t>ŽDO Vukovar</w:t>
      </w:r>
    </w:p>
    <w:p w:rsidRDefault="00917541" w:rsidP="00917541" w:rsidR="00917541">
      <w:pPr>
        <w:pStyle w:val="Tijeloteksta"/>
        <w:numPr>
          <w:ilvl w:val="0"/>
          <w:numId w:val="21"/>
        </w:numPr>
        <w:spacing w:after="0"/>
      </w:pPr>
      <w:r>
        <w:t>dužnik</w:t>
      </w:r>
    </w:p>
    <w:p w:rsidRDefault="00917541" w:rsidP="00917541" w:rsidR="00917541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917541" w:rsidP="00917541" w:rsidR="00917541">
      <w:pPr>
        <w:pStyle w:val="Tijeloteksta"/>
        <w:numPr>
          <w:ilvl w:val="0"/>
          <w:numId w:val="21"/>
        </w:numPr>
        <w:spacing w:after="0"/>
      </w:pPr>
      <w:r>
        <w:t>k-25.2.</w:t>
      </w:r>
    </w:p>
    <w:p w:rsidRDefault="00485D30" w:rsidP="00917541" w:rsidR="00485D30">
      <w:pPr>
        <w:jc w:val="both"/>
      </w:pP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EF33B5"/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D5912"/>
    <w:rsid w:val="00BE546B"/>
    <w:rsid w:val="00BF0D36"/>
    <w:rsid w:val="00BF5849"/>
    <w:rsid w:val="00BF6ADA"/>
    <w:rsid w:val="00BF6CAB"/>
    <w:rsid w:val="00C016DC"/>
    <w:rsid w:val="00C0273B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59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5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9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59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5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9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St-961/2016-8</izvorni_sadrzaj>
    <derivirana_varijabla naziv="DomainObject.Oznaka_1">St-961/2016-8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St-961/2016</izvorni_sadrzaj>
    <derivirana_varijabla naziv="DomainObject.Predmet.OznakaBroj_1">St-961/2016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AM.-T. GRADNJA j.d.o.o. za graditeljstvo, trgovinu i usluge</izvorni_sadrzaj>
    <derivirana_varijabla naziv="DomainObject.Predmet.ProtustrankaFormated_1">  AM.-T. GRADNJA j.d.o.o. za graditeljstvo, trgovinu i usluge</derivirana_varijabla>
  </DomainObject.Predmet.ProtustrankaFormated>
  <DomainObject.Predmet.ProtustrankaFormatedOIB>
    <izvorni_sadrzaj>  AM.-T. GRADNJA j.d.o.o. za graditeljstvo, trgovinu i usluge, OIB 73693527985</izvorni_sadrzaj>
    <derivirana_varijabla naziv="DomainObject.Predmet.ProtustrankaFormatedOIB_1">  AM.-T. GRADNJA j.d.o.o. za graditeljstvo, trgovinu i usluge, OIB 73693527985</derivirana_varijabla>
  </DomainObject.Predmet.ProtustrankaFormatedOIB>
  <DomainObject.Predmet.ProtustrankaFormatedWithAdress>
    <izvorni_sadrzaj> AM.-T. GRADNJA j.d.o.o. za graditeljstvo, trgovinu i usluge, Gorjani 67, 32281 Ivankovo</izvorni_sadrzaj>
    <derivirana_varijabla naziv="DomainObject.Predmet.ProtustrankaFormatedWithAdress_1"> AM.-T. GRADNJA j.d.o.o. za graditeljstvo, trgovinu i usluge, Gorjani 67, 32281 Ivankovo</derivirana_varijabla>
  </DomainObject.Predmet.ProtustrankaFormatedWithAdress>
  <DomainObject.Predmet.ProtustrankaFormatedWithAdressOIB>
    <izvorni_sadrzaj> AM.-T. GRADNJA j.d.o.o. za graditeljstvo, trgovinu i usluge, OIB 73693527985, Gorjani 67, 32281 Ivankovo</izvorni_sadrzaj>
    <derivirana_varijabla naziv="DomainObject.Predmet.ProtustrankaFormatedWithAdressOIB_1"> AM.-T. GRADNJA j.d.o.o. za graditeljstvo, trgovinu i usluge, OIB 73693527985, Gorjani 67, 32281 Ivankovo</derivirana_varijabla>
  </DomainObject.Predmet.ProtustrankaFormatedWithAdressOIB>
  <DomainObject.Predmet.ProtustrankaWithAdress>
    <izvorni_sadrzaj>AM.-T. GRADNJA j.d.o.o. za graditeljstvo, trgovinu i usluge Gorjani 67, 32281 Ivankovo</izvorni_sadrzaj>
    <derivirana_varijabla naziv="DomainObject.Predmet.ProtustrankaWithAdress_1">AM.-T. GRADNJA j.d.o.o. za graditeljstvo, trgovinu i usluge Gorjani 67, 32281 Ivankovo</derivirana_varijabla>
  </DomainObject.Predmet.ProtustrankaWithAdress>
  <DomainObject.Predmet.ProtustrankaWithAdressOIB>
    <izvorni_sadrzaj>AM.-T. GRADNJA j.d.o.o. za graditeljstvo, trgovinu i usluge, OIB 73693527985, Gorjani 67, 32281 Ivankovo</izvorni_sadrzaj>
    <derivirana_varijabla naziv="DomainObject.Predmet.ProtustrankaWithAdressOIB_1">AM.-T. GRADNJA j.d.o.o. za graditeljstvo, trgovinu i usluge, OIB 73693527985, Gorjani 67, 32281 Ivankovo</derivirana_varijabla>
  </DomainObject.Predmet.ProtustrankaWithAdressOIB>
  <DomainObject.Predmet.ProtustrankaNazivFormated>
    <izvorni_sadrzaj>AM.-T. GRADNJA j.d.o.o. za graditeljstvo, trgovinu i usluge</izvorni_sadrzaj>
    <derivirana_varijabla naziv="DomainObject.Predmet.ProtustrankaNazivFormated_1">AM.-T. GRADNJA j.d.o.o. za graditeljstvo, trgovinu i usluge</derivirana_varijabla>
  </DomainObject.Predmet.ProtustrankaNazivFormated>
  <DomainObject.Predmet.ProtustrankaNazivFormatedOIB>
    <izvorni_sadrzaj>AM.-T. GRADNJA j.d.o.o. za graditeljstvo, trgovinu i usluge, OIB 73693527985</izvorni_sadrzaj>
    <derivirana_varijabla naziv="DomainObject.Predmet.ProtustrankaNazivFormatedOIB_1">AM.-T. GRADNJA j.d.o.o. za graditeljstvo, trgovinu i usluge, OIB 73693527985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AM.-T. GRADNJA j.d.o.o. za graditeljstvo, trgovinu i usluge</item>
    </izvorni_sadrzaj>
    <derivirana_varijabla naziv="DomainObject.Predmet.ProtuStrankaListFormated_1">
      <item>AM.-T. GRADNJA j.d.o.o. za graditeljstvo, trgovinu i usluge</item>
    </derivirana_varijabla>
  </DomainObject.Predmet.ProtuStrankaListFormated>
  <DomainObject.Predmet.ProtuStrankaListFormatedOIB>
    <izvorni_sadrzaj>
      <item>AM.-T. GRADNJA j.d.o.o. za graditeljstvo, trgovinu i usluge, OIB 73693527985</item>
    </izvorni_sadrzaj>
    <derivirana_varijabla naziv="DomainObject.Predmet.ProtuStrankaListFormatedOIB_1">
      <item>AM.-T. GRADNJA j.d.o.o. za graditeljstvo, trgovinu i usluge, OIB 73693527985</item>
    </derivirana_varijabla>
  </DomainObject.Predmet.ProtuStrankaListFormatedOIB>
  <DomainObject.Predmet.ProtuStrankaListFormatedWithAdress>
    <izvorni_sadrzaj>
      <item>AM.-T. GRADNJA j.d.o.o. za graditeljstvo, trgovinu i usluge, Gorjani 67, 32281 Ivankovo</item>
    </izvorni_sadrzaj>
    <derivirana_varijabla naziv="DomainObject.Predmet.ProtuStrankaListFormatedWithAdress_1">
      <item>AM.-T. GRADNJA j.d.o.o. za graditeljstvo, trgovinu i usluge, Gorjani 67, 32281 Ivankovo</item>
    </derivirana_varijabla>
  </DomainObject.Predmet.ProtuStrankaListFormatedWithAdress>
  <DomainObject.Predmet.ProtuStrankaListFormatedWithAdressOIB>
    <izvorni_sadrzaj>
      <item>AM.-T. GRADNJA j.d.o.o. za graditeljstvo, trgovinu i usluge, OIB 73693527985, Gorjani 67, 32281 Ivankovo</item>
    </izvorni_sadrzaj>
    <derivirana_varijabla naziv="DomainObject.Predmet.ProtuStrankaListFormatedWithAdressOIB_1">
      <item>AM.-T. GRADNJA j.d.o.o. za graditeljstvo, trgovinu i usluge, OIB 73693527985, Gorjani 67, 32281 Ivankovo</item>
    </derivirana_varijabla>
  </DomainObject.Predmet.ProtuStrankaListFormatedWithAdressOIB>
  <DomainObject.Predmet.ProtuStrankaListNazivFormated>
    <izvorni_sadrzaj>
      <item>AM.-T. GRADNJA j.d.o.o. za graditeljstvo, trgovinu i usluge</item>
    </izvorni_sadrzaj>
    <derivirana_varijabla naziv="DomainObject.Predmet.ProtuStrankaListNazivFormated_1">
      <item>AM.-T. GRADNJA j.d.o.o. za graditeljstvo, trgovinu i usluge</item>
    </derivirana_varijabla>
  </DomainObject.Predmet.ProtuStrankaListNazivFormated>
  <DomainObject.Predmet.ProtuStrankaListNazivFormatedOIB>
    <izvorni_sadrzaj>
      <item>AM.-T. GRADNJA j.d.o.o. za graditeljstvo, trgovinu i usluge, OIB 73693527985</item>
    </izvorni_sadrzaj>
    <derivirana_varijabla naziv="DomainObject.Predmet.ProtuStrankaListNazivFormatedOIB_1">
      <item>AM.-T. GRADNJA j.d.o.o. za graditeljstvo, trgovinu i usluge, OIB 73693527985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St-961/2016-8</izvorni_sadrzaj>
    <derivirana_varijabla naziv="DomainObject.PoslovniBrojDokumenta_1">St-961/2016-8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AM.-T. GRADNJA j.d.o.o. za graditeljstvo, trgovinu i usluge</izvorni_sadrzaj>
    <derivirana_varijabla naziv="DomainObject.Predmet.ProtustrankaIDrugi_1">AM.-T. GRADNJA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AM.-T. GRADNJA j.d.o.o. za graditeljstvo, trgovinu i usluge, OIB 73693527985, Gorjani 67, 32281 Ivankovo</izvorni_sadrzaj>
    <derivirana_varijabla naziv="DomainObject.Predmet.ProtustrankaIDrugiAdressOIB_1">AM.-T. GRADNJA j.d.o.o. za graditeljstvo, trgovinu i usluge, OIB 73693527985, Gorjani 67,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AM.-T. GRADNJA j.d.o.o. za graditeljstvo, trgovinu i usluge</item>
    </izvorni_sadrzaj>
    <derivirana_varijabla naziv="DomainObject.Predmet.SudioniciListNaziv_1">
      <item>FINA RC OSIJEK</item>
      <item>AM.-T. GRADNJA j.d.o.o. za graditeljstvo, trgovinu i usluge</item>
    </derivirana_varijabla>
  </DomainObject.Predmet.SudioniciListNaziv>
  <DomainObject.Predmet.SudioniciListAdressOIB>
    <izvorni_sadrzaj>
      <item>FINA RC OSIJEK, OIB 85821130368</item>
      <item>AM.-T. GRADNJA j.d.o.o. za graditeljstvo, trgovinu i usluge, OIB 73693527985, Gorjani 67,32281 Ivankovo</item>
    </izvorni_sadrzaj>
    <derivirana_varijabla naziv="DomainObject.Predmet.SudioniciListAdressOIB_1">
      <item>FINA RC OSIJEK, OIB 85821130368</item>
      <item>AM.-T. GRADNJA j.d.o.o. za graditeljstvo, trgovinu i usluge, OIB 73693527985, Gorjani 67,32281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73693527985</item>
    </izvorni_sadrzaj>
    <derivirana_varijabla naziv="DomainObject.Predmet.SudioniciListNazivOIB_1">
      <item>, OIB 85821130368</item>
      <item>, OIB 73693527985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587A0-DC69-4AC6-8688-69826C465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126</properties:Words>
  <properties:Characters>574</properties:Characters>
  <properties:Lines>57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2017-01-25T11:21:00Z</cp:lastPrinted>
  <dcterms:modified xmlns:xsi="http://www.w3.org/2001/XMLSchema-instance" xsi:type="dcterms:W3CDTF">2017-01-25T11:36:00Z</dcterms:modified>
  <cp:revision>9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St-961/2016-8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