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86d9" w14:paraId="b9a86d9"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04500A">
        <w:t>25</w:t>
      </w:r>
      <w:proofErr w:type="spellEnd"/>
      <w:r w:rsidR="0004500A">
        <w:t>/</w:t>
      </w:r>
      <w:proofErr w:type="spellStart"/>
      <w:r w:rsidR="0004500A">
        <w:t>19</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04500A" w:rsidRPr="00421DDA">
        <w:t>CloudSoft</w:t>
      </w:r>
      <w:proofErr w:type="spellEnd"/>
      <w:r w:rsidR="0004500A" w:rsidRPr="00421DDA">
        <w:t xml:space="preserve"> j.d.o.o. za informatiku i savjetovanje</w:t>
      </w:r>
      <w:r w:rsidR="0004500A" w:rsidRPr="00310324">
        <w:t>,</w:t>
      </w:r>
      <w:r w:rsidR="0004500A">
        <w:t xml:space="preserve"> Zagreb, </w:t>
      </w:r>
      <w:r w:rsidR="0004500A" w:rsidRPr="00421DDA">
        <w:t xml:space="preserve">Selska cesta </w:t>
      </w:r>
      <w:proofErr w:type="spellStart"/>
      <w:r w:rsidR="0004500A" w:rsidRPr="00421DDA">
        <w:t>121</w:t>
      </w:r>
      <w:proofErr w:type="spellEnd"/>
      <w:r w:rsidR="0004500A" w:rsidRPr="00421DDA">
        <w:t xml:space="preserve"> D</w:t>
      </w:r>
      <w:r w:rsidR="0004500A" w:rsidRPr="00F94B27">
        <w:t xml:space="preserve">, </w:t>
      </w:r>
      <w:proofErr w:type="spellStart"/>
      <w:r w:rsidR="0004500A" w:rsidRPr="00F94B27">
        <w:t>OIB</w:t>
      </w:r>
      <w:proofErr w:type="spellEnd"/>
      <w:r w:rsidR="0004500A" w:rsidRPr="00F94B27">
        <w:t xml:space="preserve">: </w:t>
      </w:r>
      <w:proofErr w:type="spellStart"/>
      <w:r w:rsidR="0004500A" w:rsidRPr="00421DDA">
        <w:t>16094832656</w:t>
      </w:r>
      <w:proofErr w:type="spellEnd"/>
      <w:r w:rsidRPr="00B60270">
        <w:t xml:space="preserve">, dana </w:t>
      </w:r>
      <w:r w:rsidR="005413D6">
        <w:t>4</w:t>
      </w:r>
      <w:r w:rsidR="00FF5FA1">
        <w:t xml:space="preserve">.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413D6">
        <w:t>4</w:t>
      </w:r>
      <w:r w:rsidR="00FF5FA1">
        <w:t>.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5F15AB">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5F15AB" w:rsidP="007A64BB" w:rsidR="005F15AB">
      <w:pPr>
        <w:jc w:val="right"/>
      </w:pPr>
      <w:r>
        <w:t xml:space="preserve">Za točnost </w:t>
      </w:r>
      <w:proofErr w:type="spellStart"/>
      <w:r>
        <w:t>otpravka</w:t>
      </w:r>
      <w:proofErr w:type="spellEnd"/>
      <w:r>
        <w:t>:</w:t>
      </w:r>
    </w:p>
    <w:p w:rsidRDefault="005F15AB" w:rsidP="007A64BB" w:rsidR="005F15AB">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43A83"/>
    <w:rsid w:val="0004500A"/>
    <w:rsid w:val="000D3846"/>
    <w:rsid w:val="001327B2"/>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13D6"/>
    <w:rsid w:val="005436B7"/>
    <w:rsid w:val="005651D8"/>
    <w:rsid w:val="005D7EB9"/>
    <w:rsid w:val="005E6316"/>
    <w:rsid w:val="005F15AB"/>
    <w:rsid w:val="00600701"/>
    <w:rsid w:val="0062110D"/>
    <w:rsid w:val="00642FE6"/>
    <w:rsid w:val="00654941"/>
    <w:rsid w:val="00666E82"/>
    <w:rsid w:val="006C624B"/>
    <w:rsid w:val="006F12DA"/>
    <w:rsid w:val="007329B5"/>
    <w:rsid w:val="00747D11"/>
    <w:rsid w:val="00786638"/>
    <w:rsid w:val="00841DC5"/>
    <w:rsid w:val="00876D55"/>
    <w:rsid w:val="008902B9"/>
    <w:rsid w:val="00974AC0"/>
    <w:rsid w:val="00977D07"/>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C20AA"/>
    <w:rsid w:val="00CF1B36"/>
    <w:rsid w:val="00D12AAF"/>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F15AB"/>
    <w:rPr>
      <w:color w:val="808080"/>
      <w:bdr w:space="0" w:sz="0" w:color="auto" w:val="none"/>
      <w:shd w:fill="auto" w:color="auto" w:val="clear"/>
    </w:rPr>
  </w:style>
  <w:style w:customStyle="true" w:styleId="eSPISCCParagraphDefaultFont" w:type="character">
    <w:name w:val="eSPIS_CC_Paragraph Default Font"/>
    <w:basedOn w:val="Zadanifontodlomka"/>
    <w:rsid w:val="005F15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15AB"/>
    <w:rPr>
      <w:bdr w:space="0" w:sz="0" w:color="auto" w:val="none"/>
      <w:shd w:fill="FFFFCC" w:color="auto" w:val="clear"/>
      <w:lang w:val="hr-HR"/>
    </w:rPr>
  </w:style>
  <w:style w:customStyle="true" w:styleId="PozadinaSvijetloCrvena" w:type="character">
    <w:name w:val="Pozadina_SvijetloCrvena"/>
    <w:basedOn w:val="eSPISCCParagraphDefaultFont"/>
    <w:rsid w:val="005F15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15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F15AB"/>
    <w:rPr>
      <w:color w:val="808080"/>
      <w:bdr w:color="auto" w:space="0" w:sz="0" w:val="none"/>
      <w:shd w:color="auto" w:fill="auto" w:val="clear"/>
    </w:rPr>
  </w:style>
  <w:style w:customStyle="1" w:styleId="eSPISCCParagraphDefaultFont" w:type="character">
    <w:name w:val="eSPIS_CC_Paragraph Default Font"/>
    <w:basedOn w:val="Zadanifontodlomka"/>
    <w:rsid w:val="005F15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15AB"/>
    <w:rPr>
      <w:bdr w:color="auto" w:space="0" w:sz="0" w:val="none"/>
      <w:shd w:color="auto" w:fill="FFFFCC" w:val="clear"/>
      <w:lang w:val="hr-HR"/>
    </w:rPr>
  </w:style>
  <w:style w:customStyle="1" w:styleId="PozadinaSvijetloCrvena" w:type="character">
    <w:name w:val="Pozadina_SvijetloCrvena"/>
    <w:basedOn w:val="eSPISCCParagraphDefaultFont"/>
    <w:rsid w:val="005F15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15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St-25/2019</izvorni_sadrzaj>
    <derivirana_varijabla naziv="DomainObject.Predmet.OznakaBroj_1">St-25/2019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CloudSoft j.d.o.o. za informatiku i savjetovanje zastupanog po punomoćniku Ferijan Perković</izvorni_sadrzaj>
    <derivirana_varijabla naziv="DomainObject.Predmet.ProtustrankaFormated_1">  CloudSoft j.d.o.o. za informatiku i savjetovanje zastupanog po punomoćniku Ferijan Perković</derivirana_varijabla>
  </DomainObject.Predmet.ProtustrankaFormated>
  <DomainObject.Predmet.ProtustrankaFormatedOIB>
    <izvorni_sadrzaj>  CloudSoft j.d.o.o. za informatiku i savjetovanje, OIB 16094832656 zastupanog po punomoćniku Ferijan Perković</izvorni_sadrzaj>
    <derivirana_varijabla naziv="DomainObject.Predmet.ProtustrankaFormatedOIB_1">  CloudSoft j.d.o.o. za informatiku i savjetovanje, OIB 16094832656 zastupanog po punomoćniku Ferijan Perković</derivirana_varijabla>
  </DomainObject.Predmet.ProtustrankaFormatedOIB>
  <DomainObject.Predmet.ProtustrankaFormatedWithAdress>
    <izvorni_sadrzaj> CloudSoft j.d.o.o. za informatiku i savjetovanje, Selska cesta 121 D, 10000 Zagreb zastupanog po punomoćniku Ferijan Perković</izvorni_sadrzaj>
    <derivirana_varijabla naziv="DomainObject.Predmet.ProtustrankaFormatedWithAdress_1"> CloudSoft j.d.o.o. za informatiku i savjetovanje, Selska cesta 121 D, 10000 Zagreb zastupanog po punomoćniku Ferijan Perković</derivirana_varijabla>
  </DomainObject.Predmet.ProtustrankaFormatedWithAdress>
  <DomainObject.Predmet.ProtustrankaFormatedWithAdressOIB>
    <izvorni_sadrzaj> CloudSoft j.d.o.o. za informatiku i savjetovanje, OIB 16094832656, Selska cesta 121 D, 10000 Zagreb zastupanog po punomoćniku Ferijan Perković</izvorni_sadrzaj>
    <derivirana_varijabla naziv="DomainObject.Predmet.ProtustrankaFormatedWithAdressOIB_1"> CloudSoft j.d.o.o. za informatiku i savjetovanje, OIB 16094832656, Selska cesta 121 D, 10000 Zagreb zastupanog po punomoćniku Ferijan Perković</derivirana_varijabla>
  </DomainObject.Predmet.ProtustrankaFormatedWithAdressOIB>
  <DomainObject.Predmet.ProtustrankaWithAdress>
    <izvorni_sadrzaj>CloudSoft j.d.o.o. za informatiku i savjetovanje Selska cesta 121 D, 10000 Zagreb</izvorni_sadrzaj>
    <derivirana_varijabla naziv="DomainObject.Predmet.ProtustrankaWithAdress_1">CloudSoft j.d.o.o. za informatiku i savjetovanje Selska cesta 121 D, 10000 Zagreb</derivirana_varijabla>
  </DomainObject.Predmet.ProtustrankaWithAdress>
  <DomainObject.Predmet.ProtustrankaWithAdressOIB>
    <izvorni_sadrzaj>CloudSoft j.d.o.o. za informatiku i savjetovanje, OIB 16094832656, Selska cesta 121 D, 10000 Zagreb</izvorni_sadrzaj>
    <derivirana_varijabla naziv="DomainObject.Predmet.ProtustrankaWithAdressOIB_1">CloudSoft j.d.o.o. za informatiku i savjetovanje, OIB 16094832656, Selska cesta 121 D, 10000 Zagreb</derivirana_varijabla>
  </DomainObject.Predmet.ProtustrankaWithAdressOIB>
  <DomainObject.Predmet.ProtustrankaNazivFormated>
    <izvorni_sadrzaj>CloudSoft j.d.o.o. za informatiku i savjetovanje</izvorni_sadrzaj>
    <derivirana_varijabla naziv="DomainObject.Predmet.ProtustrankaNazivFormated_1">CloudSoft j.d.o.o. za informatiku i savjetovanje</derivirana_varijabla>
  </DomainObject.Predmet.ProtustrankaNazivFormated>
  <DomainObject.Predmet.ProtustrankaNazivFormatedOIB>
    <izvorni_sadrzaj>CloudSoft j.d.o.o. za informatiku i savjetovanje, OIB 16094832656</izvorni_sadrzaj>
    <derivirana_varijabla naziv="DomainObject.Predmet.ProtustrankaNazivFormatedOIB_1">CloudSoft j.d.o.o. za informatiku i savjetovanje, OIB 16094832656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CloudSoft j.d.o.o. za informatiku i savjetovanje zastupanog po punomoćniku Ferijan Perković</item>
    </izvorni_sadrzaj>
    <derivirana_varijabla naziv="DomainObject.Predmet.ProtuStrankaListFormated_1">
      <item>CloudSoft j.d.o.o. za informatiku i savjetovanje zastupanog po punomoćniku Ferijan Perković</item>
    </derivirana_varijabla>
  </DomainObject.Predmet.ProtuStrankaListFormated>
  <DomainObject.Predmet.ProtuStrankaListFormatedOIB>
    <izvorni_sadrzaj>
      <item>CloudSoft j.d.o.o. za informatiku i savjetovanje, OIB 16094832656 zastupanog po punomoćniku Ferijan Perković</item>
    </izvorni_sadrzaj>
    <derivirana_varijabla naziv="DomainObject.Predmet.ProtuStrankaListFormatedOIB_1">
      <item>CloudSoft j.d.o.o. za informatiku i savjetovanje, OIB 16094832656 zastupanog po punomoćniku Ferijan Perković</item>
    </derivirana_varijabla>
  </DomainObject.Predmet.ProtuStrankaListFormatedOIB>
  <DomainObject.Predmet.ProtuStrankaListFormatedWithAdress>
    <izvorni_sadrzaj>
      <item>CloudSoft j.d.o.o. za informatiku i savjetovanje, Selska cesta 121 D, 10000 Zagreb zastupanog po punomoćniku Ferijan Perković</item>
    </izvorni_sadrzaj>
    <derivirana_varijabla naziv="DomainObject.Predmet.ProtuStrankaListFormatedWithAdress_1">
      <item>CloudSoft j.d.o.o. za informatiku i savjetovanje, Selska cesta 121 D, 10000 Zagreb zastupanog po punomoćniku Ferijan Perković</item>
    </derivirana_varijabla>
  </DomainObject.Predmet.ProtuStrankaListFormatedWithAdress>
  <DomainObject.Predmet.ProtuStrankaListFormatedWithAdressOIB>
    <izvorni_sadrzaj>
      <item>CloudSoft j.d.o.o. za informatiku i savjetovanje, OIB 16094832656, Selska cesta 121 D, 10000 Zagreb zastupanog po punomoćniku Ferijan Perković</item>
    </izvorni_sadrzaj>
    <derivirana_varijabla naziv="DomainObject.Predmet.ProtuStrankaListFormatedWithAdressOIB_1">
      <item>CloudSoft j.d.o.o. za informatiku i savjetovanje, OIB 16094832656, Selska cesta 121 D, 10000 Zagreb zastupanog po punomoćniku Ferijan Perković</item>
    </derivirana_varijabla>
  </DomainObject.Predmet.ProtuStrankaListFormatedWithAdressOIB>
  <DomainObject.Predmet.ProtuStrankaListNazivFormated>
    <izvorni_sadrzaj>
      <item>CloudSoft j.d.o.o. za informatiku i savjetovanje</item>
    </izvorni_sadrzaj>
    <derivirana_varijabla naziv="DomainObject.Predmet.ProtuStrankaListNazivFormated_1">
      <item>CloudSoft j.d.o.o. za informatiku i savjetovanje</item>
    </derivirana_varijabla>
  </DomainObject.Predmet.ProtuStrankaListNazivFormated>
  <DomainObject.Predmet.ProtuStrankaListNazivFormatedOIB>
    <izvorni_sadrzaj>
      <item>CloudSoft j.d.o.o. za informatiku i savjetovanje, OIB 16094832656</item>
    </izvorni_sadrzaj>
    <derivirana_varijabla naziv="DomainObject.Predmet.ProtuStrankaListNazivFormatedOIB_1">
      <item>CloudSoft j.d.o.o. za informatiku i savjetovanje, OIB 16094832656</item>
    </derivirana_varijabla>
  </DomainObject.Predmet.ProtuStrankaListNazivFormatedOIB>
  <DomainObject.Predmet.OstaliListFormated>
    <izvorni_sadrzaj>
      <item>Ferijan Perković punomoćnik sudionika u postupku CloudSoft j.d.o.o. za informatiku i savjetovanje</item>
    </izvorni_sadrzaj>
    <derivirana_varijabla naziv="DomainObject.Predmet.OstaliListFormated_1">
      <item>Ferijan Perković punomoćnik sudionika u postupku CloudSoft j.d.o.o. za informatiku i savjetovanje</item>
    </derivirana_varijabla>
  </DomainObject.Predmet.OstaliListFormated>
  <DomainObject.Predmet.OstaliListFormatedOIB>
    <izvorni_sadrzaj>
      <item>Ferijan Perković, OIB 18703898953 punomoćnik sudionika u postupku CloudSoft j.d.o.o. za informatiku i savjetovanje</item>
    </izvorni_sadrzaj>
    <derivirana_varijabla naziv="DomainObject.Predmet.OstaliListFormatedOIB_1">
      <item>Ferijan Perković, OIB 18703898953 punomoćnik sudionika u postupku CloudSoft j.d.o.o. za informatiku i savjetovanje</item>
    </derivirana_varijabla>
  </DomainObject.Predmet.OstaliListFormatedOIB>
  <DomainObject.Predmet.OstaliListFormatedWithAdress>
    <izvorni_sadrzaj>
      <item>Ferijan Perković, Selska Cesta 121d, 10000 Zagreb punomoćnik sudionika u postupku CloudSoft j.d.o.o. za informatiku i savjetovanje</item>
    </izvorni_sadrzaj>
    <derivirana_varijabla naziv="DomainObject.Predmet.OstaliListFormatedWithAdress_1">
      <item>Ferijan Perković, Selska Cesta 121d, 10000 Zagreb punomoćnik sudionika u postupku CloudSoft j.d.o.o. za informatiku i savjetovanje</item>
    </derivirana_varijabla>
  </DomainObject.Predmet.OstaliListFormatedWithAdress>
  <DomainObject.Predmet.OstaliListFormatedWithAdressOIB>
    <izvorni_sadrzaj>
      <item>Ferijan Perković, OIB 18703898953, Selska Cesta 121d, 10000 Zagreb punomoćnik sudionika u postupku CloudSoft j.d.o.o. za informatiku i savjetovanje</item>
    </izvorni_sadrzaj>
    <derivirana_varijabla naziv="DomainObject.Predmet.OstaliListFormatedWithAdressOIB_1">
      <item>Ferijan Perković, OIB 18703898953, Selska Cesta 121d, 10000 Zagreb punomoćnik sudionika u postupku CloudSoft j.d.o.o. za informatiku i savjetovanje</item>
    </derivirana_varijabla>
  </DomainObject.Predmet.OstaliListFormatedWithAdressOIB>
  <DomainObject.Predmet.OstaliListNazivFormated>
    <izvorni_sadrzaj>
      <item>Ferijan Perković</item>
    </izvorni_sadrzaj>
    <derivirana_varijabla naziv="DomainObject.Predmet.OstaliListNazivFormated_1">
      <item>Ferijan Perković</item>
    </derivirana_varijabla>
  </DomainObject.Predmet.OstaliListNazivFormated>
  <DomainObject.Predmet.OstaliListNazivFormatedOIB>
    <izvorni_sadrzaj>
      <item>Ferijan Perković, OIB 18703898953</item>
    </izvorni_sadrzaj>
    <derivirana_varijabla naziv="DomainObject.Predmet.OstaliListNazivFormatedOIB_1">
      <item>Ferijan Perković, OIB 18703898953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CloudSoft j.d.o.o. za informatiku i savjetovanje</izvorni_sadrzaj>
    <derivirana_varijabla naziv="DomainObject.Predmet.ProtustrankaIDrugi_1">CloudSoft j.d.o.o. za informatiku i savjetovanje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CloudSoft j.d.o.o. za informatiku i savjetovanje, OIB 16094832656, Selska cesta 121 D, 10000 Zagreb</izvorni_sadrzaj>
    <derivirana_varijabla naziv="DomainObject.Predmet.ProtustrankaIDrugiAdressOIB_1">CloudSoft j.d.o.o. za informatiku i savjetovanje, OIB 16094832656, Selska cesta 121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CloudSoft j.d.o.o. za informatiku i savjetovanje</item>
      <item>Ferijan Perković</item>
    </izvorni_sadrzaj>
    <derivirana_varijabla naziv="DomainObject.Predmet.SudioniciListNaziv_1">
      <item>FINA Regionalni centar Zagreb</item>
      <item>CloudSoft j.d.o.o. za informatiku i savjetovanje</item>
      <item>Ferijan Perković</item>
    </derivirana_varijabla>
  </DomainObject.Predmet.SudioniciListNaziv>
  <DomainObject.Predmet.SudioniciListAdressOIB>
    <izvorni_sadrzaj>
      <item>FINA Regionalni centar Zagreb, OIB 85821130368, Trg svibanjskih žrtava 1995. 1,10000 Zagreb</item>
      <item>CloudSoft j.d.o.o. za informatiku i savjetovanje, OIB 16094832656, Selska cesta 121 D,10000 Zagreb</item>
      <item>Ferijan Perković, OIB 18703898953, Selska Cesta 121d,10000 Zagreb</item>
    </izvorni_sadrzaj>
    <derivirana_varijabla naziv="DomainObject.Predmet.SudioniciListAdressOIB_1">
      <item>FINA Regionalni centar Zagreb, OIB 85821130368, Trg svibanjskih žrtava 1995. 1,10000 Zagreb</item>
      <item>CloudSoft j.d.o.o. za informatiku i savjetovanje, OIB 16094832656, Selska cesta 121 D,10000 Zagreb</item>
      <item>Ferijan Perković, OIB 18703898953, Selska Cesta 121d,10000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16094832656</item>
      <item>, OIB 18703898953</item>
    </izvorni_sadrzaj>
    <derivirana_varijabla naziv="DomainObject.Predmet.SudioniciListNazivOIB_1">
      <item>, OIB 85821130368</item>
      <item>, OIB 16094832656</item>
      <item>, OIB 18703898953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St-25/2019-4</izvorni_sadrzaj>
    <derivirana_varijabla naziv="DomainObject.PredzadnjaOdlukaIzPredmeta.Oznaka_1">St-25/2019-4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2055</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2019-04-03T12:36:00Z</dcterms:created>
  <dc:creator>Maja Malec</dc:creator>
  <cp:lastModifiedBy>Maja Malec</cp:lastModifiedBy>
  <cp:lastPrinted>2019-04-04T06:50:00Z</cp:lastPrinted>
  <dcterms:modified xmlns:xsi="http://www.w3.org/2001/XMLSchema-instance" xsi:type="dcterms:W3CDTF">2019-04-04T06:50:00Z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(St-25-19 Zaključak.docx)</vt:lpwstr>
  </prop:property>
  <prop:property name="CC_coloring" pid="4" fmtid="{D5CDD505-2E9C-101B-9397-08002B2CF9AE}">
    <vt:bool>false</vt:bool>
  </prop:property>
  <prop:property name="BrojStranica" pid="5" fmtid="{D5CDD505-2E9C-101B-9397-08002B2CF9AE}">
    <vt:i4>2</vt:i4>
  </prop:property>
</prop:Properties>
</file>