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77856" w14:paraId="9377856" w:rsidRDefault="00355ADF" w:rsidP="005154D1" w:rsidR="00246AF6">
      <w:pPr>
        <w:jc w:val="both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REPUBLIKA HRVATSKA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TRGOVAČKI SUD U ZAGREBU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Amruševa 2/II, Zagreb</w:t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="005434B5"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>7 St-</w:t>
      </w:r>
      <w:r w:rsidR="00A83B3E">
        <w:rPr>
          <w:rFonts w:hAnsi="Times New Roman" w:ascii="Times New Roman"/>
          <w:szCs w:val="24"/>
          <w:lang w:val="pl-PL"/>
        </w:rPr>
        <w:t>672/15-4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</w:p>
    <w:p w:rsidRDefault="00470C7A" w:rsidP="005154D1" w:rsidR="00470C7A">
      <w:pPr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R E P U B L I K A  H R V A T S K A</w:t>
      </w:r>
    </w:p>
    <w:p w:rsidRDefault="00120263" w:rsidP="005154D1" w:rsidR="005154D1" w:rsidRPr="008F2FB9">
      <w:pPr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 A K L J U Č A K</w:t>
      </w:r>
    </w:p>
    <w:p w:rsidRDefault="005154D1" w:rsidP="005154D1" w:rsidR="005154D1" w:rsidRPr="008F2FB9">
      <w:pPr>
        <w:jc w:val="both"/>
        <w:rPr>
          <w:rFonts w:hAnsi="Times New Roman" w:ascii="Times New Roman"/>
          <w:b/>
          <w:szCs w:val="24"/>
          <w:lang w:val="pl-PL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</w:p>
    <w:p w:rsidRDefault="005154D1" w:rsidP="00B51EC0" w:rsidR="00B51EC0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 xml:space="preserve">TRGOVAČKI SUD U ZAGREBU  po sucu pojedincu Vesni Malenica kao stečajnom sucu </w:t>
      </w:r>
      <w:r w:rsidR="00B901E5">
        <w:rPr>
          <w:rFonts w:hAnsi="Times New Roman" w:ascii="Times New Roman"/>
          <w:szCs w:val="24"/>
          <w:lang w:val="pl-PL"/>
        </w:rPr>
        <w:t xml:space="preserve">po prijedlogu predlagatelja ŠIMIĆ DAMJANA, Sesvete, I Rebro 18, OIB </w:t>
      </w:r>
      <w:r w:rsidR="00B901E5" w:rsidRPr="00B901E5">
        <w:rPr>
          <w:rFonts w:hAnsi="Times New Roman" w:ascii="Times New Roman"/>
          <w:szCs w:val="24"/>
          <w:lang w:val="pl-PL"/>
        </w:rPr>
        <w:t>55986923406</w:t>
      </w:r>
      <w:r w:rsidR="00B901E5">
        <w:rPr>
          <w:rFonts w:hAnsi="Times New Roman" w:ascii="Times New Roman"/>
          <w:szCs w:val="24"/>
          <w:lang w:val="pl-PL"/>
        </w:rPr>
        <w:t xml:space="preserve">, radi prijedloga za pokretanje stečajnog postupka nad dužnikom ŠIMIĆ TRGOVINA d. o. o., Dugo Selo, M. Mesića 21, OIB </w:t>
      </w:r>
      <w:r w:rsidR="00B901E5" w:rsidRPr="00B901E5">
        <w:rPr>
          <w:rFonts w:hAnsi="Times New Roman" w:ascii="Times New Roman"/>
          <w:szCs w:val="24"/>
          <w:lang w:val="pl-PL"/>
        </w:rPr>
        <w:t>11832880198</w:t>
      </w:r>
      <w:r w:rsidR="00B901E5">
        <w:rPr>
          <w:rFonts w:hAnsi="Times New Roman" w:ascii="Times New Roman"/>
          <w:szCs w:val="24"/>
          <w:lang w:val="pl-PL"/>
        </w:rPr>
        <w:t>, 17. srpnja 2017.</w:t>
      </w:r>
    </w:p>
    <w:p w:rsidRDefault="00B51EC0" w:rsidP="00B51EC0" w:rsidR="00B51EC0" w:rsidRPr="008F2FB9">
      <w:pPr>
        <w:jc w:val="both"/>
        <w:rPr>
          <w:rFonts w:hAnsi="Times New Roman" w:ascii="Times New Roman"/>
          <w:szCs w:val="24"/>
          <w:lang w:val="pl-PL"/>
        </w:rPr>
      </w:pPr>
    </w:p>
    <w:p w:rsidRDefault="00120263" w:rsidP="00B51EC0" w:rsidR="00BE1823" w:rsidRPr="008F2FB9">
      <w:pPr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 a k l j u č i o  j e</w:t>
      </w:r>
    </w:p>
    <w:p w:rsidRDefault="007F131A" w:rsidP="00AE45F1" w:rsidR="007F131A" w:rsidRPr="008F2FB9">
      <w:pPr>
        <w:ind w:right="566"/>
        <w:jc w:val="both"/>
        <w:rPr>
          <w:rFonts w:hAnsi="Times New Roman" w:ascii="Times New Roman"/>
          <w:szCs w:val="24"/>
          <w:lang w:val="pl-PL"/>
        </w:rPr>
      </w:pPr>
    </w:p>
    <w:p w:rsidRDefault="007F131A" w:rsidP="00AB1DAB" w:rsidR="004511E8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="004E2BAB">
        <w:rPr>
          <w:rFonts w:hAnsi="Times New Roman" w:ascii="Times New Roman"/>
          <w:szCs w:val="24"/>
          <w:lang w:val="pl-PL"/>
        </w:rPr>
        <w:t>Ovosudni predmet</w:t>
      </w:r>
      <w:r w:rsidR="004511E8">
        <w:rPr>
          <w:rFonts w:hAnsi="Times New Roman" w:ascii="Times New Roman"/>
          <w:szCs w:val="24"/>
          <w:lang w:val="pl-PL"/>
        </w:rPr>
        <w:t xml:space="preserve"> broj St-</w:t>
      </w:r>
      <w:r w:rsidR="004E2BAB">
        <w:rPr>
          <w:rFonts w:hAnsi="Times New Roman" w:ascii="Times New Roman"/>
          <w:szCs w:val="24"/>
          <w:lang w:val="pl-PL"/>
        </w:rPr>
        <w:t>5754/15 spaja</w:t>
      </w:r>
      <w:r w:rsidR="004511E8">
        <w:rPr>
          <w:rFonts w:hAnsi="Times New Roman" w:ascii="Times New Roman"/>
          <w:szCs w:val="24"/>
          <w:lang w:val="pl-PL"/>
        </w:rPr>
        <w:t xml:space="preserve"> se na predmet broj St-</w:t>
      </w:r>
      <w:r w:rsidR="004E2BAB">
        <w:rPr>
          <w:rFonts w:hAnsi="Times New Roman" w:ascii="Times New Roman"/>
          <w:szCs w:val="24"/>
          <w:lang w:val="pl-PL"/>
        </w:rPr>
        <w:t>672/15</w:t>
      </w:r>
      <w:r w:rsidR="004511E8">
        <w:rPr>
          <w:rFonts w:hAnsi="Times New Roman" w:ascii="Times New Roman"/>
          <w:szCs w:val="24"/>
          <w:lang w:val="pl-PL"/>
        </w:rPr>
        <w:t xml:space="preserve"> radi vođenja jedinstvenog postupka koji postupak će se dalje voditi pod brojem St-</w:t>
      </w:r>
      <w:r w:rsidR="004E2BAB">
        <w:rPr>
          <w:rFonts w:hAnsi="Times New Roman" w:ascii="Times New Roman"/>
          <w:szCs w:val="24"/>
          <w:lang w:val="pl-PL"/>
        </w:rPr>
        <w:t>672/15</w:t>
      </w:r>
      <w:r w:rsidR="004511E8">
        <w:rPr>
          <w:rFonts w:hAnsi="Times New Roman" w:ascii="Times New Roman"/>
          <w:szCs w:val="24"/>
          <w:lang w:val="pl-PL"/>
        </w:rPr>
        <w:t xml:space="preserve">, nad dužnikom </w:t>
      </w:r>
      <w:r w:rsidR="004E2BAB">
        <w:rPr>
          <w:rFonts w:hAnsi="Times New Roman" w:ascii="Times New Roman"/>
          <w:szCs w:val="24"/>
          <w:lang w:val="pl-PL"/>
        </w:rPr>
        <w:t xml:space="preserve">ŠIMIĆ TRGOVINA d. o. o., Dugo Selo, M. Mesića 21, OIB </w:t>
      </w:r>
      <w:r w:rsidR="004E2BAB" w:rsidRPr="00B901E5">
        <w:rPr>
          <w:rFonts w:hAnsi="Times New Roman" w:ascii="Times New Roman"/>
          <w:szCs w:val="24"/>
          <w:lang w:val="pl-PL"/>
        </w:rPr>
        <w:t>11832880198</w:t>
      </w:r>
      <w:r w:rsidR="004511E8">
        <w:rPr>
          <w:rFonts w:hAnsi="Times New Roman" w:ascii="Times New Roman"/>
          <w:szCs w:val="24"/>
        </w:rPr>
        <w:t>.</w:t>
      </w:r>
    </w:p>
    <w:p w:rsidRDefault="00BE1823" w:rsidP="00BE1823" w:rsidR="00BE1823" w:rsidRPr="008F2FB9">
      <w:pPr>
        <w:jc w:val="center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pl-PL"/>
        </w:rPr>
        <w:t>Zagreb</w:t>
      </w:r>
      <w:r w:rsidRPr="008F2FB9">
        <w:rPr>
          <w:rFonts w:hAnsi="Times New Roman" w:ascii="Times New Roman"/>
          <w:szCs w:val="24"/>
          <w:lang w:val="hr-HR"/>
        </w:rPr>
        <w:t xml:space="preserve">, </w:t>
      </w:r>
      <w:r w:rsidR="004E2BAB">
        <w:rPr>
          <w:rFonts w:hAnsi="Times New Roman" w:ascii="Times New Roman"/>
          <w:szCs w:val="24"/>
          <w:lang w:val="hr-HR"/>
        </w:rPr>
        <w:t>17. srpanj 2017</w:t>
      </w:r>
      <w:r w:rsidR="00E1723D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SUDAC</w:t>
      </w:r>
      <w:r w:rsidRPr="008F2FB9">
        <w:rPr>
          <w:rFonts w:hAnsi="Times New Roman" w:ascii="Times New Roman"/>
          <w:szCs w:val="24"/>
          <w:lang w:val="hr-HR"/>
        </w:rPr>
        <w:t>:</w:t>
      </w:r>
    </w:p>
    <w:p w:rsidRDefault="00BE1823" w:rsidR="00C9604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Vesna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Malenica</w:t>
      </w:r>
      <w:r w:rsidR="00D31B96">
        <w:rPr>
          <w:rFonts w:hAnsi="Times New Roman" w:ascii="Times New Roman"/>
          <w:szCs w:val="24"/>
          <w:lang w:val="pl-PL"/>
        </w:rPr>
        <w:t xml:space="preserve"> v. r. </w:t>
      </w:r>
      <w:r w:rsidR="00FC5F37" w:rsidRPr="008F2FB9">
        <w:rPr>
          <w:rFonts w:hAnsi="Times New Roman" w:ascii="Times New Roman"/>
          <w:szCs w:val="24"/>
          <w:lang w:val="hr-HR"/>
        </w:rPr>
        <w:t xml:space="preserve"> </w:t>
      </w:r>
    </w:p>
    <w:p w:rsidRDefault="00714A02" w:rsidR="00714A02" w:rsidRPr="008F2FB9">
      <w:pPr>
        <w:jc w:val="both"/>
        <w:rPr>
          <w:rFonts w:hAnsi="Times New Roman" w:ascii="Times New Roman"/>
          <w:b/>
          <w:szCs w:val="24"/>
          <w:lang w:val="pl-PL"/>
        </w:rPr>
      </w:pPr>
    </w:p>
    <w:p w:rsidRDefault="00D31B96" w:rsidP="00AB7A2F" w:rsidR="00D31B96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D31B96" w:rsidP="00995CE9" w:rsidR="00D31B96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7163AD" w:rsidR="007163AD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58423B" w:rsidP="00BE1823" w:rsidR="0058423B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8F2FB9">
      <w:pPr>
        <w:rPr>
          <w:rFonts w:hAnsi="Times New Roman" w:ascii="Times New Roman"/>
          <w:szCs w:val="24"/>
          <w:lang w:val="hr-HR"/>
        </w:rPr>
      </w:pPr>
    </w:p>
    <w:sectPr w:rsidSect="00246AF6" w:rsidR="00423D24" w:rsidRPr="008F2FB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69CE" w:rsidR="009969CE">
      <w:r>
        <w:separator/>
      </w:r>
    </w:p>
  </w:endnote>
  <w:endnote w:id="0" w:type="continuationSeparator">
    <w:p w:rsidRDefault="009969CE" w:rsidR="009969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69CE" w:rsidR="009969CE">
      <w:r>
        <w:separator/>
      </w:r>
    </w:p>
  </w:footnote>
  <w:footnote w:id="0" w:type="continuationSeparator">
    <w:p w:rsidRDefault="009969CE" w:rsidR="009969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1B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3A77"/>
    <w:rsid w:val="00042000"/>
    <w:rsid w:val="00055B11"/>
    <w:rsid w:val="00120263"/>
    <w:rsid w:val="001B56D7"/>
    <w:rsid w:val="00202A03"/>
    <w:rsid w:val="0022399F"/>
    <w:rsid w:val="00244798"/>
    <w:rsid w:val="00246AF6"/>
    <w:rsid w:val="002D0CCE"/>
    <w:rsid w:val="00304352"/>
    <w:rsid w:val="00355ADF"/>
    <w:rsid w:val="0037556C"/>
    <w:rsid w:val="00382599"/>
    <w:rsid w:val="00393AD5"/>
    <w:rsid w:val="003A30A7"/>
    <w:rsid w:val="003D2375"/>
    <w:rsid w:val="003E7814"/>
    <w:rsid w:val="0042192B"/>
    <w:rsid w:val="00423D24"/>
    <w:rsid w:val="00434A9A"/>
    <w:rsid w:val="004511E8"/>
    <w:rsid w:val="00470C7A"/>
    <w:rsid w:val="00474893"/>
    <w:rsid w:val="004B5C86"/>
    <w:rsid w:val="004D1537"/>
    <w:rsid w:val="004E2BAB"/>
    <w:rsid w:val="0051072C"/>
    <w:rsid w:val="005154D1"/>
    <w:rsid w:val="005434B5"/>
    <w:rsid w:val="0058423B"/>
    <w:rsid w:val="005D4449"/>
    <w:rsid w:val="00642964"/>
    <w:rsid w:val="006C4988"/>
    <w:rsid w:val="00714A02"/>
    <w:rsid w:val="007163AD"/>
    <w:rsid w:val="00721710"/>
    <w:rsid w:val="00726117"/>
    <w:rsid w:val="007A7608"/>
    <w:rsid w:val="007C5ECF"/>
    <w:rsid w:val="007F131A"/>
    <w:rsid w:val="007F2F1E"/>
    <w:rsid w:val="00826BA8"/>
    <w:rsid w:val="00884FAC"/>
    <w:rsid w:val="008A0711"/>
    <w:rsid w:val="008F1F92"/>
    <w:rsid w:val="008F2FB9"/>
    <w:rsid w:val="009064B0"/>
    <w:rsid w:val="009204C2"/>
    <w:rsid w:val="00942FD6"/>
    <w:rsid w:val="0099587B"/>
    <w:rsid w:val="009969CE"/>
    <w:rsid w:val="009A1176"/>
    <w:rsid w:val="009D3F6D"/>
    <w:rsid w:val="00A07FFD"/>
    <w:rsid w:val="00A47C9A"/>
    <w:rsid w:val="00A83B3E"/>
    <w:rsid w:val="00A87070"/>
    <w:rsid w:val="00AB1DAB"/>
    <w:rsid w:val="00AE45F1"/>
    <w:rsid w:val="00B51EC0"/>
    <w:rsid w:val="00B629F7"/>
    <w:rsid w:val="00B901E5"/>
    <w:rsid w:val="00BB0AD5"/>
    <w:rsid w:val="00BE1823"/>
    <w:rsid w:val="00C40562"/>
    <w:rsid w:val="00C96043"/>
    <w:rsid w:val="00CC3692"/>
    <w:rsid w:val="00CD1823"/>
    <w:rsid w:val="00CF20E5"/>
    <w:rsid w:val="00CF67E3"/>
    <w:rsid w:val="00D31B96"/>
    <w:rsid w:val="00D33CAF"/>
    <w:rsid w:val="00DC4B67"/>
    <w:rsid w:val="00E13A05"/>
    <w:rsid w:val="00E1723D"/>
    <w:rsid w:val="00E20CDB"/>
    <w:rsid w:val="00E350B8"/>
    <w:rsid w:val="00E90B5F"/>
    <w:rsid w:val="00ED10DB"/>
    <w:rsid w:val="00F2605A"/>
    <w:rsid w:val="00F279DC"/>
    <w:rsid w:val="00F543A3"/>
    <w:rsid w:val="00F60CB6"/>
    <w:rsid w:val="00F77CDF"/>
    <w:rsid w:val="00FC28EC"/>
    <w:rsid w:val="00FC5F37"/>
    <w:rsid w:val="00FC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5A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5AD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31B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B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B9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B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B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5A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5AD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31B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B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B9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B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B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spajanje spisa</izvorni_sadrzaj>
    <derivirana_varijabla naziv="DomainObject.Primjedba_1">spajanje spisa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St-672/2015</izvorni_sadrzaj>
    <derivirana_varijabla naziv="DomainObject.Predmet.OznakaBroj_1">St-672/2015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ŠIMIĆ TRGOVINA d.o.o.</izvorni_sadrzaj>
    <derivirana_varijabla naziv="DomainObject.Predmet.ProtustrankaFormated_1">  ŠIMIĆ TRGOVINA d.o.o.</derivirana_varijabla>
  </DomainObject.Predmet.ProtustrankaFormated>
  <DomainObject.Predmet.ProtustrankaFormatedOIB>
    <izvorni_sadrzaj>  ŠIMIĆ TRGOVINA d.o.o., OIB 11832880198</izvorni_sadrzaj>
    <derivirana_varijabla naziv="DomainObject.Predmet.ProtustrankaFormatedOIB_1">  ŠIMIĆ TRGOVINA d.o.o., OIB 11832880198</derivirana_varijabla>
  </DomainObject.Predmet.ProtustrankaFormatedOIB>
  <DomainObject.Predmet.ProtustrankaFormatedWithAdress>
    <izvorni_sadrzaj> ŠIMIĆ TRGOVINA d.o.o., Brckovljani, Matije Mesića 21, 10370 Dugo Selo</izvorni_sadrzaj>
    <derivirana_varijabla naziv="DomainObject.Predmet.ProtustrankaFormatedWithAdress_1"> ŠIMIĆ TRGOVINA d.o.o., Brckovljani, Matije Mesića 21, 10370 Dugo Selo</derivirana_varijabla>
  </DomainObject.Predmet.ProtustrankaFormatedWithAdress>
  <DomainObject.Predmet.ProtustrankaFormatedWithAdressOIB>
    <izvorni_sadrzaj> ŠIMIĆ TRGOVINA d.o.o., OIB 11832880198, Brckovljani, Matije Mesića 21, 10370 Dugo Selo</izvorni_sadrzaj>
    <derivirana_varijabla naziv="DomainObject.Predmet.ProtustrankaFormatedWithAdressOIB_1"> ŠIMIĆ TRGOVINA d.o.o., OIB 11832880198, Brckovljani, Matije Mesića 21, 10370 Dugo Selo</derivirana_varijabla>
  </DomainObject.Predmet.ProtustrankaFormatedWithAdressOIB>
  <DomainObject.Predmet.ProtustrankaWithAdress>
    <izvorni_sadrzaj>ŠIMIĆ TRGOVINA d.o.o. Brckovljani, Matije Mesića 21, 10370 Dugo Selo</izvorni_sadrzaj>
    <derivirana_varijabla naziv="DomainObject.Predmet.ProtustrankaWithAdress_1">ŠIMIĆ TRGOVINA d.o.o. Brckovljani, Matije Mesića 21, 10370 Dugo Selo</derivirana_varijabla>
  </DomainObject.Predmet.ProtustrankaWithAdress>
  <DomainObject.Predmet.ProtustrankaWithAdressOIB>
    <izvorni_sadrzaj>ŠIMIĆ TRGOVINA d.o.o., OIB 11832880198, Brckovljani, Matije Mesića 21, 10370 Dugo Selo</izvorni_sadrzaj>
    <derivirana_varijabla naziv="DomainObject.Predmet.ProtustrankaWithAdressOIB_1">ŠIMIĆ TRGOVINA d.o.o., OIB 11832880198, Brckovljani, Matije Mesića 21, 10370 Dugo Selo</derivirana_varijabla>
  </DomainObject.Predmet.ProtustrankaWithAdressOIB>
  <DomainObject.Predmet.ProtustrankaNazivFormated>
    <izvorni_sadrzaj>ŠIMIĆ TRGOVINA d.o.o.</izvorni_sadrzaj>
    <derivirana_varijabla naziv="DomainObject.Predmet.ProtustrankaNazivFormated_1">ŠIMIĆ TRGOVINA d.o.o.</derivirana_varijabla>
  </DomainObject.Predmet.ProtustrankaNazivFormated>
  <DomainObject.Predmet.ProtustrankaNazivFormatedOIB>
    <izvorni_sadrzaj>ŠIMIĆ TRGOVINA d.o.o., OIB 11832880198</izvorni_sadrzaj>
    <derivirana_varijabla naziv="DomainObject.Predmet.ProtustrankaNazivFormatedOIB_1">ŠIMIĆ TRGOVINA d.o.o., OIB 11832880198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Damjana Šimić</izvorni_sadrzaj>
    <derivirana_varijabla naziv="DomainObject.Predmet.StrankaFormated_1">  Damjana Šimić</derivirana_varijabla>
  </DomainObject.Predmet.StrankaFormated>
  <DomainObject.Predmet.StrankaFormatedOIB>
    <izvorni_sadrzaj>  Damjana Šimić, OIB 55986923406</izvorni_sadrzaj>
    <derivirana_varijabla naziv="DomainObject.Predmet.StrankaFormatedOIB_1">  Damjana Šimić, OIB 55986923406</derivirana_varijabla>
  </DomainObject.Predmet.StrankaFormatedOIB>
  <DomainObject.Predmet.StrankaFormatedWithAdress>
    <izvorni_sadrzaj> Damjana Šimić, Rebro I. 18, 10360 Sesvete</izvorni_sadrzaj>
    <derivirana_varijabla naziv="DomainObject.Predmet.StrankaFormatedWithAdress_1"> Damjana Šimić, Rebro I. 18, 10360 Sesvete</derivirana_varijabla>
  </DomainObject.Predmet.StrankaFormatedWithAdress>
  <DomainObject.Predmet.StrankaFormatedWithAdressOIB>
    <izvorni_sadrzaj> Damjana Šimić, OIB 55986923406, Rebro I. 18, 10360 Sesvete</izvorni_sadrzaj>
    <derivirana_varijabla naziv="DomainObject.Predmet.StrankaFormatedWithAdressOIB_1"> Damjana Šimić, OIB 55986923406, Rebro I. 18, 10360 Sesvete</derivirana_varijabla>
  </DomainObject.Predmet.StrankaFormatedWithAdressOIB>
  <DomainObject.Predmet.StrankaWithAdress>
    <izvorni_sadrzaj>Damjana Šimić Rebro I. 18,10360 Sesvete</izvorni_sadrzaj>
    <derivirana_varijabla naziv="DomainObject.Predmet.StrankaWithAdress_1">Damjana Šimić Rebro I. 18,10360 Sesvete</derivirana_varijabla>
  </DomainObject.Predmet.StrankaWithAdress>
  <DomainObject.Predmet.StrankaWithAdressOIB>
    <izvorni_sadrzaj>Damjana Šimić, OIB 55986923406, Rebro I. 18,10360 Sesvete</izvorni_sadrzaj>
    <derivirana_varijabla naziv="DomainObject.Predmet.StrankaWithAdressOIB_1">Damjana Šimić, OIB 55986923406, Rebro I. 18,10360 Sesvete</derivirana_varijabla>
  </DomainObject.Predmet.StrankaWithAdressOIB>
  <DomainObject.Predmet.StrankaNazivFormated>
    <izvorni_sadrzaj>Damjana Šimić</izvorni_sadrzaj>
    <derivirana_varijabla naziv="DomainObject.Predmet.StrankaNazivFormated_1">Damjana Šimić</derivirana_varijabla>
  </DomainObject.Predmet.StrankaNazivFormated>
  <DomainObject.Predmet.StrankaNazivFormatedOIB>
    <izvorni_sadrzaj>Damjana Šimić, OIB 55986923406</izvorni_sadrzaj>
    <derivirana_varijabla naziv="DomainObject.Predmet.StrankaNazivFormatedOIB_1">Damjana Šimić, OIB 55986923406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Damjana Šimić</item>
    </izvorni_sadrzaj>
    <derivirana_varijabla naziv="DomainObject.Predmet.StrankaListFormated_1">
      <item>Damjana Šimić</item>
    </derivirana_varijabla>
  </DomainObject.Predmet.StrankaListFormated>
  <DomainObject.Predmet.StrankaListFormatedOIB>
    <izvorni_sadrzaj>
      <item>Damjana Šimić, OIB 55986923406</item>
    </izvorni_sadrzaj>
    <derivirana_varijabla naziv="DomainObject.Predmet.StrankaListFormatedOIB_1">
      <item>Damjana Šimić, OIB 55986923406</item>
    </derivirana_varijabla>
  </DomainObject.Predmet.StrankaListFormatedOIB>
  <DomainObject.Predmet.StrankaListFormatedWithAdress>
    <izvorni_sadrzaj>
      <item>Damjana Šimić, Rebro I. 18, 10360 Sesvete</item>
    </izvorni_sadrzaj>
    <derivirana_varijabla naziv="DomainObject.Predmet.StrankaListFormatedWithAdress_1">
      <item>Damjana Šimić, Rebro I. 18, 10360 Sesvete</item>
    </derivirana_varijabla>
  </DomainObject.Predmet.StrankaListFormatedWithAdress>
  <DomainObject.Predmet.StrankaListFormatedWithAdressOIB>
    <izvorni_sadrzaj>
      <item>Damjana Šimić, OIB 55986923406, Rebro I. 18, 10360 Sesvete</item>
    </izvorni_sadrzaj>
    <derivirana_varijabla naziv="DomainObject.Predmet.StrankaListFormatedWithAdressOIB_1">
      <item>Damjana Šimić, OIB 55986923406, Rebro I. 18, 10360 Sesvete</item>
    </derivirana_varijabla>
  </DomainObject.Predmet.StrankaListFormatedWithAdressOIB>
  <DomainObject.Predmet.StrankaListNazivFormated>
    <izvorni_sadrzaj>
      <item>Damjana Šimić</item>
    </izvorni_sadrzaj>
    <derivirana_varijabla naziv="DomainObject.Predmet.StrankaListNazivFormated_1">
      <item>Damjana Šimić</item>
    </derivirana_varijabla>
  </DomainObject.Predmet.StrankaListNazivFormated>
  <DomainObject.Predmet.StrankaListNazivFormatedOIB>
    <izvorni_sadrzaj>
      <item>Damjana Šimić, OIB 55986923406</item>
    </izvorni_sadrzaj>
    <derivirana_varijabla naziv="DomainObject.Predmet.StrankaListNazivFormatedOIB_1">
      <item>Damjana Šimić, OIB 55986923406</item>
    </derivirana_varijabla>
  </DomainObject.Predmet.StrankaListNazivFormatedOIB>
  <DomainObject.Predmet.ProtuStrankaListFormated>
    <izvorni_sadrzaj>
      <item>ŠIMIĆ TRGOVINA d.o.o.</item>
    </izvorni_sadrzaj>
    <derivirana_varijabla naziv="DomainObject.Predmet.ProtuStrankaListFormated_1">
      <item>ŠIMIĆ TRGOVINA d.o.o.</item>
    </derivirana_varijabla>
  </DomainObject.Predmet.ProtuStrankaListFormated>
  <DomainObject.Predmet.ProtuStrankaListFormatedOIB>
    <izvorni_sadrzaj>
      <item>ŠIMIĆ TRGOVINA d.o.o., OIB 11832880198</item>
    </izvorni_sadrzaj>
    <derivirana_varijabla naziv="DomainObject.Predmet.ProtuStrankaListFormatedOIB_1">
      <item>ŠIMIĆ TRGOVINA d.o.o., OIB 11832880198</item>
    </derivirana_varijabla>
  </DomainObject.Predmet.ProtuStrankaListFormatedOIB>
  <DomainObject.Predmet.ProtuStrankaListFormatedWithAdress>
    <izvorni_sadrzaj>
      <item>ŠIMIĆ TRGOVINA d.o.o., Brckovljani, Matije Mesića 21, 10370 Dugo Selo</item>
    </izvorni_sadrzaj>
    <derivirana_varijabla naziv="DomainObject.Predmet.ProtuStrankaListFormatedWithAdress_1">
      <item>ŠIMIĆ TRGOVINA d.o.o., Brckovljani, Matije Mesića 21, 10370 Dugo Selo</item>
    </derivirana_varijabla>
  </DomainObject.Predmet.ProtuStrankaListFormatedWithAdress>
  <DomainObject.Predmet.ProtuStrankaListFormatedWithAdressOIB>
    <izvorni_sadrzaj>
      <item>ŠIMIĆ TRGOVINA d.o.o., OIB 11832880198, Brckovljani, Matije Mesića 21, 10370 Dugo Selo</item>
    </izvorni_sadrzaj>
    <derivirana_varijabla naziv="DomainObject.Predmet.ProtuStrankaListFormatedWithAdressOIB_1">
      <item>ŠIMIĆ TRGOVINA d.o.o., OIB 11832880198, Brckovljani, Matije Mesića 21, 10370 Dugo Selo</item>
    </derivirana_varijabla>
  </DomainObject.Predmet.ProtuStrankaListFormatedWithAdressOIB>
  <DomainObject.Predmet.ProtuStrankaListNazivFormated>
    <izvorni_sadrzaj>
      <item>ŠIMIĆ TRGOVINA d.o.o.</item>
    </izvorni_sadrzaj>
    <derivirana_varijabla naziv="DomainObject.Predmet.ProtuStrankaListNazivFormated_1">
      <item>ŠIMIĆ TRGOVINA d.o.o.</item>
    </derivirana_varijabla>
  </DomainObject.Predmet.ProtuStrankaListNazivFormated>
  <DomainObject.Predmet.ProtuStrankaListNazivFormatedOIB>
    <izvorni_sadrzaj>
      <item>ŠIMIĆ TRGOVINA d.o.o., OIB 11832880198</item>
    </izvorni_sadrzaj>
    <derivirana_varijabla naziv="DomainObject.Predmet.ProtuStrankaListNazivFormatedOIB_1">
      <item>ŠIMIĆ TRGOVINA d.o.o., OIB 11832880198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Damjana Šimić</izvorni_sadrzaj>
    <derivirana_varijabla naziv="DomainObject.Predmet.StrankaIDrugi_1">Damjana Šimić</derivirana_varijabla>
  </DomainObject.Predmet.StrankaIDrugi>
  <DomainObject.Predmet.ProtustrankaIDrugi>
    <izvorni_sadrzaj>ŠIMIĆ TRGOVINA d.o.o.</izvorni_sadrzaj>
    <derivirana_varijabla naziv="DomainObject.Predmet.ProtustrankaIDrugi_1">ŠIMIĆ TRGOVINA d.o.o.</derivirana_varijabla>
  </DomainObject.Predmet.ProtustrankaIDrugi>
  <DomainObject.Predmet.StrankaIDrugiAdressOIB>
    <izvorni_sadrzaj>Damjana Šimić, OIB 55986923406, Rebro I. 18, 10360 Sesvete</izvorni_sadrzaj>
    <derivirana_varijabla naziv="DomainObject.Predmet.StrankaIDrugiAdressOIB_1">Damjana Šimić, OIB 55986923406, Rebro I. 18, 10360 Sesvete</derivirana_varijabla>
  </DomainObject.Predmet.StrankaIDrugiAdressOIB>
  <DomainObject.Predmet.ProtustrankaIDrugiAdressOIB>
    <izvorni_sadrzaj>ŠIMIĆ TRGOVINA d.o.o., OIB 11832880198, Brckovljani, Matije Mesića 21, 10370 Dugo Selo</izvorni_sadrzaj>
    <derivirana_varijabla naziv="DomainObject.Predmet.ProtustrankaIDrugiAdressOIB_1">ŠIMIĆ TRGOVINA d.o.o., OIB 11832880198, Brckovljani, Matije Mesića 21,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Damjana Šimić</item>
      <item>ŠIMIĆ TRGOVINA d.o.o.</item>
    </izvorni_sadrzaj>
    <derivirana_varijabla naziv="DomainObject.Predmet.SudioniciListNaziv_1">
      <item>Damjana Šimić</item>
      <item>ŠIMIĆ TRGOVINA d.o.o.</item>
    </derivirana_varijabla>
  </DomainObject.Predmet.SudioniciListNaziv>
  <DomainObject.Predmet.SudioniciListAdressOIB>
    <izvorni_sadrzaj>
      <item>Damjana Šimić, OIB 55986923406, Rebro I. 18,10360 Sesvete</item>
      <item>ŠIMIĆ TRGOVINA d.o.o., OIB 11832880198, Brckovljani, Matije Mesića 21,10370 Dugo Selo</item>
    </izvorni_sadrzaj>
    <derivirana_varijabla naziv="DomainObject.Predmet.SudioniciListAdressOIB_1">
      <item>Damjana Šimić, OIB 55986923406, Rebro I. 18,10360 Sesvete</item>
      <item>ŠIMIĆ TRGOVINA d.o.o., OIB 11832880198, Brckovljani, Matije Mesića 21,10370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55986923406</item>
      <item>, OIB 11832880198</item>
    </izvorni_sadrzaj>
    <derivirana_varijabla naziv="DomainObject.Predmet.SudioniciListNazivOIB_1">
      <item>, OIB 55986923406</item>
      <item>, OIB 11832880198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147</properties:Words>
  <properties:Characters>653</properties:Characters>
  <properties:Lines>77</properties:Lines>
  <properties:Paragraphs>13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2017-07-17T12:54:00Z</dcterms:created>
  <dc:creator>Sudsko vijeće</dc:creator>
  <cp:lastModifiedBy>Kristina Švajger</cp:lastModifiedBy>
  <cp:lastPrinted>2017-07-17T13:01:00Z</cp:lastPrinted>
  <dcterms:modified xmlns:xsi="http://www.w3.org/2001/XMLSchema-instance" xsi:type="dcterms:W3CDTF">2017-07-17T13:01:00Z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