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0318" w14:paraId="13a0318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F26559">
        <w:t>1</w:t>
      </w:r>
      <w:r w:rsidR="00364C13">
        <w:t>19</w:t>
      </w:r>
      <w:r w:rsidR="00F26559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>g svibanjskih žrtava 1995. 1, OIB 85821130368 za provedbom skraćenog stečajnog postupka nad</w:t>
      </w:r>
      <w:r w:rsidR="00374524">
        <w:t xml:space="preserve"> dužnikom</w:t>
      </w:r>
      <w:r>
        <w:t xml:space="preserve"> </w:t>
      </w:r>
      <w:r w:rsidR="00364C13">
        <w:t xml:space="preserve">ERA PRVAKA d.o.o. za </w:t>
      </w:r>
      <w:r w:rsidR="009B7829" w:rsidRPr="009B7829">
        <w:t xml:space="preserve">usluge, Zagreb, </w:t>
      </w:r>
      <w:r w:rsidR="00364C13">
        <w:t>Malešnica 31</w:t>
      </w:r>
      <w:r w:rsidR="00F26559">
        <w:t xml:space="preserve">, OIB </w:t>
      </w:r>
      <w:r w:rsidR="00364C13">
        <w:t xml:space="preserve">53993383552, MBS </w:t>
      </w:r>
      <w:r w:rsidR="00F26559">
        <w:t>080</w:t>
      </w:r>
      <w:r w:rsidR="00364C13">
        <w:t>580667</w:t>
      </w:r>
      <w:r w:rsidR="00D5361E">
        <w:t xml:space="preserve">, </w:t>
      </w:r>
      <w:r>
        <w:t xml:space="preserve">dana </w:t>
      </w:r>
      <w:r w:rsidR="00C071B1">
        <w:t>1</w:t>
      </w:r>
      <w:r w:rsidR="00F26559">
        <w:t>8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374524">
        <w:rPr>
          <w:bCs/>
        </w:rPr>
        <w:t xml:space="preserve">dužnikom </w:t>
      </w:r>
      <w:r w:rsidR="00364C13">
        <w:t xml:space="preserve">ERA PRVAKA d.o.o. za </w:t>
      </w:r>
      <w:r w:rsidR="00364C13" w:rsidRPr="009B7829">
        <w:t xml:space="preserve">usluge, Zagreb, </w:t>
      </w:r>
      <w:r w:rsidR="00364C13">
        <w:t>Malešnica 31, OIB 53993383552, MBS 080580667</w:t>
      </w:r>
      <w:r w:rsidR="00F77EFB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18683D">
        <w:t xml:space="preserve"> Nikola Bojanić iz Osijeka, Bračka 179, OIB 32886956915</w:t>
      </w:r>
      <w:r w:rsidR="005D469D">
        <w:t>.</w:t>
      </w:r>
    </w:p>
    <w:p w:rsidRDefault="00B506CA" w:rsidP="00B506CA" w:rsidR="00B506CA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364C13">
        <w:t xml:space="preserve">ERA PRVAKA d.o.o. za </w:t>
      </w:r>
      <w:r w:rsidR="00364C13" w:rsidRPr="009B7829">
        <w:t xml:space="preserve">usluge, Zagreb, </w:t>
      </w:r>
      <w:r w:rsidR="00364C13">
        <w:t>Malešnica 31, OIB 53993383552, MBS 080580667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5D1951">
        <w:t>4</w:t>
      </w:r>
      <w:r w:rsidR="007D7BC7">
        <w:t xml:space="preserve">. veljače </w:t>
      </w:r>
      <w:r w:rsidR="002C604C">
        <w:t>2016</w:t>
      </w:r>
      <w:r>
        <w:t>. zahtjev za provedbu skraćenog stečajnog postupka nad dužnikom</w:t>
      </w:r>
      <w:r w:rsidR="002955F5">
        <w:t xml:space="preserve"> </w:t>
      </w:r>
      <w:r w:rsidR="0018683D">
        <w:t>ERA PRVAKA d.o.o.,</w:t>
      </w:r>
      <w:r w:rsidR="005D1951" w:rsidRPr="009B7829">
        <w:t xml:space="preserve"> Zagreb, </w:t>
      </w:r>
      <w:r w:rsidR="005D1951">
        <w:t>Malešnica 31, OIB 53993383552, MBS 080580667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lastRenderedPageBreak/>
        <w:t xml:space="preserve">Trgovački sud u Osijeku je dana </w:t>
      </w:r>
      <w:r w:rsidR="004F670E">
        <w:t>24</w:t>
      </w:r>
      <w:r w:rsidR="00D57066">
        <w:t>.</w:t>
      </w:r>
      <w:r>
        <w:t xml:space="preserve"> svibnja 2016. godine objavio oglas na mrežnoj stranici e-Oglasna ploča sudova pod poslovnim brojem St-1</w:t>
      </w:r>
      <w:r w:rsidR="004F670E">
        <w:t>1</w:t>
      </w:r>
      <w:r w:rsidR="005D1951">
        <w:t>19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4F670E">
        <w:t>8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2A6" w:rsidP="00F961D8" w:rsidR="009C22A6">
      <w:r>
        <w:separator/>
      </w:r>
    </w:p>
  </w:endnote>
  <w:endnote w:id="0" w:type="continuationSeparator">
    <w:p w:rsidRDefault="009C22A6" w:rsidP="00F961D8" w:rsidR="009C2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2A6" w:rsidP="00F961D8" w:rsidR="009C22A6">
      <w:r>
        <w:separator/>
      </w:r>
    </w:p>
  </w:footnote>
  <w:footnote w:id="0" w:type="continuationSeparator">
    <w:p w:rsidRDefault="009C22A6" w:rsidP="00F961D8" w:rsidR="009C22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E29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4F670E">
      <w:t>1</w:t>
    </w:r>
    <w:r w:rsidR="005D1951">
      <w:t>19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30DB1"/>
    <w:rsid w:val="00051187"/>
    <w:rsid w:val="0018683D"/>
    <w:rsid w:val="001C0834"/>
    <w:rsid w:val="001F7D2D"/>
    <w:rsid w:val="002362E5"/>
    <w:rsid w:val="002511C8"/>
    <w:rsid w:val="00286227"/>
    <w:rsid w:val="002955F5"/>
    <w:rsid w:val="002A45E9"/>
    <w:rsid w:val="002A6D8F"/>
    <w:rsid w:val="002C604C"/>
    <w:rsid w:val="00342EF9"/>
    <w:rsid w:val="00364C13"/>
    <w:rsid w:val="00374524"/>
    <w:rsid w:val="003A057F"/>
    <w:rsid w:val="003A2CA7"/>
    <w:rsid w:val="003D5995"/>
    <w:rsid w:val="00447275"/>
    <w:rsid w:val="00474310"/>
    <w:rsid w:val="004A1C0B"/>
    <w:rsid w:val="004F670E"/>
    <w:rsid w:val="00581DBE"/>
    <w:rsid w:val="005C2B6B"/>
    <w:rsid w:val="005D1951"/>
    <w:rsid w:val="005D469D"/>
    <w:rsid w:val="005E2309"/>
    <w:rsid w:val="00646CD6"/>
    <w:rsid w:val="0066353D"/>
    <w:rsid w:val="00667D9A"/>
    <w:rsid w:val="006C7D9B"/>
    <w:rsid w:val="006D6BB1"/>
    <w:rsid w:val="00723772"/>
    <w:rsid w:val="00731C1A"/>
    <w:rsid w:val="0077014F"/>
    <w:rsid w:val="007D7BC7"/>
    <w:rsid w:val="008431F8"/>
    <w:rsid w:val="008D2E29"/>
    <w:rsid w:val="008D4169"/>
    <w:rsid w:val="008D61A3"/>
    <w:rsid w:val="009108ED"/>
    <w:rsid w:val="009134B9"/>
    <w:rsid w:val="009628B3"/>
    <w:rsid w:val="009664E4"/>
    <w:rsid w:val="009B7829"/>
    <w:rsid w:val="009C22A6"/>
    <w:rsid w:val="009E1BBA"/>
    <w:rsid w:val="00A42316"/>
    <w:rsid w:val="00AB6233"/>
    <w:rsid w:val="00AD6530"/>
    <w:rsid w:val="00B506CA"/>
    <w:rsid w:val="00C071B1"/>
    <w:rsid w:val="00C97427"/>
    <w:rsid w:val="00CC632A"/>
    <w:rsid w:val="00D12FDF"/>
    <w:rsid w:val="00D5361E"/>
    <w:rsid w:val="00D57066"/>
    <w:rsid w:val="00D90AB2"/>
    <w:rsid w:val="00F26559"/>
    <w:rsid w:val="00F278D8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E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2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E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 PRVAKA d.o.o.</izvorni_sadrzaj>
    <derivirana_varijabla naziv="DomainObject.Predmet.ProtustrankaFormated_1">  ERA PRVAKA d.o.o.</derivirana_varijabla>
  </DomainObject.Predmet.ProtustrankaFormated>
  <DomainObject.Predmet.ProtustrankaFormatedOIB>
    <izvorni_sadrzaj>  ERA PRVAKA d.o.o., OIB 53993383552</izvorni_sadrzaj>
    <derivirana_varijabla naziv="DomainObject.Predmet.ProtustrankaFormatedOIB_1">  ERA PRVAKA d.o.o., OIB 53993383552</derivirana_varijabla>
  </DomainObject.Predmet.ProtustrankaFormatedOIB>
  <DomainObject.Predmet.ProtustrankaFormatedWithAdress>
    <izvorni_sadrzaj> ERA PRVAKA d.o.o., Malešnica 31, 10000 Zagreb</izvorni_sadrzaj>
    <derivirana_varijabla naziv="DomainObject.Predmet.ProtustrankaFormatedWithAdress_1"> ERA PRVAKA d.o.o., Malešnica 31, 10000 Zagreb</derivirana_varijabla>
  </DomainObject.Predmet.ProtustrankaFormatedWithAdress>
  <DomainObject.Predmet.ProtustrankaFormatedWithAdressOIB>
    <izvorni_sadrzaj> ERA PRVAKA d.o.o., OIB 53993383552, Malešnica 31, 10000 Zagreb</izvorni_sadrzaj>
    <derivirana_varijabla naziv="DomainObject.Predmet.ProtustrankaFormatedWithAdressOIB_1"> ERA PRVAKA d.o.o., OIB 53993383552, Malešnica 31, 10000 Zagreb</derivirana_varijabla>
  </DomainObject.Predmet.ProtustrankaFormatedWithAdressOIB>
  <DomainObject.Predmet.ProtustrankaWithAdress>
    <izvorni_sadrzaj>ERA PRVAKA d.o.o. Malešnica 31, 10000 Zagreb</izvorni_sadrzaj>
    <derivirana_varijabla naziv="DomainObject.Predmet.ProtustrankaWithAdress_1">ERA PRVAKA d.o.o. Malešnica 31, 10000 Zagreb</derivirana_varijabla>
  </DomainObject.Predmet.ProtustrankaWithAdress>
  <DomainObject.Predmet.ProtustrankaWithAdressOIB>
    <izvorni_sadrzaj>ERA PRVAKA d.o.o., OIB 53993383552, Malešnica 31, 10000 Zagreb</izvorni_sadrzaj>
    <derivirana_varijabla naziv="DomainObject.Predmet.ProtustrankaWithAdressOIB_1">ERA PRVAKA d.o.o., OIB 53993383552, Malešnica 31, 10000 Zagreb</derivirana_varijabla>
  </DomainObject.Predmet.ProtustrankaWithAdressOIB>
  <DomainObject.Predmet.ProtustrankaNazivFormated>
    <izvorni_sadrzaj>ERA PRVAKA d.o.o.</izvorni_sadrzaj>
    <derivirana_varijabla naziv="DomainObject.Predmet.ProtustrankaNazivFormated_1">ERA PRVAKA d.o.o.</derivirana_varijabla>
  </DomainObject.Predmet.ProtustrankaNazivFormated>
  <DomainObject.Predmet.ProtustrankaNazivFormatedOIB>
    <izvorni_sadrzaj>ERA PRVAKA d.o.o., OIB 53993383552</izvorni_sadrzaj>
    <derivirana_varijabla naziv="DomainObject.Predmet.ProtustrankaNazivFormatedOIB_1">ERA PRVAKA d.o.o., OIB 53993383552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ERA PRVAKA d.o.o.</item>
    </izvorni_sadrzaj>
    <derivirana_varijabla naziv="DomainObject.Predmet.ProtuStrankaListFormated_1">
      <item>ERA PRVAKA d.o.o.</item>
    </derivirana_varijabla>
  </DomainObject.Predmet.ProtuStrankaListFormated>
  <DomainObject.Predmet.ProtuStrankaListFormatedOIB>
    <izvorni_sadrzaj>
      <item>ERA PRVAKA d.o.o., OIB 53993383552</item>
    </izvorni_sadrzaj>
    <derivirana_varijabla naziv="DomainObject.Predmet.ProtuStrankaListFormatedOIB_1">
      <item>ERA PRVAKA d.o.o., OIB 53993383552</item>
    </derivirana_varijabla>
  </DomainObject.Predmet.ProtuStrankaListFormatedOIB>
  <DomainObject.Predmet.ProtuStrankaListFormatedWithAdress>
    <izvorni_sadrzaj>
      <item>ERA PRVAKA d.o.o., Malešnica 31, 10000 Zagreb</item>
    </izvorni_sadrzaj>
    <derivirana_varijabla naziv="DomainObject.Predmet.ProtuStrankaListFormatedWithAdress_1">
      <item>ERA PRVAKA d.o.o., Malešnica 31, 10000 Zagreb</item>
    </derivirana_varijabla>
  </DomainObject.Predmet.ProtuStrankaListFormatedWithAdress>
  <DomainObject.Predmet.ProtuStrankaListFormatedWithAdressOIB>
    <izvorni_sadrzaj>
      <item>ERA PRVAKA d.o.o., OIB 53993383552, Malešnica 31, 10000 Zagreb</item>
    </izvorni_sadrzaj>
    <derivirana_varijabla naziv="DomainObject.Predmet.ProtuStrankaListFormatedWithAdressOIB_1">
      <item>ERA PRVAKA d.o.o., OIB 53993383552, Malešnica 31, 10000 Zagreb</item>
    </derivirana_varijabla>
  </DomainObject.Predmet.ProtuStrankaListFormatedWithAdressOIB>
  <DomainObject.Predmet.ProtuStrankaListNazivFormated>
    <izvorni_sadrzaj>
      <item>ERA PRVAKA d.o.o.</item>
    </izvorni_sadrzaj>
    <derivirana_varijabla naziv="DomainObject.Predmet.ProtuStrankaListNazivFormated_1">
      <item>ERA PRVAKA d.o.o.</item>
    </derivirana_varijabla>
  </DomainObject.Predmet.ProtuStrankaListNazivFormated>
  <DomainObject.Predmet.ProtuStrankaListNazivFormatedOIB>
    <izvorni_sadrzaj>
      <item>ERA PRVAKA d.o.o., OIB 53993383552</item>
    </izvorni_sadrzaj>
    <derivirana_varijabla naziv="DomainObject.Predmet.ProtuStrankaListNazivFormatedOIB_1">
      <item>ERA PRVAKA d.o.o., OIB 53993383552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ERA PRVAKA d.o.o.</izvorni_sadrzaj>
    <derivirana_varijabla naziv="DomainObject.Predmet.ProtustrankaIDrugi_1">ERA PRVAKA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ERA PRVAKA d.o.o., OIB 53993383552, Malešnica 31, 10000 Zagreb</izvorni_sadrzaj>
    <derivirana_varijabla naziv="DomainObject.Predmet.ProtustrankaIDrugiAdressOIB_1">ERA PRVAKA d.o.o., OIB 53993383552, Malešnica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ERA PRVAKA d.o.o.</item>
      <item>FINA Regionalni centar Zagreb</item>
    </izvorni_sadrzaj>
    <derivirana_varijabla naziv="DomainObject.Predmet.SudioniciListNaziv_1">
      <item>ERA PRVAKA d.o.o.</item>
      <item>FINA Regionalni centar Zagreb</item>
    </derivirana_varijabla>
  </DomainObject.Predmet.SudioniciListNaziv>
  <DomainObject.Predmet.SudioniciListAdressOIB>
    <izvorni_sadrzaj>
      <item>ERA PRVAKA d.o.o., OIB 53993383552, Malešnica 31,10000 Zagreb</item>
      <item>FINA Regionalni centar Zagreb, OIB 85821130368, Trg svibanjskih žrtava 1995. br. 1,10000 Zagreb</item>
    </izvorni_sadrzaj>
    <derivirana_varijabla naziv="DomainObject.Predmet.SudioniciListAdressOIB_1">
      <item>ERA PRVAKA d.o.o., OIB 53993383552, Malešnica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53993383552</item>
      <item>, OIB 85821130368</item>
    </izvorni_sadrzaj>
    <derivirana_varijabla naziv="DomainObject.Predmet.SudioniciListNazivOIB_1">
      <item>, OIB 53993383552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16F9F-C621-48AA-BC8E-648C13905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2265</properties:Characters>
  <properties:Lines>85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2016-08-17T11:37:00Z</dcterms:created>
  <dc:creator>Darija Miličević</dc:creator>
  <cp:lastModifiedBy>Darija Miličević</cp:lastModifiedBy>
  <cp:lastPrinted>2016-08-18T07:25:00Z</cp:lastPrinted>
  <dcterms:modified xmlns:xsi="http://www.w3.org/2001/XMLSchema-instance" xsi:type="dcterms:W3CDTF">2016-08-18T07:27:00Z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