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eec15" w14:paraId="19eec15"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6A18CB">
        <w:t>GRAN CORTIGO j.d.o.o., Cesta Mira 15, Split, OIB: 13526713091</w:t>
      </w:r>
      <w:r>
        <w:t xml:space="preserve">, dana </w:t>
      </w:r>
      <w:r w:rsidR="00832712">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6A18CB">
        <w:t>GRAN CORTIGO j.d.o.o., Cesta Mira 15, Split, OIB: 13526713091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65E45" w:rsidP="00107E09" w:rsidR="00107E09">
      <w:pPr>
        <w:jc w:val="center"/>
        <w:rPr>
          <w:b/>
          <w:u w:val="single"/>
        </w:rPr>
      </w:pPr>
      <w:r>
        <w:rPr>
          <w:b/>
          <w:u w:val="single"/>
        </w:rPr>
        <w:t>27</w:t>
      </w:r>
      <w:r w:rsidR="00832712">
        <w:rPr>
          <w:b/>
          <w:u w:val="single"/>
        </w:rPr>
        <w:t>. siječnja</w:t>
      </w:r>
      <w:r w:rsidR="00107E09">
        <w:rPr>
          <w:b/>
          <w:u w:val="single"/>
        </w:rPr>
        <w:t xml:space="preserve"> </w:t>
      </w:r>
      <w:r w:rsidR="003F51CD">
        <w:rPr>
          <w:b/>
          <w:u w:val="single"/>
        </w:rPr>
        <w:t>2017</w:t>
      </w:r>
      <w:r w:rsidR="00107E09">
        <w:rPr>
          <w:b/>
          <w:u w:val="single"/>
        </w:rPr>
        <w:t xml:space="preserve">. godine u </w:t>
      </w:r>
      <w:r w:rsidR="006A18CB">
        <w:rPr>
          <w:b/>
          <w:u w:val="single"/>
        </w:rPr>
        <w:t>10.15</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6A18CB">
        <w:rPr>
          <w:rFonts w:cs="Times New Roman" w:hAnsi="Times New Roman" w:ascii="Times New Roman"/>
          <w:sz w:val="24"/>
          <w:szCs w:val="24"/>
        </w:rPr>
        <w:t>Dražen Pezo, Cesta Mira 15, Split, OIB:71956500031</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C65E45" w:rsidR="00107E09">
      <w:pPr>
        <w:numPr>
          <w:ilvl w:val="0"/>
          <w:numId w:val="1"/>
        </w:numPr>
        <w:jc w:val="both"/>
      </w:pPr>
      <w:r>
        <w:t>Naređuje se zastupni</w:t>
      </w:r>
      <w:r w:rsidR="000B6C49">
        <w:t>ku</w:t>
      </w:r>
      <w:r>
        <w:t xml:space="preserve"> po zakonu dužnika </w:t>
      </w:r>
      <w:r w:rsidR="00C65E45">
        <w:t>Dražen Pezo</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832712">
        <w:rPr>
          <w:rFonts w:cs="Times New Roman" w:eastAsia="Times New Roman" w:hAnsi="Times New Roman" w:ascii="Times New Roman"/>
          <w:sz w:val="24"/>
          <w:szCs w:val="24"/>
          <w:lang w:eastAsia="hr-HR" w:val="fr-FR"/>
        </w:rPr>
        <w:t>(2</w:t>
      </w:r>
      <w:r w:rsidR="00C65E45">
        <w:rPr>
          <w:rFonts w:cs="Times New Roman" w:eastAsia="Times New Roman" w:hAnsi="Times New Roman" w:ascii="Times New Roman"/>
          <w:sz w:val="24"/>
          <w:szCs w:val="24"/>
          <w:lang w:eastAsia="hr-HR" w:val="fr-FR"/>
        </w:rPr>
        <w:t>6</w:t>
      </w:r>
      <w:r w:rsidR="00832712">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C65E45">
        <w:t>08. siječnja 2016</w:t>
      </w:r>
      <w:r>
        <w:t xml:space="preserve">. godine predložio otvaranje stečajnog postupka nad dužnikom </w:t>
      </w:r>
      <w:r w:rsidR="00C65E45">
        <w:t>GRAN CORTIGO j.d.o.o., Cesta Mira 15, Split, OIB: 13526713091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C65E45">
        <w:t>05. siječnja 2016</w:t>
      </w:r>
      <w:r>
        <w:t xml:space="preserve">. godine u Očevidniku redoslijeda osnova za plaćanje ima evidentirane neizvršene osnove za plaćanje u neprekinutom razdoblju od 120 dana, u ukupnom iznosu od </w:t>
      </w:r>
      <w:r w:rsidR="00C65E45">
        <w:t>24.748,12</w:t>
      </w:r>
      <w:r>
        <w:t xml:space="preserve"> kuna, te da prema podacima HZMO ima </w:t>
      </w:r>
      <w:r w:rsidR="00C65E45">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32712">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E41C42">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6A18CB">
      <w:t>139/2016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6A18CB">
      <w:t>139/2016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A279C"/>
    <w:rsid w:val="000B4D96"/>
    <w:rsid w:val="000B6C49"/>
    <w:rsid w:val="000D4EF9"/>
    <w:rsid w:val="00107E09"/>
    <w:rsid w:val="00152CB8"/>
    <w:rsid w:val="00183CFD"/>
    <w:rsid w:val="001844C2"/>
    <w:rsid w:val="001C7CA1"/>
    <w:rsid w:val="003C2F22"/>
    <w:rsid w:val="003F51CD"/>
    <w:rsid w:val="00417EA6"/>
    <w:rsid w:val="0054141D"/>
    <w:rsid w:val="00665B16"/>
    <w:rsid w:val="006A18CB"/>
    <w:rsid w:val="0071519E"/>
    <w:rsid w:val="00726D30"/>
    <w:rsid w:val="007F7A84"/>
    <w:rsid w:val="00814EDB"/>
    <w:rsid w:val="00815142"/>
    <w:rsid w:val="00832712"/>
    <w:rsid w:val="00853B3E"/>
    <w:rsid w:val="00856131"/>
    <w:rsid w:val="008D1AEA"/>
    <w:rsid w:val="00981D37"/>
    <w:rsid w:val="00A466BB"/>
    <w:rsid w:val="00A51DE9"/>
    <w:rsid w:val="00AB2BB4"/>
    <w:rsid w:val="00B7506F"/>
    <w:rsid w:val="00C05643"/>
    <w:rsid w:val="00C50430"/>
    <w:rsid w:val="00C65E45"/>
    <w:rsid w:val="00D573DA"/>
    <w:rsid w:val="00DD0D50"/>
    <w:rsid w:val="00E41C42"/>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E41C42"/>
    <w:rPr>
      <w:color w:val="808080"/>
      <w:bdr w:space="0" w:sz="0" w:color="auto" w:val="none"/>
      <w:shd w:fill="auto" w:color="auto" w:val="clear"/>
    </w:rPr>
  </w:style>
  <w:style w:customStyle="true" w:styleId="eSPISCCParagraphDefaultFont" w:type="character">
    <w:name w:val="eSPIS_CC_Paragraph Default Font"/>
    <w:basedOn w:val="Zadanifontodlomka"/>
    <w:rsid w:val="00E41C4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41C42"/>
    <w:rPr>
      <w:b/>
      <w:bdr w:space="0" w:sz="0" w:color="auto" w:val="none"/>
      <w:shd w:fill="FFFFCC" w:color="auto" w:val="clear"/>
      <w:lang w:val="hr-HR"/>
    </w:rPr>
  </w:style>
  <w:style w:customStyle="true" w:styleId="PozadinaSvijetloCrvena" w:type="character">
    <w:name w:val="Pozadina_SvijetloCrvena"/>
    <w:basedOn w:val="eSPISCCParagraphDefaultFont"/>
    <w:rsid w:val="00E41C4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41C4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E41C42"/>
    <w:rPr>
      <w:color w:val="808080"/>
      <w:bdr w:color="auto" w:space="0" w:sz="0" w:val="none"/>
      <w:shd w:color="auto" w:fill="auto" w:val="clear"/>
    </w:rPr>
  </w:style>
  <w:style w:customStyle="1" w:styleId="eSPISCCParagraphDefaultFont" w:type="character">
    <w:name w:val="eSPIS_CC_Paragraph Default Font"/>
    <w:basedOn w:val="Zadanifontodlomka"/>
    <w:rsid w:val="00E41C4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41C42"/>
    <w:rPr>
      <w:b/>
      <w:bdr w:color="auto" w:space="0" w:sz="0" w:val="none"/>
      <w:shd w:color="auto" w:fill="FFFFCC" w:val="clear"/>
      <w:lang w:val="hr-HR"/>
    </w:rPr>
  </w:style>
  <w:style w:customStyle="1" w:styleId="PozadinaSvijetloCrvena" w:type="character">
    <w:name w:val="Pozadina_SvijetloCrvena"/>
    <w:basedOn w:val="eSPISCCParagraphDefaultFont"/>
    <w:rsid w:val="00E41C4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41C4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St-139/2016</izvorni_sadrzaj>
    <derivirana_varijabla naziv="DomainObject.Predmet.OznakaBroj_1">St-139/2016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(1 zaposlenik)</izvorni_sadrzaj>
    <derivirana_varijabla naziv="DomainObject.Predmet.PrimjedbaSuca_1">Čl. 110. st. 1. SZ (1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GRAN CORTIGO jednostavno društvo s ograničenom odgovornošću za turizam i ugostiteljstvo, turistička agencija</izvorni_sadrzaj>
    <derivirana_varijabla naziv="DomainObject.Predmet.ProtustrankaFormated_1">  GRAN CORTIGO jednostavno društvo s ograničenom odgovornošću za turizam i ugostiteljstvo, turistička agencija</derivirana_varijabla>
  </DomainObject.Predmet.ProtustrankaFormated>
  <DomainObject.Predmet.ProtustrankaFormatedOIB>
    <izvorni_sadrzaj>  GRAN CORTIGO jednostavno društvo s ograničenom odgovornošću za turizam i ugostiteljstvo, turistička agencija, OIB 13526713091</izvorni_sadrzaj>
    <derivirana_varijabla naziv="DomainObject.Predmet.ProtustrankaFormatedOIB_1">  GRAN CORTIGO jednostavno društvo s ograničenom odgovornošću za turizam i ugostiteljstvo, turistička agencija, OIB 13526713091</derivirana_varijabla>
  </DomainObject.Predmet.ProtustrankaFormatedOIB>
  <DomainObject.Predmet.ProtustrankaFormatedWithAdress>
    <izvorni_sadrzaj> GRAN CORTIGO jednostavno društvo s ograničenom odgovornošću za turizam i ugostiteljstvo, turistička agencija, Cesta Mira 15, 21000 Split</izvorni_sadrzaj>
    <derivirana_varijabla naziv="DomainObject.Predmet.ProtustrankaFormatedWithAdress_1"> GRAN CORTIGO jednostavno društvo s ograničenom odgovornošću za turizam i ugostiteljstvo, turistička agencija, Cesta Mira 15, 21000 Split</derivirana_varijabla>
  </DomainObject.Predmet.ProtustrankaFormatedWithAdress>
  <DomainObject.Predmet.ProtustrankaFormatedWithAdressOIB>
    <izvorni_sadrzaj> GRAN CORTIGO jednostavno društvo s ograničenom odgovornošću za turizam i ugostiteljstvo, turistička agencija, OIB 13526713091, Cesta Mira 15, 21000 Split</izvorni_sadrzaj>
    <derivirana_varijabla naziv="DomainObject.Predmet.ProtustrankaFormatedWithAdressOIB_1"> GRAN CORTIGO jednostavno društvo s ograničenom odgovornošću za turizam i ugostiteljstvo, turistička agencija, OIB 13526713091, Cesta Mira 15, 21000 Split</derivirana_varijabla>
  </DomainObject.Predmet.ProtustrankaFormatedWithAdressOIB>
  <DomainObject.Predmet.ProtustrankaWithAdress>
    <izvorni_sadrzaj>GRAN CORTIGO jednostavno društvo s ograničenom odgovornošću za turizam i ugostiteljstvo, turistička agencija Cesta Mira 15, 21000 Split</izvorni_sadrzaj>
    <derivirana_varijabla naziv="DomainObject.Predmet.ProtustrankaWithAdress_1">GRAN CORTIGO jednostavno društvo s ograničenom odgovornošću za turizam i ugostiteljstvo, turistička agencija Cesta Mira 15, 21000 Split</derivirana_varijabla>
  </DomainObject.Predmet.ProtustrankaWithAdress>
  <DomainObject.Predmet.ProtustrankaWithAdressOIB>
    <izvorni_sadrzaj>GRAN CORTIGO jednostavno društvo s ograničenom odgovornošću za turizam i ugostiteljstvo, turistička agencija, OIB 13526713091, Cesta Mira 15, 21000 Split</izvorni_sadrzaj>
    <derivirana_varijabla naziv="DomainObject.Predmet.ProtustrankaWithAdressOIB_1">GRAN CORTIGO jednostavno društvo s ograničenom odgovornošću za turizam i ugostiteljstvo, turistička agencija, OIB 13526713091, Cesta Mira 15, 21000 Split</derivirana_varijabla>
  </DomainObject.Predmet.ProtustrankaWithAdressOIB>
  <DomainObject.Predmet.ProtustrankaNazivFormated>
    <izvorni_sadrzaj>GRAN CORTIGO jednostavno društvo s ograničenom odgovornošću za turizam i ugostiteljstvo, turistička agencija</izvorni_sadrzaj>
    <derivirana_varijabla naziv="DomainObject.Predmet.ProtustrankaNazivFormated_1">GRAN CORTIGO jednostavno društvo s ograničenom odgovornošću za turizam i ugostiteljstvo, turistička agencija</derivirana_varijabla>
  </DomainObject.Predmet.ProtustrankaNazivFormated>
  <DomainObject.Predmet.ProtustrankaNazivFormatedOIB>
    <izvorni_sadrzaj>GRAN CORTIGO jednostavno društvo s ograničenom odgovornošću za turizam i ugostiteljstvo, turistička agencija, OIB 13526713091</izvorni_sadrzaj>
    <derivirana_varijabla naziv="DomainObject.Predmet.ProtustrankaNazivFormatedOIB_1">GRAN CORTIGO jednostavno društvo s ograničenom odgovornošću za turizam i ugostiteljstvo, turistička agencija, OIB 13526713091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24748.12</izvorni_sadrzaj>
    <derivirana_varijabla naziv="DomainObject.Predmet.TrenutnaVrijednost_1">24748.12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GRAN CORTIGO jednostavno društvo s ograničenom odgovornošću za turizam i ugostiteljstvo, turistička agencija</item>
    </izvorni_sadrzaj>
    <derivirana_varijabla naziv="DomainObject.Predmet.ProtuStrankaListFormated_1">
      <item>GRAN CORTIGO jednostavno društvo s ograničenom odgovornošću za turizam i ugostiteljstvo, turistička agencija</item>
    </derivirana_varijabla>
  </DomainObject.Predmet.ProtuStrankaListFormated>
  <DomainObject.Predmet.ProtuStrankaListFormatedOIB>
    <izvorni_sadrzaj>
      <item>GRAN CORTIGO jednostavno društvo s ograničenom odgovornošću za turizam i ugostiteljstvo, turistička agencija, OIB 13526713091</item>
    </izvorni_sadrzaj>
    <derivirana_varijabla naziv="DomainObject.Predmet.ProtuStrankaListFormatedOIB_1">
      <item>GRAN CORTIGO jednostavno društvo s ograničenom odgovornošću za turizam i ugostiteljstvo, turistička agencija, OIB 13526713091</item>
    </derivirana_varijabla>
  </DomainObject.Predmet.ProtuStrankaListFormatedOIB>
  <DomainObject.Predmet.ProtuStrankaListFormatedWithAdress>
    <izvorni_sadrzaj>
      <item>GRAN CORTIGO jednostavno društvo s ograničenom odgovornošću za turizam i ugostiteljstvo, turistička agencija, Cesta Mira 15, 21000 Split</item>
    </izvorni_sadrzaj>
    <derivirana_varijabla naziv="DomainObject.Predmet.ProtuStrankaListFormatedWithAdress_1">
      <item>GRAN CORTIGO jednostavno društvo s ograničenom odgovornošću za turizam i ugostiteljstvo, turistička agencija, Cesta Mira 15, 21000 Split</item>
    </derivirana_varijabla>
  </DomainObject.Predmet.ProtuStrankaListFormatedWithAdress>
  <DomainObject.Predmet.ProtuStrankaListFormatedWithAdressOIB>
    <izvorni_sadrzaj>
      <item>GRAN CORTIGO jednostavno društvo s ograničenom odgovornošću za turizam i ugostiteljstvo, turistička agencija, OIB 13526713091, Cesta Mira 15, 21000 Split</item>
    </izvorni_sadrzaj>
    <derivirana_varijabla naziv="DomainObject.Predmet.ProtuStrankaListFormatedWithAdressOIB_1">
      <item>GRAN CORTIGO jednostavno društvo s ograničenom odgovornošću za turizam i ugostiteljstvo, turistička agencija, OIB 13526713091, Cesta Mira 15, 21000 Split</item>
    </derivirana_varijabla>
  </DomainObject.Predmet.ProtuStrankaListFormatedWithAdressOIB>
  <DomainObject.Predmet.ProtuStrankaListNazivFormated>
    <izvorni_sadrzaj>
      <item>GRAN CORTIGO jednostavno društvo s ograničenom odgovornošću za turizam i ugostiteljstvo, turistička agencija</item>
    </izvorni_sadrzaj>
    <derivirana_varijabla naziv="DomainObject.Predmet.ProtuStrankaListNazivFormated_1">
      <item>GRAN CORTIGO jednostavno društvo s ograničenom odgovornošću za turizam i ugostiteljstvo, turistička agencija</item>
    </derivirana_varijabla>
  </DomainObject.Predmet.ProtuStrankaListNazivFormated>
  <DomainObject.Predmet.ProtuStrankaListNazivFormatedOIB>
    <izvorni_sadrzaj>
      <item>GRAN CORTIGO jednostavno društvo s ograničenom odgovornošću za turizam i ugostiteljstvo, turistička agencija, OIB 13526713091</item>
    </izvorni_sadrzaj>
    <derivirana_varijabla naziv="DomainObject.Predmet.ProtuStrankaListNazivFormatedOIB_1">
      <item>GRAN CORTIGO jednostavno društvo s ograničenom odgovornošću za turizam i ugostiteljstvo, turistička agencija, OIB 13526713091</item>
    </derivirana_varijabla>
  </DomainObject.Predmet.ProtuStrankaListNazivFormatedOIB>
  <DomainObject.Predmet.OstaliListFormated>
    <izvorni_sadrzaj>
      <item>Dražen Pezo</item>
    </izvorni_sadrzaj>
    <derivirana_varijabla naziv="DomainObject.Predmet.OstaliListFormated_1">
      <item>Dražen Pezo</item>
    </derivirana_varijabla>
  </DomainObject.Predmet.OstaliListFormated>
  <DomainObject.Predmet.OstaliListFormatedOIB>
    <izvorni_sadrzaj>
      <item>Dražen Pezo, OIB 71956500031</item>
    </izvorni_sadrzaj>
    <derivirana_varijabla naziv="DomainObject.Predmet.OstaliListFormatedOIB_1">
      <item>Dražen Pezo, OIB 71956500031</item>
    </derivirana_varijabla>
  </DomainObject.Predmet.OstaliListFormatedOIB>
  <DomainObject.Predmet.OstaliListFormatedWithAdress>
    <izvorni_sadrzaj>
      <item>Dražen Pezo, Cesta Mira 15, 21000 Split</item>
    </izvorni_sadrzaj>
    <derivirana_varijabla naziv="DomainObject.Predmet.OstaliListFormatedWithAdress_1">
      <item>Dražen Pezo, Cesta Mira 15, 21000 Split</item>
    </derivirana_varijabla>
  </DomainObject.Predmet.OstaliListFormatedWithAdress>
  <DomainObject.Predmet.OstaliListFormatedWithAdressOIB>
    <izvorni_sadrzaj>
      <item>Dražen Pezo, OIB 71956500031, Cesta Mira 15, 21000 Split</item>
    </izvorni_sadrzaj>
    <derivirana_varijabla naziv="DomainObject.Predmet.OstaliListFormatedWithAdressOIB_1">
      <item>Dražen Pezo, OIB 71956500031, Cesta Mira 15, 21000 Split</item>
    </derivirana_varijabla>
  </DomainObject.Predmet.OstaliListFormatedWithAdressOIB>
  <DomainObject.Predmet.OstaliListNazivFormated>
    <izvorni_sadrzaj>
      <item>Dražen Pezo</item>
    </izvorni_sadrzaj>
    <derivirana_varijabla naziv="DomainObject.Predmet.OstaliListNazivFormated_1">
      <item>Dražen Pezo</item>
    </derivirana_varijabla>
  </DomainObject.Predmet.OstaliListNazivFormated>
  <DomainObject.Predmet.OstaliListNazivFormatedOIB>
    <izvorni_sadrzaj>
      <item>Dražen Pezo, OIB 71956500031</item>
    </izvorni_sadrzaj>
    <derivirana_varijabla naziv="DomainObject.Predmet.OstaliListNazivFormatedOIB_1">
      <item>Dražen Pezo, OIB 71956500031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GRAN CORTIGO jednostavno društvo s ograničenom odgovornošću za turizam i ugostiteljstvo, turistička agencija</izvorni_sadrzaj>
    <derivirana_varijabla naziv="DomainObject.Predmet.ProtustrankaIDrugi_1">GRAN CORTIGO jednostavno društvo s ograničenom odgovornošću za turizam i ugostiteljstvo,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GRAN CORTIGO jednostavno društvo s ograničenom odgovornošću za turizam i ugostiteljstvo, turistička agencija, OIB 13526713091, Cesta Mira 15, 21000 Split</izvorni_sadrzaj>
    <derivirana_varijabla naziv="DomainObject.Predmet.ProtustrankaIDrugiAdressOIB_1">GRAN CORTIGO jednostavno društvo s ograničenom odgovornošću za turizam i ugostiteljstvo, turistička agencija, OIB 13526713091, Cesta Mira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 CORTIGO jednostavno društvo s ograničenom odgovornošću za turizam i ugostiteljstvo, turistička agencija</item>
      <item>FINANCIJSKA AGENCIJA, RC SPLIT</item>
      <item>Dražen Pezo</item>
    </izvorni_sadrzaj>
    <derivirana_varijabla naziv="DomainObject.Predmet.SudioniciListNaziv_1">
      <item>GRAN CORTIGO jednostavno društvo s ograničenom odgovornošću za turizam i ugostiteljstvo, turistička agencija</item>
      <item>FINANCIJSKA AGENCIJA, RC SPLIT</item>
      <item>Dražen Pezo</item>
    </derivirana_varijabla>
  </DomainObject.Predmet.SudioniciListNaziv>
  <DomainObject.Predmet.SudioniciListAdressOIB>
    <izvorni_sadrzaj>
      <item>GRAN CORTIGO jednostavno društvo s ograničenom odgovornošću za turizam i ugostiteljstvo, turistička agencija, OIB 13526713091, Cesta Mira 15,21000 Split</item>
      <item>FINANCIJSKA AGENCIJA, RC SPLIT, OIB 85821130368, Mažuranićevo šetalište 24 b,21000 Split</item>
      <item>Dražen Pezo, OIB 71956500031, Cesta Mira 15,21000 Split</item>
    </izvorni_sadrzaj>
    <derivirana_varijabla naziv="DomainObject.Predmet.SudioniciListAdressOIB_1">
      <item>GRAN CORTIGO jednostavno društvo s ograničenom odgovornošću za turizam i ugostiteljstvo, turistička agencija, OIB 13526713091, Cesta Mira 15,21000 Split</item>
      <item>FINANCIJSKA AGENCIJA, RC SPLIT, OIB 85821130368, Mažuranićevo šetalište 24 b,21000 Split</item>
      <item>Dražen Pezo, OIB 71956500031, Cesta Mira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13526713091</item>
      <item>, OIB 85821130368</item>
      <item>, OIB 71956500031</item>
    </izvorni_sadrzaj>
    <derivirana_varijabla naziv="DomainObject.Predmet.SudioniciListNazivOIB_1">
      <item>, OIB 13526713091</item>
      <item>, OIB 85821130368</item>
      <item>, OIB 71956500031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986</properties:Words>
  <properties:Characters>5474</properties:Characters>
  <properties:Lines>139</properties:Lines>
  <properties:Paragraphs>37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2016-12-28T09:28:00Z</cp:lastPrinted>
  <dcterms:modified xmlns:xsi="http://www.w3.org/2001/XMLSchema-instance" xsi:type="dcterms:W3CDTF">2016-12-28T09:29:00Z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