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bc8019d" w14:paraId="bc8019d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D31E77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St-651/2017-9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D31E77">
        <w:t xml:space="preserve">DITAS d.o.o., Jazbina </w:t>
      </w:r>
      <w:proofErr w:type="spellStart"/>
      <w:r w:rsidR="00D31E77">
        <w:t>Cvetlinska</w:t>
      </w:r>
      <w:proofErr w:type="spellEnd"/>
      <w:r w:rsidR="00D31E77">
        <w:t xml:space="preserve">, Jazbina </w:t>
      </w:r>
      <w:proofErr w:type="spellStart"/>
      <w:r w:rsidR="00D31E77">
        <w:t>Cvetlinska</w:t>
      </w:r>
      <w:proofErr w:type="spellEnd"/>
      <w:r w:rsidR="00D31E77">
        <w:t xml:space="preserve"> 36</w:t>
      </w:r>
      <w:r w:rsidR="00BF5A43">
        <w:t xml:space="preserve">, OIB: </w:t>
      </w:r>
      <w:r w:rsidR="00D31E77">
        <w:t>80189585109</w:t>
      </w:r>
      <w:r w:rsidR="00BF5A43" w:rsidRPr="001B1EDE">
        <w:t xml:space="preserve">, </w:t>
      </w:r>
      <w:r w:rsidR="00703FE2" w:rsidRPr="001B1EDE">
        <w:t xml:space="preserve">dana </w:t>
      </w:r>
      <w:r w:rsidR="00D31E77">
        <w:t>8. svibnja</w:t>
      </w:r>
      <w:r w:rsidR="00AA6DB5" w:rsidRPr="001B1EDE">
        <w:t xml:space="preserve"> 2018. </w:t>
      </w:r>
      <w:r w:rsidR="00231967" w:rsidRPr="001B1EDE">
        <w:t xml:space="preserve"> </w:t>
      </w:r>
      <w:r w:rsidR="0029485F" w:rsidRPr="001B1EDE">
        <w:t xml:space="preserve"> </w:t>
      </w:r>
      <w:r w:rsidR="00682925" w:rsidRPr="001B1EDE">
        <w:t xml:space="preserve">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D31E77">
        <w:t xml:space="preserve">DITAS d.o.o., Jazbina </w:t>
      </w:r>
      <w:proofErr w:type="spellStart"/>
      <w:r w:rsidR="00D31E77">
        <w:t>Cvetlinska</w:t>
      </w:r>
      <w:proofErr w:type="spellEnd"/>
      <w:r w:rsidR="00D31E77">
        <w:t xml:space="preserve">, Jazbina </w:t>
      </w:r>
      <w:proofErr w:type="spellStart"/>
      <w:r w:rsidR="00D31E77">
        <w:t>Cvetlinska</w:t>
      </w:r>
      <w:proofErr w:type="spellEnd"/>
      <w:r w:rsidR="00D31E77">
        <w:t xml:space="preserve"> 36, OIB: 80189585109</w:t>
      </w:r>
      <w:r w:rsidR="00231967" w:rsidRPr="001B1EDE">
        <w:t>,</w:t>
      </w:r>
      <w:r w:rsidR="00F2339C" w:rsidRPr="001B1EDE">
        <w:t xml:space="preserve"> </w:t>
      </w:r>
      <w:r w:rsidRPr="001B1EDE">
        <w:t>s danom</w:t>
      </w:r>
      <w:r w:rsidR="008B3F75" w:rsidRPr="001B1EDE">
        <w:t xml:space="preserve"> </w:t>
      </w:r>
      <w:r w:rsidR="00D31E77">
        <w:t>8. svibnja 2018.</w:t>
      </w:r>
      <w:r w:rsidR="00F2339C" w:rsidRPr="001B1EDE">
        <w:t xml:space="preserve">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D31E77">
        <w:t xml:space="preserve">Siniša </w:t>
      </w:r>
      <w:proofErr w:type="spellStart"/>
      <w:r w:rsidR="00D31E77">
        <w:t>Rajnović</w:t>
      </w:r>
      <w:proofErr w:type="spellEnd"/>
      <w:r w:rsidR="00D31E77">
        <w:t xml:space="preserve">, iz Virovitice, Sv. Trojstva 87, </w:t>
      </w:r>
      <w:proofErr w:type="spellStart"/>
      <w:r w:rsidR="00D31E77">
        <w:t>Milanovac</w:t>
      </w:r>
      <w:proofErr w:type="spellEnd"/>
      <w:r w:rsidR="00E6382F">
        <w:t xml:space="preserve">, </w:t>
      </w:r>
      <w:r w:rsidR="00AA6DB5">
        <w:t xml:space="preserve">OIB: </w:t>
      </w:r>
      <w:r w:rsidR="00D31E77">
        <w:t>86217384445</w:t>
      </w:r>
      <w:r w:rsidR="00AA6DB5">
        <w:t>.</w:t>
      </w:r>
      <w:r w:rsidR="00231967">
        <w:t xml:space="preserve">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D31E77">
        <w:t xml:space="preserve">DITAS d.o.o., Jazbina </w:t>
      </w:r>
      <w:proofErr w:type="spellStart"/>
      <w:r w:rsidR="00D31E77">
        <w:t>Cvetlinska</w:t>
      </w:r>
      <w:proofErr w:type="spellEnd"/>
      <w:r w:rsidR="00D31E77">
        <w:t xml:space="preserve">, Jazbina </w:t>
      </w:r>
      <w:proofErr w:type="spellStart"/>
      <w:r w:rsidR="00D31E77">
        <w:t>Cvetlinska</w:t>
      </w:r>
      <w:proofErr w:type="spellEnd"/>
      <w:r w:rsidR="00D31E77">
        <w:t xml:space="preserve"> 36</w:t>
      </w:r>
      <w:r w:rsidR="00E6382F">
        <w:t xml:space="preserve">, OIB: </w:t>
      </w:r>
      <w:r w:rsidR="00D31E77">
        <w:t>80189585109</w:t>
      </w:r>
      <w:r w:rsidR="00E6382F">
        <w:t>.</w:t>
      </w:r>
      <w:r w:rsidR="00AA6DB5">
        <w:t xml:space="preserve">    </w:t>
      </w:r>
      <w:r w:rsidR="00F2339C">
        <w:t xml:space="preserve">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231967">
        <w:t xml:space="preserve"> </w:t>
      </w:r>
      <w:r w:rsidR="00D31E77">
        <w:t xml:space="preserve">DITAS d.o.o., Jazbina </w:t>
      </w:r>
      <w:proofErr w:type="spellStart"/>
      <w:r w:rsidR="00D31E77">
        <w:t>Cvetlinska</w:t>
      </w:r>
      <w:proofErr w:type="spellEnd"/>
      <w:r w:rsidR="00D31E77">
        <w:t xml:space="preserve">, Jazbina </w:t>
      </w:r>
      <w:proofErr w:type="spellStart"/>
      <w:r w:rsidR="00D31E77">
        <w:t>Cvetlinska</w:t>
      </w:r>
      <w:proofErr w:type="spellEnd"/>
      <w:r w:rsidR="00D31E77">
        <w:t xml:space="preserve"> 36, OIB: 80189585109</w:t>
      </w:r>
      <w:r w:rsidR="00E6382F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D31E77">
        <w:t xml:space="preserve">29. prosinca </w:t>
      </w:r>
      <w:r w:rsidR="00AA6DB5">
        <w:t>201</w:t>
      </w:r>
      <w:r w:rsidR="00D31E77">
        <w:t>7</w:t>
      </w:r>
      <w:r w:rsidR="00BF5A43">
        <w:t>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D31E77">
        <w:t>27</w:t>
      </w:r>
      <w:r w:rsidR="00E6382F">
        <w:t xml:space="preserve">. </w:t>
      </w:r>
      <w:r w:rsidR="00D31E77">
        <w:t xml:space="preserve">prosinca </w:t>
      </w:r>
      <w:r w:rsidR="00AA6DB5">
        <w:t>201</w:t>
      </w:r>
      <w:r w:rsidR="00D31E77">
        <w:t>7</w:t>
      </w:r>
      <w:r w:rsidR="00AA6DB5">
        <w:t>.</w:t>
      </w:r>
      <w:r w:rsidR="00F3222E">
        <w:t xml:space="preserve"> ima evidentirane neizvršene osnove za plaćanje u ukupnom iznosu od </w:t>
      </w:r>
      <w:r w:rsidR="00D31E77">
        <w:t>63</w:t>
      </w:r>
      <w:r w:rsidR="00231967">
        <w:t>.</w:t>
      </w:r>
      <w:r w:rsidR="00D31E77">
        <w:t>353,50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D31E77">
        <w:t xml:space="preserve">651/2017-3 od 9. veljače 2018.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D31E77">
        <w:t>651/2017-8 od 6. travnja</w:t>
      </w:r>
      <w:r w:rsidR="00AA6DB5">
        <w:t xml:space="preserve"> 2018. </w:t>
      </w:r>
      <w:r w:rsidR="00703FE2">
        <w:t>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D31E77">
        <w:t>8. svibnja</w:t>
      </w:r>
      <w:r w:rsidR="0029485F" w:rsidRPr="001B1EDE">
        <w:t xml:space="preserve"> 2018.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512772">
        <w:t>, v.r.</w:t>
      </w:r>
    </w:p>
    <w:p w:rsidRDefault="00512772" w:rsidP="00703FE2" w:rsidR="00512772">
      <w:pPr>
        <w:spacing w:lineRule="auto" w:line="240" w:after="0"/>
        <w:ind w:left="4956"/>
        <w:jc w:val="center"/>
      </w:pPr>
    </w:p>
    <w:p w:rsidRDefault="00512772" w:rsidP="00703FE2" w:rsidR="0051277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D556B" w:rsidP="00703FE2" w:rsidR="004D556B">
      <w:pPr>
        <w:spacing w:lineRule="auto" w:line="240" w:after="0"/>
        <w:ind w:left="4956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D31E77">
        <w:t xml:space="preserve">i upravitelj Siniša </w:t>
      </w:r>
      <w:proofErr w:type="spellStart"/>
      <w:r w:rsidR="00D31E77">
        <w:t>Rajnović</w:t>
      </w:r>
      <w:proofErr w:type="spellEnd"/>
      <w:r w:rsidR="00D31E77">
        <w:t xml:space="preserve">, iz Virovitice, Sv. Trojstva 87, </w:t>
      </w:r>
      <w:proofErr w:type="spellStart"/>
      <w:r w:rsidR="00D31E77">
        <w:t>Milanovac</w:t>
      </w:r>
      <w:proofErr w:type="spellEnd"/>
      <w:r w:rsidR="00E6382F">
        <w:t xml:space="preserve">         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D31E77">
        <w:t>DITAS d.o.o</w:t>
      </w:r>
      <w:r w:rsidR="00AA6DB5">
        <w:t>.,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E6382F">
        <w:t xml:space="preserve">Varaždin                                               </w:t>
      </w:r>
      <w:r w:rsidR="00CD3B4C">
        <w:t xml:space="preserve">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</w:t>
      </w:r>
      <w:bookmarkStart w:name="_GoBack" w:id="0"/>
      <w:bookmarkEnd w:id="0"/>
      <w:r w:rsidRPr="000B019C">
        <w:t>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772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B4C81" w:rsidR="00D31E77" w:rsidRPr="00703FE2">
      <w:trPr>
        <w:jc w:val="right"/>
      </w:trPr>
      <w:tc>
        <w:tcPr>
          <w:tcW w:type="dxa" w:w="4320"/>
        </w:tcPr>
        <w:p w:rsidRDefault="00D31E77" w:rsidP="00CB4C81" w:rsidR="00D31E77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St-651/2017-9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D556B"/>
    <w:rsid w:val="004E6600"/>
    <w:rsid w:val="004F4291"/>
    <w:rsid w:val="00512337"/>
    <w:rsid w:val="00512772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E77"/>
    <w:rsid w:val="00D31FBB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6382F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99797-6678-48B6-BC35-4086DB764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3435</properties:Characters>
  <properties:Lines>28</properties:Lines>
  <properties:Paragraphs>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2018-05-08T06:01:00Z</cp:lastPrinted>
  <dcterms:modified xmlns:xsi="http://www.w3.org/2001/XMLSchema-instance" xsi:type="dcterms:W3CDTF">2018-05-08T06:02:00Z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