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fe60" w14:paraId="7d7fe60" w:rsidRDefault="00EB523F" w:rsidP="00EB523F" w:rsidR="00EB523F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B523F">
        <w:rPr>
          <w:rFonts w:cs="Times New Roman" w:hAnsi="Times New Roman" w:ascii="Times New Roman"/>
          <w:sz w:val="24"/>
          <w:szCs w:val="24"/>
        </w:rPr>
        <w:t>Stečajni dužnik:</w:t>
      </w:r>
    </w:p>
    <w:p w:rsidRDefault="00EB523F" w:rsidP="00EB523F" w:rsidR="00EB523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B523F" w:rsidP="00EB523F" w:rsidR="00EB523F" w:rsidRPr="00EB523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B523F">
        <w:rPr>
          <w:rFonts w:cs="Times New Roman" w:hAnsi="Times New Roman" w:ascii="Times New Roman"/>
          <w:sz w:val="24"/>
          <w:szCs w:val="24"/>
        </w:rPr>
        <w:t xml:space="preserve">CONECO d.o.o. u stečaju, Varaždin, </w:t>
      </w:r>
    </w:p>
    <w:p w:rsidRDefault="00EB523F" w:rsidP="00EB523F" w:rsidR="00EB523F" w:rsidRPr="00EB523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B523F">
        <w:rPr>
          <w:rFonts w:cs="Times New Roman" w:hAnsi="Times New Roman" w:ascii="Times New Roman"/>
          <w:sz w:val="24"/>
          <w:szCs w:val="24"/>
        </w:rPr>
        <w:t>A Šenoe 4/6, OIB: 25143998398</w:t>
      </w:r>
    </w:p>
    <w:p w:rsidRDefault="00EB523F" w:rsidP="00EB523F" w:rsidR="00EB523F" w:rsidRPr="00EB52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523F" w:rsidP="00EB523F" w:rsidR="00EB52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523F" w:rsidP="00EB523F" w:rsidR="00EB523F" w:rsidRPr="00EB52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523F" w:rsidP="00EB523F" w:rsidR="00EB523F" w:rsidRPr="00EB52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B523F">
        <w:rPr>
          <w:rFonts w:cs="Times New Roman" w:hAnsi="Times New Roman" w:ascii="Times New Roman"/>
          <w:sz w:val="24"/>
          <w:szCs w:val="24"/>
        </w:rPr>
        <w:t>Tablica naknadno ispitanih tražbina stečajnih vjerovnika (čl. 174 SZ)</w:t>
      </w:r>
    </w:p>
    <w:p w:rsidRDefault="00EB523F" w:rsidP="00EB523F" w:rsidR="00EB523F" w:rsidRPr="00EB523F">
      <w:pPr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  <w:r w:rsidRPr="00EB523F">
        <w:rPr>
          <w:rFonts w:cs="Times New Roman" w:hAnsi="Times New Roman" w:ascii="Times New Roman"/>
          <w:sz w:val="24"/>
          <w:szCs w:val="24"/>
        </w:rPr>
        <w:t>2. viši isplatni red</w:t>
      </w:r>
    </w:p>
    <w:p w:rsidRDefault="00EB523F" w:rsidP="00EB523F" w:rsidR="00EB523F" w:rsidRPr="00EB523F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523F" w:rsidP="00EB523F" w:rsidR="00EB523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796"/>
        <w:tblInd w:type="dxa" w:w="93"/>
        <w:tblLayout w:type="fixed"/>
        <w:tblLook w:val="04A0" w:noVBand="1" w:noHBand="0" w:lastColumn="0" w:firstColumn="1" w:lastRow="0" w:firstRow="1"/>
      </w:tblPr>
      <w:tblGrid>
        <w:gridCol w:w="830"/>
        <w:gridCol w:w="3438"/>
        <w:gridCol w:w="1701"/>
        <w:gridCol w:w="1843"/>
        <w:gridCol w:w="1984"/>
      </w:tblGrid>
      <w:tr w:rsidTr="002D402D" w:rsidR="00EB523F" w:rsidRPr="00EB523F">
        <w:trPr>
          <w:trHeight w:val="1200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EB523F" w:rsidP="002D402D" w:rsidR="00EB523F" w:rsidRPr="00EB523F">
            <w:pPr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B523F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343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EB523F" w:rsidP="002D402D" w:rsidR="00EB523F" w:rsidRPr="00EB523F">
            <w:pPr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B523F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NAZIV I ADRESA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BFBFBF" w:color="000000" w:val="clear"/>
            <w:vAlign w:val="center"/>
            <w:hideMark/>
          </w:tcPr>
          <w:p w:rsidRDefault="00EB523F" w:rsidP="002D402D" w:rsidR="00EB523F" w:rsidRPr="00EB523F">
            <w:pPr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B523F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IZNOS PRIJAVLJENE TRAŽBINE /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EB523F" w:rsidP="002D402D" w:rsidR="00EB523F" w:rsidRPr="00EB523F">
            <w:pPr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B523F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IZNOS PRIZNATE TRAŽBINE / KN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EB523F" w:rsidP="002D402D" w:rsidR="00EB523F" w:rsidRPr="00EB523F">
            <w:pPr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B523F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IZNOS OSPORENE TRAŽBINE / KN</w:t>
            </w:r>
          </w:p>
        </w:tc>
      </w:tr>
      <w:tr w:rsidTr="002D402D" w:rsidR="00EB523F" w:rsidRPr="00EB523F">
        <w:trPr>
          <w:trHeight w:val="765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523F" w:rsidP="002D402D" w:rsidR="00EB523F" w:rsidRPr="00EB523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B523F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4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523F" w:rsidP="002D402D" w:rsidR="00EB523F" w:rsidRPr="00EB523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B523F">
              <w:rPr>
                <w:rFonts w:cs="Times New Roman" w:hAnsi="Times New Roman" w:ascii="Times New Roman"/>
                <w:sz w:val="24"/>
                <w:szCs w:val="24"/>
              </w:rPr>
              <w:t>AQUATEHNIKA d.o.o., Varaždin, Trg P. Štoosa 41, OIB: 90170806233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523F" w:rsidP="002D402D" w:rsidR="00EB523F" w:rsidRPr="00EB523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B523F">
              <w:rPr>
                <w:rFonts w:cs="Times New Roman" w:hAnsi="Times New Roman" w:ascii="Times New Roman"/>
                <w:sz w:val="24"/>
                <w:szCs w:val="24"/>
              </w:rPr>
              <w:t>15.844,70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523F" w:rsidP="002D402D" w:rsidR="00EB523F" w:rsidRPr="00EB523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B523F">
              <w:rPr>
                <w:rFonts w:cs="Times New Roman" w:hAnsi="Times New Roman" w:ascii="Times New Roman"/>
                <w:sz w:val="24"/>
                <w:szCs w:val="24"/>
              </w:rPr>
              <w:t>15.844,70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523F" w:rsidP="002D402D" w:rsidR="00EB523F" w:rsidRPr="00EB523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EB523F" w:rsidP="00EB523F" w:rsidR="00EB523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B523F" w:rsidP="00EB523F" w:rsidR="00EB523F" w:rsidRPr="00EB523F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B523F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25</w:t>
      </w:r>
      <w:r w:rsidRPr="00EB523F">
        <w:rPr>
          <w:rFonts w:cs="Times New Roman" w:hAnsi="Times New Roman" w:ascii="Times New Roman"/>
          <w:sz w:val="24"/>
          <w:szCs w:val="24"/>
        </w:rPr>
        <w:t>. siječnja 2016. godine</w:t>
      </w:r>
    </w:p>
    <w:p w:rsidRDefault="00EB523F" w:rsidP="00EB523F" w:rsidR="00EB523F" w:rsidRPr="00EB52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523F" w:rsidP="00EB523F" w:rsidR="00EB523F">
      <w:pPr>
        <w:pStyle w:val="Odlomakpopisa"/>
        <w:spacing w:lineRule="auto" w:line="240" w:after="0"/>
        <w:ind w:firstLine="696" w:left="6384"/>
        <w:jc w:val="center"/>
        <w:rPr>
          <w:rFonts w:cs="Times New Roman" w:hAnsi="Times New Roman" w:ascii="Times New Roman"/>
          <w:sz w:val="24"/>
          <w:szCs w:val="24"/>
        </w:rPr>
      </w:pPr>
      <w:r w:rsidRPr="00EB523F">
        <w:rPr>
          <w:rFonts w:cs="Times New Roman" w:hAnsi="Times New Roman" w:ascii="Times New Roman"/>
          <w:sz w:val="24"/>
          <w:szCs w:val="24"/>
        </w:rPr>
        <w:t>STEČAJNI SUDAC</w:t>
      </w:r>
    </w:p>
    <w:p w:rsidRDefault="00EB523F" w:rsidP="00EB523F" w:rsidR="00EB523F" w:rsidRPr="00EB523F">
      <w:pPr>
        <w:pStyle w:val="Odlomakpopisa"/>
        <w:spacing w:lineRule="auto" w:line="240" w:after="0"/>
        <w:ind w:firstLine="696" w:left="63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523F" w:rsidP="00EB523F" w:rsidR="00EB523F" w:rsidRPr="00EB523F">
      <w:pPr>
        <w:pStyle w:val="Odlomakpopisa"/>
        <w:spacing w:lineRule="auto" w:line="240" w:after="0"/>
        <w:ind w:firstLine="696" w:left="3552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523F" w:rsidP="00EB523F" w:rsidR="00EB523F" w:rsidRPr="00EB523F">
      <w:pPr>
        <w:pStyle w:val="Odlomakpopisa"/>
        <w:spacing w:lineRule="auto" w:line="240" w:after="0"/>
        <w:ind w:firstLine="696" w:left="6384"/>
        <w:jc w:val="center"/>
        <w:rPr>
          <w:rFonts w:cs="Times New Roman" w:hAnsi="Times New Roman" w:ascii="Times New Roman"/>
          <w:sz w:val="24"/>
          <w:szCs w:val="24"/>
        </w:rPr>
      </w:pPr>
      <w:r w:rsidRPr="00EB523F"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EB523F" w:rsidR="00EB523F" w:rsidRPr="00EB523F">
      <w:headerReference w:type="default" r:id="rId8"/>
      <w:pgSz w:orient="landscape" w:h="11906" w:w="16838"/>
      <w:pgMar w:gutter="0" w:footer="709" w:header="709" w:left="2552" w:bottom="1418" w:right="2552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36A" w:rsidP="00EB523F" w:rsidR="0010336A">
      <w:pPr>
        <w:spacing w:lineRule="auto" w:line="240" w:after="0"/>
      </w:pPr>
      <w:r>
        <w:separator/>
      </w:r>
    </w:p>
  </w:endnote>
  <w:endnote w:id="0" w:type="continuationSeparator">
    <w:p w:rsidRDefault="0010336A" w:rsidP="00EB523F" w:rsidR="001033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36A" w:rsidP="00EB523F" w:rsidR="0010336A">
      <w:pPr>
        <w:spacing w:lineRule="auto" w:line="240" w:after="0"/>
      </w:pPr>
      <w:r>
        <w:separator/>
      </w:r>
    </w:p>
  </w:footnote>
  <w:footnote w:id="0" w:type="continuationSeparator">
    <w:p w:rsidRDefault="0010336A" w:rsidP="00EB523F" w:rsidR="001033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23F" w:rsidR="00EB523F" w:rsidRPr="00EB523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B523F">
      <w:rPr>
        <w:rFonts w:cs="Times New Roman" w:hAnsi="Times New Roman" w:ascii="Times New Roman"/>
        <w:sz w:val="24"/>
        <w:szCs w:val="24"/>
      </w:rPr>
      <w:t>Poslovni broj: 5 St-462/13-81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23F"/>
    <w:rsid w:val="0010336A"/>
    <w:rsid w:val="004966D8"/>
    <w:rsid w:val="00826138"/>
    <w:rsid w:val="00954519"/>
    <w:rsid w:val="00EB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2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52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23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23F"/>
  </w:style>
  <w:style w:styleId="Podnoje" w:type="paragraph">
    <w:name w:val="footer"/>
    <w:basedOn w:val="Normal"/>
    <w:link w:val="PodnojeChar"/>
    <w:uiPriority w:val="99"/>
    <w:unhideWhenUsed/>
    <w:rsid w:val="00EB523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23F"/>
  </w:style>
  <w:style w:styleId="Tekstrezerviranogmjesta" w:type="character">
    <w:name w:val="Placeholder Text"/>
    <w:basedOn w:val="Zadanifontodlomka"/>
    <w:uiPriority w:val="99"/>
    <w:semiHidden/>
    <w:rsid w:val="00496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6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6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6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6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2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52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2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B523F"/>
  </w:style>
  <w:style w:styleId="Podnoje" w:type="paragraph">
    <w:name w:val="footer"/>
    <w:basedOn w:val="Normal"/>
    <w:link w:val="PodnojeChar"/>
    <w:uiPriority w:val="99"/>
    <w:unhideWhenUsed/>
    <w:rsid w:val="00EB523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B523F"/>
  </w:style>
  <w:style w:styleId="Tekstrezerviranogmjesta" w:type="character">
    <w:name w:val="Placeholder Text"/>
    <w:basedOn w:val="Zadanifontodlomka"/>
    <w:uiPriority w:val="99"/>
    <w:semiHidden/>
    <w:rsid w:val="00496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6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6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6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6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St-462/2013</izvorni_sadrzaj>
    <derivirana_varijabla naziv="DomainObject.Predmet.OznakaBroj_1">St-462/2013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CONECO društvo s ograničenom odgovornošću za projektiranje, konzalting i inženjering</izvorni_sadrzaj>
    <derivirana_varijabla naziv="DomainObject.Predmet.ProtustrankaFormated_1">  CONECO društvo s ograničenom odgovornošću za projektiranje, konzalting i inženjering</derivirana_varijabla>
  </DomainObject.Predmet.ProtustrankaFormated>
  <DomainObject.Predmet.ProtustrankaFormatedOIB>
    <izvorni_sadrzaj>  CONECO društvo s ograničenom odgovornošću za projektiranje, konzalting i inženjering, OIB 25143998398</izvorni_sadrzaj>
    <derivirana_varijabla naziv="DomainObject.Predmet.ProtustrankaFormatedOIB_1">  CONECO društvo s ograničenom odgovornošću za projektiranje, konzalting i inženjering, OIB 25143998398</derivirana_varijabla>
  </DomainObject.Predmet.ProtustrankaFormatedOIB>
  <DomainObject.Predmet.ProtustrankaFormatedWithAdress>
    <izvorni_sadrzaj> CONECO društvo s ograničenom odgovornošću za projektiranje, konzalting i inženjering, Augusta Šenoe 4/6, Varaždin</izvorni_sadrzaj>
    <derivirana_varijabla naziv="DomainObject.Predmet.ProtustrankaFormatedWithAdress_1"> CONECO društvo s ograničenom odgovornošću za projektiranje, konzalting i inženjering, Augusta Šenoe 4/6, Varaždin</derivirana_varijabla>
  </DomainObject.Predmet.ProtustrankaFormatedWithAdress>
  <DomainObject.Predmet.ProtustrankaFormatedWithAdressOIB>
    <izvorni_sadrzaj> CONECO društvo s ograničenom odgovornošću za projektiranje, konzalting i inženjering, OIB 25143998398, Augusta Šenoe 4/6, Varaždin</izvorni_sadrzaj>
    <derivirana_varijabla naziv="DomainObject.Predmet.ProtustrankaFormatedWithAdressOIB_1"> CONECO društvo s ograničenom odgovornošću za projektiranje, konzalting i inženjering, OIB 25143998398, Augusta Šenoe 4/6, Varaždin</derivirana_varijabla>
  </DomainObject.Predmet.ProtustrankaFormatedWithAdressOIB>
  <DomainObject.Predmet.ProtustrankaWithAdress>
    <izvorni_sadrzaj>CONECO društvo s ograničenom odgovornošću za projektiranje, konzalting i inženjering Augusta Šenoe 4/6, Varaždin</izvorni_sadrzaj>
    <derivirana_varijabla naziv="DomainObject.Predmet.ProtustrankaWithAdress_1">CONECO društvo s ograničenom odgovornošću za projektiranje, konzalting i inženjering Augusta Šenoe 4/6, Varaždin</derivirana_varijabla>
  </DomainObject.Predmet.ProtustrankaWithAdress>
  <DomainObject.Predmet.ProtustrankaWithAdressOIB>
    <izvorni_sadrzaj>CONECO društvo s ograničenom odgovornošću za projektiranje, konzalting i inženjering, OIB 25143998398, Augusta Šenoe 4/6, Varaždin</izvorni_sadrzaj>
    <derivirana_varijabla naziv="DomainObject.Predmet.ProtustrankaWithAdressOIB_1">CONECO društvo s ograničenom odgovornošću za projektiranje, konzalting i inženjering, OIB 25143998398, Augusta Šenoe 4/6, Varaždin</derivirana_varijabla>
  </DomainObject.Predmet.ProtustrankaWithAdressOIB>
  <DomainObject.Predmet.ProtustrankaNazivFormated>
    <izvorni_sadrzaj>CONECO društvo s ograničenom odgovornošću za projektiranje, konzalting i inženjering</izvorni_sadrzaj>
    <derivirana_varijabla naziv="DomainObject.Predmet.ProtustrankaNazivFormated_1">CONECO društvo s ograničenom odgovornošću za projektiranje, konzalting i inženjering</derivirana_varijabla>
  </DomainObject.Predmet.ProtustrankaNazivFormated>
  <DomainObject.Predmet.ProtustrankaNazivFormatedOIB>
    <izvorni_sadrzaj>CONECO društvo s ograničenom odgovornošću za projektiranje, konzalting i inženjering, OIB 25143998398</izvorni_sadrzaj>
    <derivirana_varijabla naziv="DomainObject.Predmet.ProtustrankaNazivFormatedOIB_1">CONECO društvo s ograničenom odgovornošću za projektiranje, konzalting i inženjering, OIB 25143998398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HORVAT zastupanog po punomoćniku Miroslav Molnar</izvorni_sadrzaj>
    <derivirana_varijabla naziv="DomainObject.Predmet.StrankaFormated_1">  JOSIP HORVAT zastupanog po punomoćniku Miroslav Molnar</derivirana_varijabla>
  </DomainObject.Predmet.StrankaFormated>
  <DomainObject.Predmet.StrankaFormatedOIB>
    <izvorni_sadrzaj>  JOSIP HORVAT zastupanog po punomoćniku Miroslav Molnar</izvorni_sadrzaj>
    <derivirana_varijabla naziv="DomainObject.Predmet.StrankaFormatedOIB_1">  JOSIP HORVAT zastupanog po punomoćniku Miroslav Molnar</derivirana_varijabla>
  </DomainObject.Predmet.StrankaFormatedOIB>
  <DomainObject.Predmet.StrankaFormatedWithAdress>
    <izvorni_sadrzaj> JOSIP HORVAT zastupanog po punomoćniku Miroslav Molnar</izvorni_sadrzaj>
    <derivirana_varijabla naziv="DomainObject.Predmet.StrankaFormatedWithAdress_1"> JOSIP HORVAT zastupanog po punomoćniku Miroslav Molnar</derivirana_varijabla>
  </DomainObject.Predmet.StrankaFormatedWithAdress>
  <DomainObject.Predmet.StrankaFormatedWithAdressOIB>
    <izvorni_sadrzaj> JOSIP HORVAT zastupanog po punomoćniku Miroslav Molnar</izvorni_sadrzaj>
    <derivirana_varijabla naziv="DomainObject.Predmet.StrankaFormatedWithAdressOIB_1"> JOSIP HORVAT zastupanog po punomoćniku Miroslav Molnar</derivirana_varijabla>
  </DomainObject.Predmet.StrankaFormatedWithAdressOIB>
  <DomainObject.Predmet.StrankaWithAdress>
    <izvorni_sadrzaj>JOSIP HORVAT </izvorni_sadrzaj>
    <derivirana_varijabla naziv="DomainObject.Predmet.StrankaWithAdress_1">JOSIP HORVAT </derivirana_varijabla>
  </DomainObject.Predmet.StrankaWithAdress>
  <DomainObject.Predmet.StrankaWithAdressOIB>
    <izvorni_sadrzaj>JOSIP HORVAT</izvorni_sadrzaj>
    <derivirana_varijabla naziv="DomainObject.Predmet.StrankaWithAdressOIB_1">JOSIP HORVAT</derivirana_varijabla>
  </DomainObject.Predmet.StrankaWithAdressOIB>
  <DomainObject.Predmet.StrankaNazivFormated>
    <izvorni_sadrzaj>JOSIP HORVAT</izvorni_sadrzaj>
    <derivirana_varijabla naziv="DomainObject.Predmet.StrankaNazivFormated_1">JOSIP HORVAT</derivirana_varijabla>
  </DomainObject.Predmet.StrankaNazivFormated>
  <DomainObject.Predmet.StrankaNazivFormatedOIB>
    <izvorni_sadrzaj>JOSIP HORVAT</izvorni_sadrzaj>
    <derivirana_varijabla naziv="DomainObject.Predmet.StrankaNazivFormatedOIB_1">JOSIP HORVAT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HORVAT zastupanog po punomoćniku Miroslav Molnar</item>
    </izvorni_sadrzaj>
    <derivirana_varijabla naziv="DomainObject.Predmet.StrankaListFormated_1">
      <item>JOSIP HORVAT zastupanog po punomoćniku Miroslav Molnar</item>
    </derivirana_varijabla>
  </DomainObject.Predmet.StrankaListFormated>
  <DomainObject.Predmet.StrankaListFormatedOIB>
    <izvorni_sadrzaj>
      <item>JOSIP HORVAT zastupanog po punomoćniku Miroslav Molnar</item>
    </izvorni_sadrzaj>
    <derivirana_varijabla naziv="DomainObject.Predmet.StrankaListFormatedOIB_1">
      <item>JOSIP HORVAT zastupanog po punomoćniku Miroslav Molnar</item>
    </derivirana_varijabla>
  </DomainObject.Predmet.StrankaListFormatedOIB>
  <DomainObject.Predmet.StrankaListFormatedWithAdress>
    <izvorni_sadrzaj>
      <item>JOSIP HORVAT zastupanog po punomoćniku Miroslav Molnar</item>
    </izvorni_sadrzaj>
    <derivirana_varijabla naziv="DomainObject.Predmet.StrankaListFormatedWithAdress_1">
      <item>JOSIP HORVAT zastupanog po punomoćniku Miroslav Molnar</item>
    </derivirana_varijabla>
  </DomainObject.Predmet.StrankaListFormatedWithAdress>
  <DomainObject.Predmet.StrankaListFormatedWithAdressOIB>
    <izvorni_sadrzaj>
      <item>JOSIP HORVAT zastupanog po punomoćniku Miroslav Molnar</item>
    </izvorni_sadrzaj>
    <derivirana_varijabla naziv="DomainObject.Predmet.StrankaListFormatedWithAdressOIB_1">
      <item>JOSIP HORVAT zastupanog po punomoćniku Miroslav Molnar</item>
    </derivirana_varijabla>
  </DomainObject.Predmet.StrankaListFormatedWithAdressOIB>
  <DomainObject.Predmet.StrankaListNazivFormated>
    <izvorni_sadrzaj>
      <item>JOSIP HORVAT</item>
    </izvorni_sadrzaj>
    <derivirana_varijabla naziv="DomainObject.Predmet.StrankaListNazivFormated_1">
      <item>JOSIP HORVAT</item>
    </derivirana_varijabla>
  </DomainObject.Predmet.StrankaListNazivFormated>
  <DomainObject.Predmet.StrankaListNazivFormatedOIB>
    <izvorni_sadrzaj>
      <item>JOSIP HORVAT</item>
    </izvorni_sadrzaj>
    <derivirana_varijabla naziv="DomainObject.Predmet.StrankaListNazivFormatedOIB_1">
      <item>JOSIP HORVAT</item>
    </derivirana_varijabla>
  </DomainObject.Predmet.StrankaListNazivFormatedOIB>
  <DomainObject.Predmet.ProtuStrankaListFormated>
    <izvorni_sadrzaj>
      <item>CONECO društvo s ograničenom odgovornošću za projektiranje, konzalting i inženjering</item>
    </izvorni_sadrzaj>
    <derivirana_varijabla naziv="DomainObject.Predmet.ProtuStrankaListFormated_1">
      <item>CONECO društvo s ograničenom odgovornošću za projektiranje, konzalting i inženjering</item>
    </derivirana_varijabla>
  </DomainObject.Predmet.ProtuStrankaListFormated>
  <DomainObject.Predmet.ProtuStrankaListFormatedOIB>
    <izvorni_sadrzaj>
      <item>CONECO društvo s ograničenom odgovornošću za projektiranje, konzalting i inženjering, OIB 25143998398</item>
    </izvorni_sadrzaj>
    <derivirana_varijabla naziv="DomainObject.Predmet.ProtuStrankaListFormatedOIB_1">
      <item>CONECO društvo s ograničenom odgovornošću za projektiranje, konzalting i inženjering, OIB 25143998398</item>
    </derivirana_varijabla>
  </DomainObject.Predmet.ProtuStrankaListFormatedOIB>
  <DomainObject.Predmet.ProtuStrankaListFormatedWithAdress>
    <izvorni_sadrzaj>
      <item>CONECO društvo s ograničenom odgovornošću za projektiranje, konzalting i inženjering, Augusta Šenoe 4/6, Varaždin</item>
    </izvorni_sadrzaj>
    <derivirana_varijabla naziv="DomainObject.Predmet.ProtuStrankaListFormatedWithAdress_1">
      <item>CONECO društvo s ograničenom odgovornošću za projektiranje, konzalting i inženjering, Augusta Šenoe 4/6, Varaždin</item>
    </derivirana_varijabla>
  </DomainObject.Predmet.ProtuStrankaListFormatedWithAdress>
  <DomainObject.Predmet.ProtuStrankaListFormatedWithAdressOIB>
    <izvorni_sadrzaj>
      <item>CONECO društvo s ograničenom odgovornošću za projektiranje, konzalting i inženjering, OIB 25143998398, Augusta Šenoe 4/6, Varaždin</item>
    </izvorni_sadrzaj>
    <derivirana_varijabla naziv="DomainObject.Predmet.ProtuStrankaListFormatedWithAdressOIB_1">
      <item>CONECO društvo s ograničenom odgovornošću za projektiranje, konzalting i inženjering, OIB 25143998398, Augusta Šenoe 4/6, Varaždin</item>
    </derivirana_varijabla>
  </DomainObject.Predmet.ProtuStrankaListFormatedWithAdressOIB>
  <DomainObject.Predmet.ProtuStrankaListNazivFormated>
    <izvorni_sadrzaj>
      <item>CONECO društvo s ograničenom odgovornošću za projektiranje, konzalting i inženjering</item>
    </izvorni_sadrzaj>
    <derivirana_varijabla naziv="DomainObject.Predmet.ProtuStrankaListNazivFormated_1">
      <item>CONECO društvo s ograničenom odgovornošću za projektiranje, konzalting i inženjering</item>
    </derivirana_varijabla>
  </DomainObject.Predmet.ProtuStrankaListNazivFormated>
  <DomainObject.Predmet.ProtuStrankaListNazivFormatedOIB>
    <izvorni_sadrzaj>
      <item>CONECO društvo s ograničenom odgovornošću za projektiranje, konzalting i inženjering, OIB 25143998398</item>
    </izvorni_sadrzaj>
    <derivirana_varijabla naziv="DomainObject.Predmet.ProtuStrankaListNazivFormatedOIB_1">
      <item>CONECO društvo s ograničenom odgovornošću za projektiranje, konzalting i inženjering, OIB 25143998398</item>
    </derivirana_varijabla>
  </DomainObject.Predmet.ProtuStrankaListNazivFormatedOIB>
  <DomainObject.Predmet.OstaliListFormated>
    <izvorni_sadrzaj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Formated_1"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Formated>
  <DomainObject.Predmet.OstaliListFormatedOIB>
    <izvorni_sadrzaj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FormatedOIB_1"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FormatedOIB>
  <DomainObject.Predmet.OstaliListFormatedWithAdress>
    <izvorni_sadrzaj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izvorni_sadrzaj>
    <derivirana_varijabla naziv="DomainObject.Predmet.OstaliListFormatedWithAdress_1"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derivirana_varijabla>
  </DomainObject.Predmet.OstaliListFormatedWithAdress>
  <DomainObject.Predmet.OstaliListFormatedWithAdressOIB>
    <izvorni_sadrzaj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izvorni_sadrzaj>
    <derivirana_varijabla naziv="DomainObject.Predmet.OstaliListFormatedWithAdressOIB_1"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derivirana_varijabla>
  </DomainObject.Predmet.OstaliListFormatedWithAdressOIB>
  <DomainObject.Predmet.OstaliListNazivFormated>
    <izvorni_sadrzaj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NazivFormated_1"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NazivFormated>
  <DomainObject.Predmet.OstaliListNazivFormatedOIB>
    <izvorni_sadrzaj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NazivFormatedOIB_1"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HORVAT</izvorni_sadrzaj>
    <derivirana_varijabla naziv="DomainObject.Predmet.StrankaIDrugi_1">JOSIP HORVAT</derivirana_varijabla>
  </DomainObject.Predmet.StrankaIDrugi>
  <DomainObject.Predmet.ProtustrankaIDrugi>
    <izvorni_sadrzaj>CONECO društvo s ograničenom odgovornošću za projektiranje, konzalting i inženjering</izvorni_sadrzaj>
    <derivirana_varijabla naziv="DomainObject.Predmet.ProtustrankaIDrugi_1">CONECO društvo s ograničenom odgovornošću za projektiranje, konzalting i inženjering</derivirana_varijabla>
  </DomainObject.Predmet.ProtustrankaIDrugi>
  <DomainObject.Predmet.StrankaIDrugiAdressOIB>
    <izvorni_sadrzaj>JOSIP HORVAT</izvorni_sadrzaj>
    <derivirana_varijabla naziv="DomainObject.Predmet.StrankaIDrugiAdressOIB_1">JOSIP HORVAT</derivirana_varijabla>
  </DomainObject.Predmet.StrankaIDrugiAdressOIB>
  <DomainObject.Predmet.ProtustrankaIDrugiAdressOIB>
    <izvorni_sadrzaj>CONECO društvo s ograničenom odgovornošću za projektiranje, konzalting i inženjering, OIB 25143998398, Augusta Šenoe 4/6, Varaždin</izvorni_sadrzaj>
    <derivirana_varijabla naziv="DomainObject.Predmet.ProtustrankaIDrugiAdressOIB_1">CONECO društvo s ograničenom odgovornošću za projektiranje, konzalting i inženjering, OIB 25143998398, Augusta Šenoe 4/6,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SudioniciListNaziv_1"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SudioniciListNaziv>
  <DomainObject.Predmet.SudioniciListAdressOIB>
    <izvorni_sadrzaj>
      <item>JOSIP HORVAT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izvorni_sadrzaj>
    <derivirana_varijabla naziv="DomainObject.Predmet.SudioniciListAdressOIB_1">
      <item>JOSIP HORVAT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izvorni_sadrzaj>
    <derivirana_varijabla naziv="DomainObject.Predmet.SudioniciListNazivOIB_1">
      <item>, OIB null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68</properties:Words>
  <properties:Characters>396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2016-01-25T12:42:00Z</dcterms:created>
  <dc:creator>Lea Rogina</dc:creator>
  <cp:lastModifiedBy>Lea Rogina</cp:lastModifiedBy>
  <cp:lastPrinted>2016-01-25T12:47:00Z</cp:lastPrinted>
  <dcterms:modified xmlns:xsi="http://www.w3.org/2001/XMLSchema-instance" xsi:type="dcterms:W3CDTF">2016-01-25T12:48:00Z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