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11d5" w14:paraId="57a11d5" w:rsidRDefault="00493B21" w:rsidP="00493B21" w:rsidR="00493B2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93B21" w:rsidP="00493B21" w:rsidR="00493B21">
      <w:pPr>
        <w:spacing w:after="0"/>
        <w:jc w:val="both"/>
      </w:pPr>
      <w:r>
        <w:t xml:space="preserve">       REPUBLIKA HRVATSKA</w:t>
      </w:r>
    </w:p>
    <w:p w:rsidRDefault="00493B21" w:rsidP="00493B21" w:rsidR="00493B2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93B21" w:rsidP="00493B21" w:rsidR="00493B21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493B21" w:rsidP="00493B21" w:rsidR="00493B21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St-172/16-24</w:t>
      </w:r>
    </w:p>
    <w:p w:rsidRDefault="00493B21" w:rsidP="00493B21" w:rsidR="00493B21">
      <w:pPr>
        <w:pStyle w:val="Tijeloteksta"/>
        <w:spacing w:after="0"/>
        <w:rPr>
          <w:b/>
          <w:bCs/>
        </w:rPr>
      </w:pPr>
    </w:p>
    <w:p w:rsidRDefault="00493B21" w:rsidP="00493B21" w:rsidR="00493B21">
      <w:pPr>
        <w:pStyle w:val="Tijeloteksta"/>
        <w:spacing w:after="0"/>
        <w:rPr>
          <w:b/>
          <w:bCs/>
        </w:rPr>
      </w:pPr>
    </w:p>
    <w:p w:rsidRDefault="00493B21" w:rsidP="00493B21" w:rsidR="00493B21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kao stečajnom sucu, u stečajnom postupku nad stečajnim dužnikom GRAĐEVINSKO PODUZETNIŠTVO BLAGAJ - d.o.o. u stečaju, Selnik, Glavna 46, MBS: 070092432, OIB: 90618931788, u postupku prodaje nekretnine stečajnog dužnika, dana 22. ožujka 2017. godine donio je slijedeći </w:t>
      </w:r>
    </w:p>
    <w:p w:rsidRDefault="00493B21" w:rsidP="00493B21" w:rsidR="00493B21" w:rsidRPr="00493B21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493B21">
        <w:rPr>
          <w:color w:themeColor="text1" w:val="000000"/>
          <w:sz w:val="24"/>
          <w:szCs w:val="24"/>
        </w:rPr>
        <w:t>ZAKLJUČAK O PRODAJI</w:t>
      </w:r>
    </w:p>
    <w:p w:rsidRDefault="00493B21" w:rsidP="00493B21" w:rsidR="00493B21">
      <w:pPr>
        <w:spacing w:after="0"/>
        <w:jc w:val="center"/>
        <w:rPr>
          <w:b/>
          <w:bCs/>
        </w:rPr>
      </w:pPr>
    </w:p>
    <w:p w:rsidRDefault="00493B21" w:rsidP="00493B21" w:rsidR="00493B21">
      <w:pPr>
        <w:spacing w:after="0"/>
        <w:jc w:val="center"/>
        <w:rPr>
          <w:b/>
          <w:bCs/>
        </w:rPr>
      </w:pPr>
    </w:p>
    <w:p w:rsidRDefault="00493B21" w:rsidP="00493B21" w:rsidR="00493B21">
      <w:pPr>
        <w:pStyle w:val="Tijeloteksta"/>
        <w:spacing w:after="0"/>
        <w:ind w:firstLine="708"/>
        <w:jc w:val="both"/>
      </w:pPr>
      <w:r>
        <w:t xml:space="preserve">I/ Na temelju odluke Skupštine vjerovnika od 7.9.2016. te rješenja o prodaji nekretnina broj 3 St-172/16-22 od 8.2.2017., određuje se prodaja nekretnine u vlasništvu stečajnog dužnika GRAĐEVINSKO PODUZETNIŠTVO BLAGAJ - d.o.o. u stečaju, Selnik, u stečajnom postupku i to:  </w:t>
      </w:r>
    </w:p>
    <w:p w:rsidRDefault="00493B21" w:rsidP="00493B21" w:rsidR="00493B21">
      <w:pPr>
        <w:spacing w:after="0"/>
        <w:jc w:val="both"/>
      </w:pPr>
    </w:p>
    <w:p w:rsidRDefault="00493B21" w:rsidP="00493B21" w:rsidR="00493B21">
      <w:pPr>
        <w:numPr>
          <w:ilvl w:val="0"/>
          <w:numId w:val="47"/>
        </w:numPr>
        <w:spacing w:after="0"/>
        <w:jc w:val="both"/>
      </w:pPr>
      <w:r>
        <w:t xml:space="preserve">čkbr. 1096/8 Ulica I. Gundulića, zgrade površine 749 m2 i igralište površine 1857 m2, upisana u zk.ul. 2769 k.o. Ludbreg, u 1/1 dijela  </w:t>
      </w:r>
    </w:p>
    <w:p w:rsidRDefault="00493B21" w:rsidP="00493B21" w:rsidR="00493B21">
      <w:pPr>
        <w:pStyle w:val="Tijeloteksta"/>
        <w:spacing w:after="0"/>
      </w:pPr>
    </w:p>
    <w:p w:rsidRDefault="00493B21" w:rsidP="00493B21" w:rsidR="00493B21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1.524.601,00 kn.</w:t>
      </w:r>
    </w:p>
    <w:p w:rsidRDefault="00493B21" w:rsidP="00493B21" w:rsidR="00493B21">
      <w:pPr>
        <w:pStyle w:val="Tijeloteksta"/>
        <w:spacing w:after="0"/>
        <w:rPr>
          <w:b/>
        </w:rPr>
      </w:pPr>
    </w:p>
    <w:p w:rsidRDefault="00493B21" w:rsidP="00493B21" w:rsidR="00493B21">
      <w:pPr>
        <w:spacing w:after="0"/>
        <w:ind w:firstLine="708"/>
        <w:jc w:val="both"/>
      </w:pPr>
      <w:r>
        <w:t>II/ Na navedenoj nekretnini upisano je razlučno pravo u korist razlučnih vjerovnika Privredna banka Zagreb d.d. i RH, Ministarstvo financija, Porezna uprava, Područni ured Varaždin.</w:t>
      </w:r>
    </w:p>
    <w:p w:rsidRDefault="00493B21" w:rsidP="00493B21" w:rsidR="00493B21">
      <w:pPr>
        <w:pStyle w:val="Tijeloteksta"/>
        <w:spacing w:after="0"/>
      </w:pPr>
    </w:p>
    <w:p w:rsidRDefault="00493B21" w:rsidP="00493B21" w:rsidR="00493B21">
      <w:pPr>
        <w:pStyle w:val="Tijeloteksta"/>
        <w:spacing w:after="0"/>
        <w:ind w:firstLine="708"/>
      </w:pPr>
      <w:r>
        <w:t>III/ Uvjeti prodaje:</w:t>
      </w:r>
    </w:p>
    <w:p w:rsidRDefault="00493B21" w:rsidP="00493B21" w:rsidR="00493B21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493B21" w:rsidP="00493B21" w:rsidR="00493B21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493B21" w:rsidP="00493B21" w:rsidR="00493B21">
      <w:pPr>
        <w:spacing w:after="0"/>
        <w:ind w:firstLine="709"/>
        <w:jc w:val="both"/>
        <w:rPr>
          <w:b/>
          <w:bCs/>
        </w:rPr>
      </w:pPr>
      <w:r>
        <w:rPr>
          <w:bCs/>
        </w:rPr>
        <w:t>3. Nekretnina koja je predmet prodaje prodaje se kao cjelina, s time da ukupno procijenjena početna cijena iznosi</w:t>
      </w:r>
      <w:r>
        <w:rPr>
          <w:b/>
          <w:bCs/>
        </w:rPr>
        <w:t xml:space="preserve"> </w:t>
      </w:r>
      <w:r>
        <w:rPr>
          <w:b/>
        </w:rPr>
        <w:t>1.524.601,00 kn</w:t>
      </w:r>
      <w:r>
        <w:rPr>
          <w:b/>
          <w:bCs/>
        </w:rPr>
        <w:t xml:space="preserve">.  </w:t>
      </w:r>
    </w:p>
    <w:p w:rsidRDefault="00493B21" w:rsidP="00493B21" w:rsidR="00493B21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Građevinsko poduzetništvo Blagaj - d.o.o. u stečaju</w:t>
      </w:r>
      <w:r>
        <w:rPr>
          <w:bCs/>
        </w:rPr>
        <w:t>, posl.br. 3 St-172/16".</w:t>
      </w:r>
    </w:p>
    <w:p w:rsidRDefault="00493B21" w:rsidP="00493B21" w:rsidR="00493B21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26. travnja 2017. godine u 10,30 sati.</w:t>
      </w:r>
    </w:p>
    <w:p w:rsidRDefault="00493B21" w:rsidP="00493B21" w:rsidR="00493B21">
      <w:pPr>
        <w:spacing w:after="0"/>
        <w:ind w:firstLine="709"/>
        <w:jc w:val="both"/>
      </w:pPr>
      <w:r>
        <w:lastRenderedPageBreak/>
        <w:t>5. Rok za podnošenje ponuda je 8 dana, računajući od dana objave ovog oglasa u javnom 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493B21" w:rsidP="00493B21" w:rsidR="00493B21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493B21" w:rsidP="00493B21" w:rsidR="00493B21">
      <w:pPr>
        <w:spacing w:after="0"/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493B21" w:rsidP="00493B21" w:rsidR="00493B21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493B21" w:rsidP="00493B21" w:rsidR="00493B21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493B21" w:rsidP="00493B21" w:rsidR="00493B21">
      <w:pPr>
        <w:spacing w:after="0"/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493B21" w:rsidP="00493B21" w:rsidR="00493B21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493B21" w:rsidP="00493B21" w:rsidR="00493B21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nekretninu koja je predmet prodaje uz prethodni dogovor sa stečajnom upraviteljicom Dašom Panjaković Senjić iz Osijeka, na broj 098 9826-798.</w:t>
      </w:r>
    </w:p>
    <w:p w:rsidRDefault="00493B21" w:rsidP="00493B21" w:rsidR="00493B21">
      <w:pPr>
        <w:pStyle w:val="Tijeloteksta"/>
        <w:tabs>
          <w:tab w:pos="1260" w:val="left"/>
        </w:tabs>
        <w:spacing w:after="0"/>
      </w:pPr>
    </w:p>
    <w:p w:rsidRDefault="00493B21" w:rsidP="00493B21" w:rsidR="00493B21">
      <w:pPr>
        <w:pStyle w:val="Tijeloteksta"/>
        <w:tabs>
          <w:tab w:pos="1260" w:val="left"/>
        </w:tabs>
        <w:spacing w:after="0"/>
        <w:ind w:left="720"/>
      </w:pPr>
    </w:p>
    <w:p w:rsidRDefault="00493B21" w:rsidP="00493B21" w:rsidR="00493B21">
      <w:pPr>
        <w:tabs>
          <w:tab w:pos="1260" w:val="left"/>
        </w:tabs>
        <w:spacing w:after="0"/>
        <w:jc w:val="center"/>
      </w:pPr>
      <w:r>
        <w:t>U Varaždinu, 22. ožujka 2017. godine</w:t>
      </w:r>
    </w:p>
    <w:p w:rsidRDefault="00493B21" w:rsidP="00493B21" w:rsidR="00493B21">
      <w:pPr>
        <w:tabs>
          <w:tab w:pos="1260" w:val="left"/>
        </w:tabs>
        <w:spacing w:after="0"/>
        <w:jc w:val="center"/>
      </w:pPr>
    </w:p>
    <w:p w:rsidRDefault="00493B21" w:rsidP="00493B21" w:rsidR="00493B21">
      <w:pPr>
        <w:tabs>
          <w:tab w:pos="1260" w:val="left"/>
        </w:tabs>
        <w:spacing w:after="0"/>
        <w:jc w:val="both"/>
      </w:pPr>
    </w:p>
    <w:p w:rsidRDefault="00493B21" w:rsidP="00493B21" w:rsidR="00493B21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93B21" w:rsidP="00493B21" w:rsidR="00493B21">
      <w:pPr>
        <w:tabs>
          <w:tab w:pos="1260" w:val="left"/>
        </w:tabs>
        <w:spacing w:after="0"/>
        <w:jc w:val="both"/>
      </w:pPr>
    </w:p>
    <w:p w:rsidRDefault="00493B21" w:rsidP="00493B21" w:rsidR="00493B21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493B21" w:rsidP="00493B21" w:rsidR="00493B21">
      <w:pPr>
        <w:tabs>
          <w:tab w:pos="1260" w:val="left"/>
        </w:tabs>
        <w:spacing w:after="0"/>
        <w:jc w:val="both"/>
      </w:pPr>
    </w:p>
    <w:p w:rsidRDefault="00493B21" w:rsidP="00493B21" w:rsidR="00493B21">
      <w:pPr>
        <w:tabs>
          <w:tab w:pos="1260" w:val="left"/>
        </w:tabs>
        <w:spacing w:after="0"/>
        <w:jc w:val="both"/>
      </w:pPr>
    </w:p>
    <w:p w:rsidRDefault="00493B21" w:rsidP="00493B21" w:rsidR="00493B21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493B21" w:rsidP="00493B21" w:rsidR="00493B21">
      <w:pPr>
        <w:tabs>
          <w:tab w:pos="1260" w:val="left"/>
        </w:tabs>
        <w:spacing w:after="0"/>
        <w:jc w:val="both"/>
      </w:pPr>
    </w:p>
    <w:p w:rsidRDefault="00493B21" w:rsidP="00493B21" w:rsidR="00493B21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493B21" w:rsidP="00493B21" w:rsidR="00493B21">
      <w:pPr>
        <w:tabs>
          <w:tab w:pos="1260" w:val="left"/>
        </w:tabs>
        <w:spacing w:after="0"/>
        <w:jc w:val="both"/>
      </w:pPr>
    </w:p>
    <w:p w:rsidRDefault="00493B21" w:rsidP="00493B21" w:rsidR="00493B21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493B21" w:rsidP="00493B21" w:rsidR="00493B21">
      <w:pPr>
        <w:tabs>
          <w:tab w:pos="1260" w:val="left"/>
        </w:tabs>
        <w:spacing w:after="0"/>
        <w:jc w:val="both"/>
      </w:pPr>
    </w:p>
    <w:p w:rsidRDefault="00493B21" w:rsidP="00493B21" w:rsidR="00493B21">
      <w:pPr>
        <w:tabs>
          <w:tab w:pos="1260" w:val="left"/>
        </w:tabs>
        <w:spacing w:after="0"/>
        <w:jc w:val="both"/>
      </w:pPr>
    </w:p>
    <w:p w:rsidRDefault="00493B21" w:rsidP="00493B21" w:rsidR="00493B21">
      <w:pPr>
        <w:spacing w:after="0"/>
        <w:jc w:val="both"/>
      </w:pPr>
      <w:r>
        <w:t xml:space="preserve"> DNA: 1. Stečajna upraviteljica Daša Panjaković Senjić iz Osijeka, Gornjodravska obala 89a</w:t>
      </w:r>
    </w:p>
    <w:p w:rsidRDefault="00493B21" w:rsidP="00493B21" w:rsidR="00493B21">
      <w:pPr>
        <w:spacing w:after="0"/>
        <w:jc w:val="both"/>
      </w:pPr>
      <w:r>
        <w:t xml:space="preserve">            2. ŽDO Varaždin, građansko-upravni odjel</w:t>
      </w:r>
    </w:p>
    <w:p w:rsidRDefault="00493B21" w:rsidP="00493B21" w:rsidR="00493B21">
      <w:pPr>
        <w:spacing w:after="0"/>
        <w:jc w:val="both"/>
      </w:pPr>
      <w:r>
        <w:t xml:space="preserve">            3. Privredna banka Zagreb d.d., po pun. OD Suić &amp; Škunca d.o.o. Zagreb, </w:t>
      </w:r>
    </w:p>
    <w:p w:rsidRDefault="00493B21" w:rsidP="00493B21" w:rsidR="00493B21">
      <w:pPr>
        <w:spacing w:after="0"/>
        <w:jc w:val="both"/>
      </w:pPr>
      <w:r>
        <w:t xml:space="preserve">                Domagojeva 14</w:t>
      </w:r>
    </w:p>
    <w:p w:rsidRDefault="00493B21" w:rsidP="00493B21" w:rsidR="00DA0242">
      <w:pPr>
        <w:spacing w:after="0"/>
        <w:jc w:val="both"/>
      </w:pPr>
      <w:r>
        <w:t xml:space="preserve">            4. e-Oglasna ploča ovoga suda 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BBB" w:rsidP="00537B78" w:rsidR="00787BBB">
      <w:r>
        <w:separator/>
      </w:r>
    </w:p>
  </w:endnote>
  <w:endnote w:id="0" w:type="continuationSeparator">
    <w:p w:rsidRDefault="00787BBB" w:rsidP="00537B78" w:rsidR="00787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BBB" w:rsidP="00537B78" w:rsidR="00787BBB">
      <w:r>
        <w:separator/>
      </w:r>
    </w:p>
  </w:footnote>
  <w:footnote w:id="0" w:type="continuationSeparator">
    <w:p w:rsidRDefault="00787BBB" w:rsidP="00537B78" w:rsidR="00787B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3B21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BBB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22C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37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St-172/2016-24</izvorni_sadrzaj>
    <derivirana_varijabla naziv="DomainObject.Oznaka_1">St-172/2016-24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St-172/2016-24</izvorni_sadrzaj>
    <derivirana_varijabla naziv="DomainObject.PoslovniBrojDokumenta_1">St-172/2016-24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BA20C-0356-491B-86F9-C3FA199C5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669</properties:Words>
  <properties:Characters>3761</properties:Characters>
  <properties:Lines>93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2017-03-22T07:03:00Z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St-172/2016-24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