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2271" w14:paraId="c0a2271"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160D6">
        <w:rPr>
          <w:b/>
          <w:color w:themeColor="text1" w:val="000000"/>
        </w:rPr>
        <w:t>196</w:t>
      </w:r>
      <w:r w:rsidR="006C6DD3" w:rsidRPr="00C661A7">
        <w:rPr>
          <w:b/>
          <w:color w:themeColor="text1" w:val="000000"/>
        </w:rPr>
        <w:t>/</w:t>
      </w:r>
      <w:r w:rsidR="008118F3" w:rsidRPr="00C661A7">
        <w:rPr>
          <w:b/>
          <w:color w:themeColor="text1" w:val="000000"/>
        </w:rPr>
        <w:t>201</w:t>
      </w:r>
      <w:r w:rsidR="008D0C06">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1E5DAE" w:rsidRPr="001E5DAE">
        <w:t>TRAVEL-DR d.o.o., A. G. Matoša 25, 21000</w:t>
      </w:r>
      <w:r w:rsidR="001E5DAE">
        <w:t xml:space="preserve"> Split, </w:t>
      </w:r>
      <w:r w:rsidR="001E5DAE" w:rsidRPr="001E5DAE">
        <w:t>OIB: 41962519853</w:t>
      </w:r>
      <w:r w:rsidRPr="00916C6F">
        <w:t xml:space="preserve">, dana </w:t>
      </w:r>
      <w:r w:rsidR="00B43582">
        <w:t>15</w:t>
      </w:r>
      <w:r w:rsidR="000D6748">
        <w:t>. lip</w:t>
      </w:r>
      <w:r w:rsidR="00195578">
        <w:t>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160D6">
        <w:rPr>
          <w:caps/>
        </w:rPr>
        <w:t>MARKO ĐIRILIĆ</w:t>
      </w:r>
      <w:r w:rsidR="00B9173A" w:rsidRPr="00C661A7">
        <w:t>,</w:t>
      </w:r>
      <w:r w:rsidR="00974344">
        <w:t xml:space="preserve"> </w:t>
      </w:r>
      <w:r w:rsidR="00C160D6">
        <w:t>Kaštel Gomilica, Cesta 35</w:t>
      </w:r>
      <w:r w:rsidR="008D0C06">
        <w:t>,</w:t>
      </w:r>
      <w:r w:rsidR="00B9173A" w:rsidRPr="00C661A7">
        <w:t xml:space="preserve"> OIB: </w:t>
      </w:r>
      <w:r w:rsidR="00C160D6">
        <w:t>30309931549</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160D6" w:rsidRPr="00C160D6">
        <w:t>TRAVEL-DR d.o.o., A. G. Matoša 25, 21000 Split, OIB: 41962519853</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C160D6">
        <w:t>196</w:t>
      </w:r>
      <w:r w:rsidR="008D0C06">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C160D6">
        <w:t>196</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C160D6">
        <w:t>2120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B43582">
        <w:rPr>
          <w:b/>
        </w:rPr>
        <w:t>15</w:t>
      </w:r>
      <w:r w:rsidR="00A31ED9" w:rsidRPr="00C661A7">
        <w:rPr>
          <w:b/>
        </w:rPr>
        <w:t xml:space="preserve">. </w:t>
      </w:r>
      <w:r w:rsidR="000D6748">
        <w:rPr>
          <w:b/>
        </w:rPr>
        <w:t>lip</w:t>
      </w:r>
      <w:r w:rsidR="00D3307D">
        <w:rPr>
          <w:b/>
        </w:rPr>
        <w:t>nja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84910">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C160D6">
      <w:rPr>
        <w:rFonts w:hAnsi="Book Antiqua" w:ascii="Book Antiqua"/>
        <w:b/>
        <w:sz w:val="20"/>
        <w:szCs w:val="20"/>
      </w:rPr>
      <w:t>196</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84910"/>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0D6"/>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348E"/>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4910"/>
    <w:rPr>
      <w:color w:val="808080"/>
      <w:bdr w:space="0" w:sz="0" w:color="auto" w:val="none"/>
      <w:shd w:fill="auto" w:color="auto" w:val="clear"/>
    </w:rPr>
  </w:style>
  <w:style w:customStyle="true" w:styleId="eSPISCCParagraphDefaultFont" w:type="character">
    <w:name w:val="eSPIS_CC_Paragraph Default Font"/>
    <w:basedOn w:val="Zadanifontodlomka"/>
    <w:rsid w:val="007849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4910"/>
    <w:rPr>
      <w:b/>
      <w:bdr w:space="0" w:sz="0" w:color="auto" w:val="none"/>
      <w:shd w:fill="FFFFCC" w:color="auto" w:val="clear"/>
      <w:lang w:val="hr-HR"/>
    </w:rPr>
  </w:style>
  <w:style w:customStyle="true" w:styleId="PozadinaSvijetloCrvena" w:type="character">
    <w:name w:val="Pozadina_SvijetloCrvena"/>
    <w:basedOn w:val="eSPISCCParagraphDefaultFont"/>
    <w:rsid w:val="0078491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491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4910"/>
    <w:rPr>
      <w:color w:val="808080"/>
      <w:bdr w:color="auto" w:space="0" w:sz="0" w:val="none"/>
      <w:shd w:color="auto" w:fill="auto" w:val="clear"/>
    </w:rPr>
  </w:style>
  <w:style w:customStyle="1" w:styleId="eSPISCCParagraphDefaultFont" w:type="character">
    <w:name w:val="eSPIS_CC_Paragraph Default Font"/>
    <w:basedOn w:val="Zadanifontodlomka"/>
    <w:rsid w:val="007849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4910"/>
    <w:rPr>
      <w:b/>
      <w:bdr w:color="auto" w:space="0" w:sz="0" w:val="none"/>
      <w:shd w:color="auto" w:fill="FFFFCC" w:val="clear"/>
      <w:lang w:val="hr-HR"/>
    </w:rPr>
  </w:style>
  <w:style w:customStyle="1" w:styleId="PozadinaSvijetloCrvena" w:type="character">
    <w:name w:val="Pozadina_SvijetloCrvena"/>
    <w:basedOn w:val="eSPISCCParagraphDefaultFont"/>
    <w:rsid w:val="0078491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491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TRAVEL-DR, d.o.o za prijevoz, usluge, ugostiteljstvo i trgovinu zastupanog po punomoćniku Alen Blagajac</izvorni_sadrzaj>
    <derivirana_varijabla naziv="DomainObject.Predmet.ProtustrankaFormated_1">  TRAVEL-DR, d.o.o za prijevoz, usluge, ugostiteljstvo i trgovinu zastupanog po punomoćniku Alen Blagajac</derivirana_varijabla>
  </DomainObject.Predmet.ProtustrankaFormated>
  <DomainObject.Predmet.ProtustrankaFormatedOIB>
    <izvorni_sadrzaj>  TRAVEL-DR, d.o.o za prijevoz, usluge, ugostiteljstvo i trgovinu, OIB 41962519853 zastupanog po punomoćniku Alen Blagajac</izvorni_sadrzaj>
    <derivirana_varijabla naziv="DomainObject.Predmet.ProtustrankaFormatedOIB_1">  TRAVEL-DR, d.o.o za prijevoz, usluge, ugostiteljstvo i trgovinu, OIB 41962519853 zastupanog po punomoćniku Alen Blagajac</derivirana_varijabla>
  </DomainObject.Predmet.ProtustrankaFormatedOIB>
  <DomainObject.Predmet.ProtustrankaFormatedWithAdress>
    <izvorni_sadrzaj> TRAVEL-DR, d.o.o za prijevoz, usluge, ugostiteljstvo i trgovinu, A.G.Matoša 25, 21000 Split zastupanog po punomoćniku Alen Blagajac</izvorni_sadrzaj>
    <derivirana_varijabla naziv="DomainObject.Predmet.ProtustrankaFormatedWithAdress_1"> TRAVEL-DR, d.o.o za prijevoz, usluge, ugostiteljstvo i trgovinu, A.G.Matoša 25, 21000 Split zastupanog po punomoćniku Alen Blagajac</derivirana_varijabla>
  </DomainObject.Predmet.ProtustrankaFormatedWithAdress>
  <DomainObject.Predmet.ProtustrankaFormatedWithAdressOIB>
    <izvorni_sadrzaj> TRAVEL-DR, d.o.o za prijevoz, usluge, ugostiteljstvo i trgovinu, OIB 41962519853, A.G.Matoša 25, 21000 Split zastupanog po punomoćniku Alen Blagajac</izvorni_sadrzaj>
    <derivirana_varijabla naziv="DomainObject.Predmet.ProtustrankaFormatedWithAdressOIB_1"> TRAVEL-DR, d.o.o za prijevoz, usluge, ugostiteljstvo i trgovinu, OIB 41962519853, A.G.Matoša 25, 21000 Split zastupanog po punomoćniku Alen Blagajac</derivirana_varijabla>
  </DomainObject.Predmet.ProtustrankaFormatedWithAdressOIB>
  <DomainObject.Predmet.ProtustrankaWithAdress>
    <izvorni_sadrzaj>TRAVEL-DR, d.o.o za prijevoz, usluge, ugostiteljstvo i trgovinu A.G.Matoša 25, 21000 Split</izvorni_sadrzaj>
    <derivirana_varijabla naziv="DomainObject.Predmet.ProtustrankaWithAdress_1">TRAVEL-DR, d.o.o za prijevoz, usluge, ugostiteljstvo i trgovinu A.G.Matoša 25, 21000 Split</derivirana_varijabla>
  </DomainObject.Predmet.ProtustrankaWithAdress>
  <DomainObject.Predmet.ProtustrankaWithAdressOIB>
    <izvorni_sadrzaj>TRAVEL-DR, d.o.o za prijevoz, usluge, ugostiteljstvo i trgovinu, OIB 41962519853, A.G.Matoša 25, 21000 Split</izvorni_sadrzaj>
    <derivirana_varijabla naziv="DomainObject.Predmet.ProtustrankaWithAdressOIB_1">TRAVEL-DR, d.o.o za prijevoz, usluge, ugostiteljstvo i trgovinu, OIB 41962519853, A.G.Matoša 25, 21000 Split</derivirana_varijabla>
  </DomainObject.Predmet.ProtustrankaWithAdressOIB>
  <DomainObject.Predmet.ProtustrankaNazivFormated>
    <izvorni_sadrzaj>TRAVEL-DR, d.o.o za prijevoz, usluge, ugostiteljstvo i trgovinu</izvorni_sadrzaj>
    <derivirana_varijabla naziv="DomainObject.Predmet.ProtustrankaNazivFormated_1">TRAVEL-DR, d.o.o za prijevoz, usluge, ugostiteljstvo i trgovinu</derivirana_varijabla>
  </DomainObject.Predmet.ProtustrankaNazivFormated>
  <DomainObject.Predmet.ProtustrankaNazivFormatedOIB>
    <izvorni_sadrzaj>TRAVEL-DR, d.o.o za prijevoz, usluge, ugostiteljstvo i trgovinu, OIB 41962519853</izvorni_sadrzaj>
    <derivirana_varijabla naziv="DomainObject.Predmet.ProtustrankaNazivFormatedOIB_1">TRAVEL-DR, d.o.o za prijevoz, usluge, ugostiteljstvo i trgovinu, OIB 41962519853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1017406.75</izvorni_sadrzaj>
    <derivirana_varijabla naziv="DomainObject.Predmet.TrenutnaVrijednost_1">1017406.75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TRAVEL-DR, d.o.o za prijevoz, usluge, ugostiteljstvo i trgovinu zastupanog po punomoćniku Alen Blagajac</item>
    </izvorni_sadrzaj>
    <derivirana_varijabla naziv="DomainObject.Predmet.ProtuStrankaListFormated_1">
      <item>TRAVEL-DR, d.o.o za prijevoz, usluge, ugostiteljstvo i trgovinu zastupanog po punomoćniku Alen Blagajac</item>
    </derivirana_varijabla>
  </DomainObject.Predmet.ProtuStrankaListFormated>
  <DomainObject.Predmet.ProtuStrankaListFormatedOIB>
    <izvorni_sadrzaj>
      <item>TRAVEL-DR, d.o.o za prijevoz, usluge, ugostiteljstvo i trgovinu, OIB 41962519853 zastupanog po punomoćniku Alen Blagajac</item>
    </izvorni_sadrzaj>
    <derivirana_varijabla naziv="DomainObject.Predmet.ProtuStrankaListFormatedOIB_1">
      <item>TRAVEL-DR, d.o.o za prijevoz, usluge, ugostiteljstvo i trgovinu, OIB 41962519853 zastupanog po punomoćniku Alen Blagajac</item>
    </derivirana_varijabla>
  </DomainObject.Predmet.ProtuStrankaListFormatedOIB>
  <DomainObject.Predmet.ProtuStrankaListFormatedWithAdress>
    <izvorni_sadrzaj>
      <item>TRAVEL-DR, d.o.o za prijevoz, usluge, ugostiteljstvo i trgovinu, A.G.Matoša 25, 21000 Split zastupanog po punomoćniku Alen Blagajac</item>
    </izvorni_sadrzaj>
    <derivirana_varijabla naziv="DomainObject.Predmet.ProtuStrankaListFormatedWithAdress_1">
      <item>TRAVEL-DR, d.o.o za prijevoz, usluge, ugostiteljstvo i trgovinu, A.G.Matoša 25, 21000 Split zastupanog po punomoćniku Alen Blagajac</item>
    </derivirana_varijabla>
  </DomainObject.Predmet.ProtuStrankaListFormatedWithAdress>
  <DomainObject.Predmet.ProtuStrankaListFormatedWithAdressOIB>
    <izvorni_sadrzaj>
      <item>TRAVEL-DR, d.o.o za prijevoz, usluge, ugostiteljstvo i trgovinu, OIB 41962519853, A.G.Matoša 25, 21000 Split zastupanog po punomoćniku Alen Blagajac</item>
    </izvorni_sadrzaj>
    <derivirana_varijabla naziv="DomainObject.Predmet.ProtuStrankaListFormatedWithAdressOIB_1">
      <item>TRAVEL-DR, d.o.o za prijevoz, usluge, ugostiteljstvo i trgovinu, OIB 41962519853, A.G.Matoša 25, 21000 Split zastupanog po punomoćniku Alen Blagajac</item>
    </derivirana_varijabla>
  </DomainObject.Predmet.ProtuStrankaListFormatedWithAdressOIB>
  <DomainObject.Predmet.ProtuStrankaListNazivFormated>
    <izvorni_sadrzaj>
      <item>TRAVEL-DR, d.o.o za prijevoz, usluge, ugostiteljstvo i trgovinu</item>
    </izvorni_sadrzaj>
    <derivirana_varijabla naziv="DomainObject.Predmet.ProtuStrankaListNazivFormated_1">
      <item>TRAVEL-DR, d.o.o za prijevoz, usluge, ugostiteljstvo i trgovinu</item>
    </derivirana_varijabla>
  </DomainObject.Predmet.ProtuStrankaListNazivFormated>
  <DomainObject.Predmet.ProtuStrankaListNazivFormatedOIB>
    <izvorni_sadrzaj>
      <item>TRAVEL-DR, d.o.o za prijevoz, usluge, ugostiteljstvo i trgovinu, OIB 41962519853</item>
    </izvorni_sadrzaj>
    <derivirana_varijabla naziv="DomainObject.Predmet.ProtuStrankaListNazivFormatedOIB_1">
      <item>TRAVEL-DR, d.o.o za prijevoz, usluge, ugostiteljstvo i trgovinu, OIB 41962519853</item>
    </derivirana_varijabla>
  </DomainObject.Predmet.ProtuStrankaListNazivFormatedOIB>
  <DomainObject.Predmet.OstaliListFormated>
    <izvorni_sadrzaj>
      <item>Alen Blagajac punomoćnik sudionika u postupku TRAVEL-DR, d.o.o za prijevoz, usluge, ugostiteljstvo i trgovinu</item>
      <item>Županijsko državno odvjetništvo u Splitu punomoćnik sudionika u postupku Ministarstvo financija RH</item>
    </izvorni_sadrzaj>
    <derivirana_varijabla naziv="DomainObject.Predmet.OstaliListFormated_1">
      <item>Alen Blagajac punomoćnik sudionika u postupku TRAVEL-DR, d.o.o za prijevoz, usluge, ugostiteljstvo i trgovinu</item>
      <item>Županijsko državno odvjetništvo u Splitu punomoćnik sudionika u postupku Ministarstvo financija RH</item>
    </derivirana_varijabla>
  </DomainObject.Predmet.OstaliListFormated>
  <DomainObject.Predmet.OstaliListFormatedOIB>
    <izvorni_sadrzaj>
      <item>Alen Blagajac punomoćnik sudionika u postupku TRAVEL-DR, d.o.o za prijevoz, usluge, ugostiteljstvo i trgovinu</item>
      <item>Županijsko državno odvjetništvo u Splitu, OIB 70793241859 punomoćnik sudionika u postupku Ministarstvo financija RH</item>
    </izvorni_sadrzaj>
    <derivirana_varijabla naziv="DomainObject.Predmet.OstaliListFormatedOIB_1">
      <item>Alen Blagajac punomoćnik sudionika u postupku TRAVEL-DR, d.o.o za prijevoz, usluge, ugostiteljstvo i trgovinu</item>
      <item>Županijsko državno odvjetništvo u Splitu, OIB 70793241859 punomoćnik sudionika u postupku Ministarstvo financija RH</item>
    </derivirana_varijabla>
  </DomainObject.Predmet.OstaliListFormatedOIB>
  <DomainObject.Predmet.OstaliListFormatedWithAdress>
    <izvorni_sadrzaj>
      <item>Alen Blagajac, Petrova 81, 10000 Zagreb punomoćnik sudionika u postupku TRAVEL-DR, d.o.o za prijevoz, usluge, ugostiteljstvo i trgovinu</item>
      <item>Županijsko državno odvjetništvo u Splitu, Gundulićeva 29a, 21000 Split punomoćnik sudionika u postupku Ministarstvo financija RH</item>
    </izvorni_sadrzaj>
    <derivirana_varijabla naziv="DomainObject.Predmet.OstaliListFormatedWithAdress_1">
      <item>Alen Blagajac, Petrova 81, 10000 Zagreb punomoćnik sudionika u postupku TRAVEL-DR, d.o.o za prijevoz, usluge, ugostiteljstvo i trgovinu</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Alen Blagajac, Petrova 81, 10000 Zagreb punomoćnik sudionika u postupku TRAVEL-DR, d.o.o za prijevoz, usluge, ugostiteljstvo i trgovinu</item>
      <item>Županijsko državno odvjetništvo u Splitu, OIB 70793241859, Gundulićeva 29a, 21000 Split punomoćnik sudionika u postupku Ministarstvo financija RH</item>
    </izvorni_sadrzaj>
    <derivirana_varijabla naziv="DomainObject.Predmet.OstaliListFormatedWithAdressOIB_1">
      <item>Alen Blagajac, Petrova 81, 10000 Zagreb punomoćnik sudionika u postupku TRAVEL-DR, d.o.o za prijevoz, usluge, ugostiteljstvo i trgovinu</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Alen Blagajac</item>
      <item>Županijsko državno odvjetništvo u Splitu</item>
    </izvorni_sadrzaj>
    <derivirana_varijabla naziv="DomainObject.Predmet.OstaliListNazivFormated_1">
      <item>Alen Blagajac</item>
      <item>Županijsko državno odvjetništvo u Splitu</item>
    </derivirana_varijabla>
  </DomainObject.Predmet.OstaliListNazivFormated>
  <DomainObject.Predmet.OstaliListNazivFormatedOIB>
    <izvorni_sadrzaj>
      <item>Alen Blagajac</item>
      <item>Županijsko državno odvjetništvo u Splitu, OIB 70793241859</item>
    </izvorni_sadrzaj>
    <derivirana_varijabla naziv="DomainObject.Predmet.OstaliListNazivFormatedOIB_1">
      <item>Alen Blagajac</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TRAVEL-DR, d.o.o za prijevoz, usluge, ugostiteljstvo i trgovinu</izvorni_sadrzaj>
    <derivirana_varijabla naziv="DomainObject.Predmet.ProtustrankaIDrugi_1">TRAVEL-DR, d.o.o za prijevoz, usluge, ugostiteljstvo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TRAVEL-DR, d.o.o za prijevoz, usluge, ugostiteljstvo i trgovinu, OIB 41962519853, A.G.Matoša 25, 21000 Split</izvorni_sadrzaj>
    <derivirana_varijabla naziv="DomainObject.Predmet.ProtustrankaIDrugiAdressOIB_1">TRAVEL-DR, d.o.o za prijevoz, usluge, ugostiteljstvo i trgovinu, OIB 41962519853, A.G.Matoša 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TRAVEL-DR, d.o.o za prijevoz, usluge, ugostiteljstvo i trgovinu</item>
      <item>Alen Blagajac</item>
      <item>Ministarstvo financija RH</item>
      <item>Županijsko državno odvjetništvo u Splitu</item>
    </izvorni_sadrzaj>
    <derivirana_varijabla naziv="DomainObject.Predmet.SudioniciListNaziv_1">
      <item>TRAVEL-DR, d.o.o za prijevoz, usluge, ugostiteljstvo i trgovinu</item>
      <item>Alen Blagajac</item>
      <item>Ministarstvo financija RH</item>
      <item>Županijsko državno odvjetništvo u Splitu</item>
    </derivirana_varijabla>
  </DomainObject.Predmet.SudioniciListNaziv>
  <DomainObject.Predmet.SudioniciListAdressOIB>
    <izvorni_sadrzaj>
      <item>TRAVEL-DR, d.o.o za prijevoz, usluge, ugostiteljstvo i trgovinu, OIB 41962519853, A.G.Matoša 25,21000 Split</item>
      <item>Alen Blagajac, Petrova 81,10000 Zagreb</item>
      <item>Ministarstvo financija RH, OIB 18683136487, Katančićeva 5,10000 Zagreb</item>
      <item>Županijsko državno odvjetništvo u Splitu, OIB 70793241859, Gundulićeva 29a,21000 Split</item>
    </izvorni_sadrzaj>
    <derivirana_varijabla naziv="DomainObject.Predmet.SudioniciListAdressOIB_1">
      <item>TRAVEL-DR, d.o.o za prijevoz, usluge, ugostiteljstvo i trgovinu, OIB 41962519853, A.G.Matoša 25,21000 Split</item>
      <item>Alen Blagajac, Petrova 81,10000 Zagreb</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41962519853</item>
      <item>, OIB null</item>
      <item>, OIB 18683136487</item>
      <item>, OIB 70793241859</item>
    </izvorni_sadrzaj>
    <derivirana_varijabla naziv="DomainObject.Predmet.SudioniciListNazivOIB_1">
      <item>, OIB 41962519853</item>
      <item>, OIB null</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4678</properties:Characters>
  <properties:Lines>118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2018-06-15T09:22:00Z</dcterms:created>
  <dc:creator>Katarina Franković</dc:creator>
  <cp:lastModifiedBy>Andrijana Leto</cp:lastModifiedBy>
  <cp:lastPrinted>2018-06-05T08:47:00Z</cp:lastPrinted>
  <dcterms:modified xmlns:xsi="http://www.w3.org/2001/XMLSchema-instance" xsi:type="dcterms:W3CDTF">2018-06-15T09:31:00Z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(196-17 rješenje plaćanje predujma člana uprave FOND 1000 SPLIT.docx)</vt:lpwstr>
  </prop:property>
  <prop:property name="CC_coloring" pid="5" fmtid="{D5CDD505-2E9C-101B-9397-08002B2CF9AE}">
    <vt:bool>false</vt:bool>
  </prop:property>
</prop:Properties>
</file>