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d3d74" w14:paraId="78d3d74" w:rsidRDefault="00172EFE" w:rsidP="00172EFE" w:rsidR="00172EFE" w:rsidRPr="007102BA">
      <w:pPr>
        <w:tabs>
          <w:tab w:pos="1020" w:val="left"/>
        </w:tabs>
        <w15:collapsed w:val="false"/>
        <w:rPr>
          <w:rFonts w:eastAsia="Calibri"/>
          <w:sz w:val="22"/>
          <w:szCs w:val="22"/>
        </w:rPr>
      </w:pPr>
      <w:bookmarkStart w:name="_GoBack" w:id="0"/>
      <w:bookmarkEnd w:id="0"/>
      <w:r>
        <w:rPr>
          <w:rFonts w:eastAsia="Calibri"/>
          <w:sz w:val="22"/>
          <w:szCs w:val="22"/>
        </w:rPr>
        <w:tab/>
      </w:r>
      <w:r w:rsidRPr="007102BA">
        <w:rPr>
          <w:rFonts w:eastAsia="Calibri" w:hAnsi="Calibri" w:ascii="Calibri"/>
          <w:noProof/>
          <w:sz w:val="22"/>
          <w:szCs w:val="22"/>
        </w:rPr>
        <w:drawing>
          <wp:inline distR="0" distL="0" distB="0" distT="0">
            <wp:extent cy="717550" cx="546100"/>
            <wp:effectExtent b="6350" r="635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72EFE" w:rsidP="00172EFE" w:rsidR="00172EFE" w:rsidRPr="007102BA">
      <w:pPr>
        <w:rPr>
          <w:rFonts w:eastAsia="Calibri"/>
          <w:b/>
        </w:rPr>
      </w:pPr>
      <w:r w:rsidRPr="007102BA">
        <w:rPr>
          <w:rFonts w:eastAsia="Calibri"/>
          <w:b/>
        </w:rPr>
        <w:t xml:space="preserve">         REPUBLIKA HRVATSKA</w:t>
      </w:r>
    </w:p>
    <w:p w:rsidRDefault="00172EFE" w:rsidP="00172EFE" w:rsidR="00172EFE" w:rsidRPr="007102BA">
      <w:pPr>
        <w:rPr>
          <w:rFonts w:eastAsia="Calibri"/>
          <w:b/>
        </w:rPr>
      </w:pPr>
      <w:r w:rsidRPr="007102BA">
        <w:rPr>
          <w:rFonts w:eastAsia="Calibri"/>
          <w:b/>
        </w:rPr>
        <w:t xml:space="preserve"> TRGOVAČKI SUD U DUBROVNIKU </w:t>
      </w:r>
    </w:p>
    <w:p w:rsidRDefault="00172EFE" w:rsidP="00172EFE" w:rsidR="00172EFE" w:rsidRPr="007102BA">
      <w:pPr>
        <w:rPr>
          <w:rFonts w:eastAsia="Calibri"/>
          <w:b/>
        </w:rPr>
      </w:pPr>
      <w:r w:rsidRPr="007102BA">
        <w:rPr>
          <w:rFonts w:eastAsia="Calibri"/>
          <w:b/>
        </w:rPr>
        <w:t xml:space="preserve">    Dubrovnik, Dr. Ante Starčevića 23</w:t>
      </w:r>
    </w:p>
    <w:p w:rsidRDefault="00510983" w:rsidP="00510983" w:rsidR="00510983" w:rsidRPr="00510983">
      <w:pPr>
        <w:jc w:val="right"/>
        <w:rPr>
          <w:b/>
          <w:sz w:val="22"/>
          <w:szCs w:val="22"/>
        </w:rPr>
      </w:pPr>
      <w:r w:rsidRPr="00510983">
        <w:rPr>
          <w:b/>
          <w:sz w:val="22"/>
          <w:szCs w:val="22"/>
        </w:rPr>
        <w:t>Posl. br. 6-St.20/2019-</w:t>
      </w:r>
      <w:r w:rsidR="002B54BB">
        <w:rPr>
          <w:b/>
          <w:sz w:val="22"/>
          <w:szCs w:val="22"/>
        </w:rPr>
        <w:t>392</w:t>
      </w:r>
    </w:p>
    <w:p w:rsidRDefault="00F94B68" w:rsidP="00B41514" w:rsidR="00F94B68" w:rsidRPr="00625D86">
      <w:pPr>
        <w:jc w:val="right"/>
        <w:rPr>
          <w:b/>
          <w:sz w:val="16"/>
          <w:szCs w:val="16"/>
        </w:rPr>
      </w:pPr>
    </w:p>
    <w:p w:rsidRDefault="00E05FA8" w:rsidP="00A61532" w:rsidR="00E05FA8" w:rsidRPr="00625D86">
      <w:pPr>
        <w:jc w:val="center"/>
        <w:rPr>
          <w:b/>
          <w:sz w:val="16"/>
          <w:szCs w:val="16"/>
        </w:rPr>
      </w:pPr>
    </w:p>
    <w:p w:rsidRDefault="00A61532" w:rsidP="00A61532" w:rsidR="00A61532" w:rsidRPr="00A61532">
      <w:pPr>
        <w:jc w:val="center"/>
        <w:rPr>
          <w:b/>
          <w:sz w:val="22"/>
          <w:szCs w:val="22"/>
        </w:rPr>
      </w:pPr>
      <w:r w:rsidRPr="00A61532">
        <w:rPr>
          <w:b/>
          <w:sz w:val="22"/>
          <w:szCs w:val="22"/>
        </w:rPr>
        <w:t>R E P U B L I K A   H R V A T S K A</w:t>
      </w:r>
    </w:p>
    <w:p w:rsidRDefault="00A61532" w:rsidP="00A61532" w:rsidR="00A61532" w:rsidRPr="00A61532">
      <w:pPr>
        <w:keepNext/>
        <w:jc w:val="center"/>
        <w:outlineLvl w:val="1"/>
        <w:rPr>
          <w:b/>
          <w:sz w:val="16"/>
          <w:szCs w:val="16"/>
        </w:rPr>
      </w:pPr>
    </w:p>
    <w:p w:rsidRDefault="00A61532" w:rsidP="00A61532" w:rsidR="00A61532" w:rsidRPr="00A61532">
      <w:pPr>
        <w:keepNext/>
        <w:jc w:val="center"/>
        <w:outlineLvl w:val="1"/>
        <w:rPr>
          <w:b/>
          <w:sz w:val="22"/>
          <w:szCs w:val="22"/>
        </w:rPr>
      </w:pPr>
      <w:r w:rsidRPr="00A61532">
        <w:rPr>
          <w:b/>
          <w:sz w:val="22"/>
          <w:szCs w:val="22"/>
        </w:rPr>
        <w:t>Z A K L J U Č A K</w:t>
      </w:r>
    </w:p>
    <w:p w:rsidRDefault="00A61532" w:rsidP="00A61532" w:rsidR="00A61532">
      <w:pPr>
        <w:jc w:val="center"/>
        <w:rPr>
          <w:b/>
          <w:sz w:val="22"/>
          <w:szCs w:val="22"/>
        </w:rPr>
      </w:pPr>
    </w:p>
    <w:p w:rsidRDefault="004D2073" w:rsidP="00A61532" w:rsidR="004D2073" w:rsidRPr="00A61532">
      <w:pPr>
        <w:jc w:val="center"/>
        <w:rPr>
          <w:b/>
          <w:sz w:val="22"/>
          <w:szCs w:val="22"/>
        </w:rPr>
      </w:pPr>
    </w:p>
    <w:p w:rsidRDefault="00A61532" w:rsidP="00172EFE" w:rsidR="00172EFE" w:rsidRPr="007102BA">
      <w:pPr>
        <w:ind w:firstLine="708"/>
        <w:jc w:val="both"/>
        <w:rPr>
          <w:rFonts w:eastAsia="Calibri"/>
          <w:sz w:val="22"/>
          <w:szCs w:val="22"/>
          <w:lang w:eastAsia="en-US"/>
        </w:rPr>
      </w:pPr>
      <w:r w:rsidRPr="00A61532">
        <w:rPr>
          <w:sz w:val="22"/>
          <w:szCs w:val="22"/>
        </w:rPr>
        <w:tab/>
      </w:r>
      <w:r w:rsidR="00172EFE" w:rsidRPr="007102BA">
        <w:rPr>
          <w:rFonts w:eastAsia="Calibri"/>
          <w:sz w:val="22"/>
          <w:szCs w:val="22"/>
        </w:rPr>
        <w:t>Trgovački sud u Dubrovniku, po sucu tog suda Srđanu Gavraniću kao stečajnom sucu u stečajnom postupku nad dužnikom</w:t>
      </w:r>
      <w:r w:rsidR="00172EFE" w:rsidRPr="007102BA">
        <w:rPr>
          <w:rFonts w:eastAsia="Calibri"/>
          <w:sz w:val="22"/>
          <w:szCs w:val="22"/>
          <w:lang w:eastAsia="en-US"/>
        </w:rPr>
        <w:t xml:space="preserve"> </w:t>
      </w:r>
      <w:r w:rsidR="00172EFE" w:rsidRPr="007102BA">
        <w:rPr>
          <w:rFonts w:eastAsia="Calibri"/>
          <w:bCs/>
          <w:sz w:val="22"/>
          <w:szCs w:val="22"/>
          <w:lang w:eastAsia="en-US"/>
        </w:rPr>
        <w:t>KONEL d.o.o. za proizvodnju, građevinarstvo, trgovinu i turizam „u stečaju“ iz Cavtata, MBS 060036973, OIB: 68436145137, zastupano po stečajnom upravitelju Ivanki Sušić iz Dubrovnika, izvan ročišta,</w:t>
      </w:r>
      <w:r w:rsidR="00172EFE" w:rsidRPr="007102BA">
        <w:rPr>
          <w:rFonts w:eastAsia="Calibri"/>
          <w:sz w:val="22"/>
          <w:szCs w:val="22"/>
          <w:lang w:eastAsia="en-US"/>
        </w:rPr>
        <w:t xml:space="preserve"> dana </w:t>
      </w:r>
      <w:r w:rsidR="002B54BB">
        <w:rPr>
          <w:rFonts w:eastAsia="Calibri"/>
          <w:sz w:val="22"/>
          <w:szCs w:val="22"/>
          <w:lang w:eastAsia="en-US"/>
        </w:rPr>
        <w:t>6. ožujka</w:t>
      </w:r>
      <w:r w:rsidR="00172EFE" w:rsidRPr="007102BA">
        <w:rPr>
          <w:rFonts w:eastAsia="Calibri"/>
          <w:sz w:val="22"/>
          <w:szCs w:val="22"/>
          <w:lang w:eastAsia="en-US"/>
        </w:rPr>
        <w:t xml:space="preserve"> 2019</w:t>
      </w:r>
      <w:r w:rsidR="00172EFE">
        <w:rPr>
          <w:rFonts w:eastAsia="Calibri"/>
          <w:sz w:val="22"/>
          <w:szCs w:val="22"/>
          <w:lang w:eastAsia="en-US"/>
        </w:rPr>
        <w:t>. godine</w:t>
      </w:r>
    </w:p>
    <w:p w:rsidRDefault="00A61532" w:rsidP="00A61532" w:rsidR="00A61532" w:rsidRPr="00A61532">
      <w:pPr>
        <w:jc w:val="both"/>
        <w:rPr>
          <w:sz w:val="22"/>
          <w:szCs w:val="22"/>
        </w:rPr>
      </w:pPr>
    </w:p>
    <w:p w:rsidRDefault="00A61532" w:rsidP="00A61532" w:rsidR="00A61532" w:rsidRPr="00A61532">
      <w:pPr>
        <w:jc w:val="both"/>
        <w:rPr>
          <w:sz w:val="16"/>
          <w:szCs w:val="16"/>
        </w:rPr>
      </w:pPr>
    </w:p>
    <w:p w:rsidRDefault="00A61532" w:rsidP="00A61532" w:rsidR="00A61532" w:rsidRPr="00A61532">
      <w:pPr>
        <w:jc w:val="both"/>
        <w:rPr>
          <w:sz w:val="16"/>
          <w:szCs w:val="16"/>
        </w:rPr>
      </w:pPr>
    </w:p>
    <w:p w:rsidRDefault="00A61532" w:rsidP="00A61532" w:rsidR="00A61532" w:rsidRPr="00A61532">
      <w:pPr>
        <w:jc w:val="center"/>
        <w:rPr>
          <w:b/>
          <w:sz w:val="22"/>
          <w:szCs w:val="22"/>
        </w:rPr>
      </w:pPr>
      <w:r w:rsidRPr="00A61532">
        <w:rPr>
          <w:b/>
          <w:sz w:val="22"/>
          <w:szCs w:val="22"/>
        </w:rPr>
        <w:t>z a k l j u č i o    j e</w:t>
      </w:r>
    </w:p>
    <w:p w:rsidRDefault="00A61532" w:rsidP="00A61532" w:rsidR="00A61532" w:rsidRPr="00A61532">
      <w:pPr>
        <w:jc w:val="center"/>
        <w:rPr>
          <w:b/>
          <w:sz w:val="22"/>
          <w:szCs w:val="22"/>
        </w:rPr>
      </w:pPr>
    </w:p>
    <w:p w:rsidRDefault="00A61532" w:rsidP="00A61532" w:rsidR="00A61532" w:rsidRPr="00A61532">
      <w:pPr>
        <w:jc w:val="both"/>
        <w:rPr>
          <w:sz w:val="22"/>
          <w:szCs w:val="22"/>
        </w:rPr>
      </w:pPr>
      <w:r w:rsidRPr="00A61532">
        <w:rPr>
          <w:b/>
          <w:sz w:val="22"/>
          <w:szCs w:val="22"/>
        </w:rPr>
        <w:t>I.</w:t>
      </w:r>
      <w:r w:rsidRPr="00A61532">
        <w:rPr>
          <w:b/>
          <w:sz w:val="22"/>
          <w:szCs w:val="22"/>
        </w:rPr>
        <w:tab/>
      </w:r>
      <w:r w:rsidRPr="00A61532">
        <w:rPr>
          <w:sz w:val="22"/>
          <w:szCs w:val="22"/>
        </w:rPr>
        <w:t xml:space="preserve">Imovina kao vlasništvo stečajnog dužnika oznake katastarske čest.: </w:t>
      </w:r>
    </w:p>
    <w:p w:rsidRDefault="00EC400D" w:rsidP="00750913" w:rsidR="000C3E8A" w:rsidRPr="00B229F0">
      <w:pPr>
        <w:jc w:val="both"/>
        <w:rPr>
          <w:sz w:val="22"/>
          <w:szCs w:val="22"/>
        </w:rPr>
      </w:pPr>
      <w:r w:rsidRPr="00EC400D">
        <w:rPr>
          <w:sz w:val="22"/>
          <w:szCs w:val="22"/>
        </w:rPr>
        <w:t xml:space="preserve">- </w:t>
      </w:r>
      <w:r w:rsidR="00750913" w:rsidRPr="00750913">
        <w:rPr>
          <w:sz w:val="22"/>
          <w:szCs w:val="22"/>
        </w:rPr>
        <w:t>kat. čestice 1644/1 šuma, z.ul. 278 k.o. OBOD</w:t>
      </w:r>
      <w:r w:rsidR="00C67D94" w:rsidRPr="00B229F0">
        <w:rPr>
          <w:sz w:val="22"/>
          <w:szCs w:val="22"/>
        </w:rPr>
        <w:t>,</w:t>
      </w:r>
    </w:p>
    <w:p w:rsidRDefault="00A61532" w:rsidP="00255860" w:rsidR="00A61532" w:rsidRPr="0019500C">
      <w:pPr>
        <w:jc w:val="both"/>
        <w:rPr>
          <w:sz w:val="22"/>
          <w:szCs w:val="22"/>
        </w:rPr>
      </w:pPr>
      <w:r w:rsidRPr="0019500C">
        <w:rPr>
          <w:sz w:val="22"/>
          <w:szCs w:val="22"/>
        </w:rPr>
        <w:t xml:space="preserve">predaju se kupcu: </w:t>
      </w:r>
      <w:r w:rsidR="00750913" w:rsidRPr="00750913">
        <w:rPr>
          <w:sz w:val="22"/>
          <w:szCs w:val="22"/>
        </w:rPr>
        <w:t>MLADEN KEZELE, Put Uskoplja 28, Zvekovica, OIB: 05451801014</w:t>
      </w:r>
      <w:r w:rsidRPr="0019500C">
        <w:rPr>
          <w:sz w:val="22"/>
          <w:szCs w:val="22"/>
        </w:rPr>
        <w:t>.</w:t>
      </w:r>
    </w:p>
    <w:p w:rsidRDefault="00A61532" w:rsidP="00A61532" w:rsidR="00A61532" w:rsidRPr="00A61532">
      <w:pPr>
        <w:tabs>
          <w:tab w:pos="709" w:val="num"/>
        </w:tabs>
        <w:ind w:hanging="709" w:left="709"/>
        <w:jc w:val="both"/>
        <w:rPr>
          <w:sz w:val="16"/>
          <w:szCs w:val="16"/>
        </w:rPr>
      </w:pPr>
      <w:r w:rsidRPr="00A61532">
        <w:rPr>
          <w:sz w:val="16"/>
          <w:szCs w:val="16"/>
        </w:rPr>
        <w:t xml:space="preserve"> </w:t>
      </w:r>
    </w:p>
    <w:p w:rsidRDefault="00A61532" w:rsidP="00A61532" w:rsidR="00A61532" w:rsidRPr="00A61532">
      <w:pPr>
        <w:ind w:hanging="720" w:left="720"/>
        <w:jc w:val="both"/>
        <w:rPr>
          <w:sz w:val="22"/>
          <w:szCs w:val="22"/>
        </w:rPr>
      </w:pPr>
      <w:r w:rsidRPr="00A61532">
        <w:rPr>
          <w:b/>
          <w:sz w:val="22"/>
          <w:szCs w:val="22"/>
        </w:rPr>
        <w:t>II.</w:t>
      </w:r>
      <w:r w:rsidRPr="00A61532">
        <w:rPr>
          <w:b/>
          <w:sz w:val="22"/>
          <w:szCs w:val="22"/>
        </w:rPr>
        <w:tab/>
      </w:r>
      <w:r w:rsidRPr="00A61532">
        <w:rPr>
          <w:sz w:val="22"/>
          <w:szCs w:val="22"/>
        </w:rPr>
        <w:t>Određuje se upis:</w:t>
      </w:r>
    </w:p>
    <w:p w:rsidRDefault="00EC400D" w:rsidP="00750913" w:rsidR="00B229F0" w:rsidRPr="00B229F0">
      <w:pPr>
        <w:jc w:val="both"/>
        <w:rPr>
          <w:sz w:val="22"/>
          <w:szCs w:val="22"/>
        </w:rPr>
      </w:pPr>
      <w:r w:rsidRPr="00EC400D">
        <w:rPr>
          <w:sz w:val="22"/>
          <w:szCs w:val="22"/>
        </w:rPr>
        <w:t xml:space="preserve">- </w:t>
      </w:r>
      <w:r w:rsidR="00750913" w:rsidRPr="00750913">
        <w:rPr>
          <w:sz w:val="22"/>
          <w:szCs w:val="22"/>
        </w:rPr>
        <w:t>kat. čestice 1644/1 šuma, z.ul. 278 k.o. OBOD</w:t>
      </w:r>
      <w:r w:rsidR="00B229F0" w:rsidRPr="00B229F0">
        <w:rPr>
          <w:sz w:val="22"/>
          <w:szCs w:val="22"/>
        </w:rPr>
        <w:t>,</w:t>
      </w:r>
    </w:p>
    <w:p w:rsidRDefault="00226F11" w:rsidP="00255860" w:rsidR="00226F11">
      <w:pPr>
        <w:jc w:val="both"/>
        <w:rPr>
          <w:sz w:val="22"/>
          <w:szCs w:val="22"/>
        </w:rPr>
      </w:pPr>
      <w:r>
        <w:rPr>
          <w:sz w:val="22"/>
          <w:szCs w:val="22"/>
        </w:rPr>
        <w:t>na ime:</w:t>
      </w:r>
      <w:r w:rsidRPr="00226F11">
        <w:rPr>
          <w:sz w:val="22"/>
          <w:szCs w:val="22"/>
        </w:rPr>
        <w:t xml:space="preserve"> </w:t>
      </w:r>
      <w:r w:rsidR="00750913" w:rsidRPr="00750913">
        <w:rPr>
          <w:sz w:val="22"/>
          <w:szCs w:val="22"/>
        </w:rPr>
        <w:t>MLADEN KEZELE, Put Uskoplja 28, Zvekovica, OIB: 05451801014</w:t>
      </w:r>
      <w:r w:rsidR="00C67D94" w:rsidRPr="00C67D94">
        <w:rPr>
          <w:sz w:val="22"/>
          <w:szCs w:val="22"/>
        </w:rPr>
        <w:t>,</w:t>
      </w:r>
    </w:p>
    <w:p w:rsidRDefault="00A61532" w:rsidP="00DC49DB" w:rsidR="00A61532" w:rsidRPr="00A61532">
      <w:pPr>
        <w:jc w:val="both"/>
        <w:rPr>
          <w:sz w:val="22"/>
          <w:szCs w:val="22"/>
        </w:rPr>
      </w:pPr>
      <w:r w:rsidRPr="00A61532">
        <w:rPr>
          <w:sz w:val="22"/>
          <w:szCs w:val="22"/>
        </w:rPr>
        <w:t>uz istovremeno brisanje na istim nekretninama u tom dijelu svih upisa prava vlasništva i tereta na nekretninama koji prestaju prodajom.</w:t>
      </w:r>
    </w:p>
    <w:p w:rsidRDefault="00A61532" w:rsidP="00A61532" w:rsidR="00A61532" w:rsidRPr="00625D86">
      <w:pPr>
        <w:jc w:val="both"/>
        <w:rPr>
          <w:sz w:val="16"/>
          <w:szCs w:val="16"/>
        </w:rPr>
      </w:pPr>
    </w:p>
    <w:p w:rsidRDefault="00226F11" w:rsidP="00A61532" w:rsidR="00226F11" w:rsidRPr="00625D86">
      <w:pPr>
        <w:jc w:val="both"/>
        <w:rPr>
          <w:sz w:val="16"/>
          <w:szCs w:val="16"/>
        </w:rPr>
      </w:pPr>
    </w:p>
    <w:p w:rsidRDefault="00A61532" w:rsidP="00A61532" w:rsidR="00A61532" w:rsidRPr="00A61532">
      <w:pPr>
        <w:jc w:val="center"/>
        <w:rPr>
          <w:sz w:val="22"/>
          <w:szCs w:val="22"/>
        </w:rPr>
      </w:pPr>
      <w:r w:rsidRPr="00A61532">
        <w:rPr>
          <w:b/>
          <w:sz w:val="22"/>
          <w:szCs w:val="22"/>
        </w:rPr>
        <w:t>Obrazloženje</w:t>
      </w:r>
    </w:p>
    <w:p w:rsidRDefault="00A61532" w:rsidP="00A61532" w:rsidR="00A61532" w:rsidRPr="00A61532">
      <w:pPr>
        <w:jc w:val="center"/>
        <w:rPr>
          <w:sz w:val="22"/>
          <w:szCs w:val="22"/>
        </w:rPr>
      </w:pPr>
    </w:p>
    <w:p w:rsidRDefault="00A61532" w:rsidP="00A61532" w:rsidR="00A61532" w:rsidRPr="00A61532">
      <w:pPr>
        <w:jc w:val="both"/>
        <w:rPr>
          <w:sz w:val="22"/>
          <w:szCs w:val="22"/>
        </w:rPr>
      </w:pPr>
      <w:r w:rsidRPr="00A61532">
        <w:rPr>
          <w:sz w:val="22"/>
          <w:szCs w:val="22"/>
        </w:rPr>
        <w:tab/>
        <w:t xml:space="preserve">Nakon što je kupac </w:t>
      </w:r>
      <w:r w:rsidR="00750913">
        <w:rPr>
          <w:sz w:val="22"/>
          <w:szCs w:val="22"/>
        </w:rPr>
        <w:t>Mladen Kezele, Zvekovica,</w:t>
      </w:r>
      <w:r w:rsidR="00BC2E2F" w:rsidRPr="00BC2E2F">
        <w:rPr>
          <w:sz w:val="22"/>
          <w:szCs w:val="22"/>
        </w:rPr>
        <w:t xml:space="preserve"> </w:t>
      </w:r>
      <w:r w:rsidRPr="00A61532">
        <w:rPr>
          <w:sz w:val="22"/>
          <w:szCs w:val="22"/>
        </w:rPr>
        <w:t>prema izvješć</w:t>
      </w:r>
      <w:r w:rsidR="0019500C">
        <w:rPr>
          <w:sz w:val="22"/>
          <w:szCs w:val="22"/>
        </w:rPr>
        <w:t>u</w:t>
      </w:r>
      <w:r w:rsidRPr="00A61532">
        <w:rPr>
          <w:sz w:val="22"/>
          <w:szCs w:val="22"/>
        </w:rPr>
        <w:t xml:space="preserve"> Fi</w:t>
      </w:r>
      <w:r w:rsidR="00FA46E0">
        <w:rPr>
          <w:sz w:val="22"/>
          <w:szCs w:val="22"/>
        </w:rPr>
        <w:t xml:space="preserve">nancijske agencije </w:t>
      </w:r>
      <w:r w:rsidR="00B7238F" w:rsidRPr="00B7238F">
        <w:rPr>
          <w:sz w:val="22"/>
          <w:szCs w:val="22"/>
        </w:rPr>
        <w:t xml:space="preserve">(list spisa </w:t>
      </w:r>
      <w:r w:rsidR="002B54BB">
        <w:rPr>
          <w:sz w:val="22"/>
          <w:szCs w:val="22"/>
        </w:rPr>
        <w:t>1946</w:t>
      </w:r>
      <w:r w:rsidR="00607668">
        <w:rPr>
          <w:sz w:val="22"/>
          <w:szCs w:val="22"/>
        </w:rPr>
        <w:t>)</w:t>
      </w:r>
      <w:r w:rsidR="00B7238F" w:rsidRPr="00B7238F">
        <w:rPr>
          <w:sz w:val="22"/>
          <w:szCs w:val="22"/>
        </w:rPr>
        <w:t xml:space="preserve"> </w:t>
      </w:r>
      <w:r w:rsidR="00226F11">
        <w:rPr>
          <w:sz w:val="22"/>
          <w:szCs w:val="22"/>
        </w:rPr>
        <w:t>postupi</w:t>
      </w:r>
      <w:r w:rsidR="00607668">
        <w:rPr>
          <w:sz w:val="22"/>
          <w:szCs w:val="22"/>
        </w:rPr>
        <w:t>o</w:t>
      </w:r>
      <w:r w:rsidRPr="00A61532">
        <w:rPr>
          <w:sz w:val="22"/>
          <w:szCs w:val="22"/>
        </w:rPr>
        <w:t xml:space="preserve"> po rješenju ovog suda posl. br. St</w:t>
      </w:r>
      <w:r w:rsidR="00F94389">
        <w:rPr>
          <w:sz w:val="22"/>
          <w:szCs w:val="22"/>
        </w:rPr>
        <w:t>.</w:t>
      </w:r>
      <w:r w:rsidR="00607668">
        <w:rPr>
          <w:sz w:val="22"/>
          <w:szCs w:val="22"/>
        </w:rPr>
        <w:t>20</w:t>
      </w:r>
      <w:r w:rsidRPr="00A61532">
        <w:rPr>
          <w:sz w:val="22"/>
          <w:szCs w:val="22"/>
        </w:rPr>
        <w:t>/201</w:t>
      </w:r>
      <w:r w:rsidR="00607668">
        <w:rPr>
          <w:sz w:val="22"/>
          <w:szCs w:val="22"/>
        </w:rPr>
        <w:t>9</w:t>
      </w:r>
      <w:r w:rsidRPr="00A61532">
        <w:rPr>
          <w:sz w:val="22"/>
          <w:szCs w:val="22"/>
        </w:rPr>
        <w:t>-</w:t>
      </w:r>
      <w:r w:rsidR="00607668">
        <w:rPr>
          <w:sz w:val="22"/>
          <w:szCs w:val="22"/>
        </w:rPr>
        <w:t>373</w:t>
      </w:r>
      <w:r w:rsidRPr="00A61532">
        <w:rPr>
          <w:sz w:val="22"/>
          <w:szCs w:val="22"/>
        </w:rPr>
        <w:t xml:space="preserve"> od </w:t>
      </w:r>
      <w:r w:rsidR="00607668">
        <w:rPr>
          <w:sz w:val="22"/>
          <w:szCs w:val="22"/>
        </w:rPr>
        <w:t>30</w:t>
      </w:r>
      <w:r w:rsidRPr="00A61532">
        <w:rPr>
          <w:sz w:val="22"/>
          <w:szCs w:val="22"/>
        </w:rPr>
        <w:t xml:space="preserve">. </w:t>
      </w:r>
      <w:r w:rsidR="00BC2E2F">
        <w:rPr>
          <w:sz w:val="22"/>
          <w:szCs w:val="22"/>
        </w:rPr>
        <w:t>s</w:t>
      </w:r>
      <w:r w:rsidR="00607668">
        <w:rPr>
          <w:sz w:val="22"/>
          <w:szCs w:val="22"/>
        </w:rPr>
        <w:t xml:space="preserve">iječnja </w:t>
      </w:r>
      <w:r w:rsidRPr="00A61532">
        <w:rPr>
          <w:sz w:val="22"/>
          <w:szCs w:val="22"/>
        </w:rPr>
        <w:t>201</w:t>
      </w:r>
      <w:r w:rsidR="00607668">
        <w:rPr>
          <w:sz w:val="22"/>
          <w:szCs w:val="22"/>
        </w:rPr>
        <w:t>9</w:t>
      </w:r>
      <w:r w:rsidR="00BE221A">
        <w:rPr>
          <w:sz w:val="22"/>
          <w:szCs w:val="22"/>
        </w:rPr>
        <w:t>. godine i u cijelosti uplati</w:t>
      </w:r>
      <w:r w:rsidR="00991068">
        <w:rPr>
          <w:sz w:val="22"/>
          <w:szCs w:val="22"/>
        </w:rPr>
        <w:t>o</w:t>
      </w:r>
      <w:r w:rsidRPr="00A61532">
        <w:rPr>
          <w:sz w:val="22"/>
          <w:szCs w:val="22"/>
        </w:rPr>
        <w:t xml:space="preserve"> kupovninu za predmetnu imovinu u iznosu </w:t>
      </w:r>
      <w:r w:rsidR="00607668">
        <w:rPr>
          <w:sz w:val="22"/>
          <w:szCs w:val="22"/>
        </w:rPr>
        <w:t>957.500</w:t>
      </w:r>
      <w:r w:rsidR="004652D2">
        <w:rPr>
          <w:sz w:val="22"/>
          <w:szCs w:val="22"/>
        </w:rPr>
        <w:t>,00</w:t>
      </w:r>
      <w:r w:rsidRPr="00A61532">
        <w:rPr>
          <w:sz w:val="22"/>
          <w:szCs w:val="22"/>
        </w:rPr>
        <w:t xml:space="preserve"> kuna, te nakon što je označeno rješenje ovog suda </w:t>
      </w:r>
      <w:r w:rsidR="00131A58" w:rsidRPr="00131A58">
        <w:rPr>
          <w:sz w:val="22"/>
          <w:szCs w:val="22"/>
        </w:rPr>
        <w:t>St.20/2019-373 od 30. siječnja 2019.</w:t>
      </w:r>
      <w:r w:rsidR="00F94389" w:rsidRPr="00F94389">
        <w:rPr>
          <w:sz w:val="22"/>
          <w:szCs w:val="22"/>
        </w:rPr>
        <w:t xml:space="preserve"> godine </w:t>
      </w:r>
      <w:r w:rsidRPr="00A61532">
        <w:rPr>
          <w:sz w:val="22"/>
          <w:szCs w:val="22"/>
        </w:rPr>
        <w:t xml:space="preserve">postalo pravomoćno, ovaj sud je temeljem čl. 108. </w:t>
      </w:r>
      <w:r w:rsidR="005E65D5" w:rsidRPr="005E65D5">
        <w:rPr>
          <w:sz w:val="22"/>
          <w:szCs w:val="22"/>
        </w:rPr>
        <w:t>Ovršnog zakona (NN 112/12, 25/13, 93/14, 55/16, 73/17, dalje u tekstu: OZ),</w:t>
      </w:r>
      <w:r w:rsidRPr="00A61532">
        <w:rPr>
          <w:sz w:val="22"/>
          <w:szCs w:val="22"/>
        </w:rPr>
        <w:t xml:space="preserve"> koji se u ovom postupku temeljem čl. čl. 247. Stečajnog zakona (NN 71/15, </w:t>
      </w:r>
      <w:r w:rsidR="005A3162">
        <w:rPr>
          <w:sz w:val="22"/>
          <w:szCs w:val="22"/>
        </w:rPr>
        <w:t xml:space="preserve">104/17, </w:t>
      </w:r>
      <w:r w:rsidRPr="00A61532">
        <w:rPr>
          <w:sz w:val="22"/>
          <w:szCs w:val="22"/>
        </w:rPr>
        <w:t>dalje u tekstu SZ), na odgovarajući način primjenjuje, odlučio kao u izreci.</w:t>
      </w:r>
    </w:p>
    <w:p w:rsidRDefault="00A61532" w:rsidP="00A61532" w:rsidR="00A61532" w:rsidRPr="00A61532">
      <w:pPr>
        <w:jc w:val="both"/>
        <w:rPr>
          <w:sz w:val="16"/>
          <w:szCs w:val="16"/>
        </w:rPr>
      </w:pPr>
    </w:p>
    <w:p w:rsidRDefault="00104E3D" w:rsidP="00A61532" w:rsidR="00A61532" w:rsidRPr="00A61532">
      <w:pPr>
        <w:keepNext/>
        <w:jc w:val="center"/>
        <w:outlineLvl w:val="1"/>
        <w:rPr>
          <w:b/>
          <w:sz w:val="22"/>
          <w:szCs w:val="22"/>
        </w:rPr>
      </w:pPr>
      <w:r>
        <w:rPr>
          <w:b/>
          <w:sz w:val="22"/>
          <w:szCs w:val="22"/>
        </w:rPr>
        <w:t>U Dubrovniku,</w:t>
      </w:r>
      <w:r w:rsidR="00227A8A">
        <w:rPr>
          <w:b/>
          <w:sz w:val="22"/>
          <w:szCs w:val="22"/>
        </w:rPr>
        <w:t xml:space="preserve"> 1. ožujka</w:t>
      </w:r>
      <w:r w:rsidR="00EC340F">
        <w:rPr>
          <w:b/>
          <w:sz w:val="22"/>
          <w:szCs w:val="22"/>
        </w:rPr>
        <w:t xml:space="preserve"> </w:t>
      </w:r>
      <w:r w:rsidR="00A61532" w:rsidRPr="00A61532">
        <w:rPr>
          <w:b/>
          <w:sz w:val="22"/>
          <w:szCs w:val="22"/>
        </w:rPr>
        <w:t>201</w:t>
      </w:r>
      <w:r w:rsidR="00131A58">
        <w:rPr>
          <w:b/>
          <w:sz w:val="22"/>
          <w:szCs w:val="22"/>
        </w:rPr>
        <w:t>9</w:t>
      </w:r>
      <w:r w:rsidR="00A61532" w:rsidRPr="00A61532">
        <w:rPr>
          <w:b/>
          <w:sz w:val="22"/>
          <w:szCs w:val="22"/>
        </w:rPr>
        <w:t>. godine</w:t>
      </w:r>
    </w:p>
    <w:p w:rsidRDefault="00A61532" w:rsidP="00A61532" w:rsidR="00A61532" w:rsidRPr="00A61532">
      <w:pPr>
        <w:jc w:val="center"/>
        <w:rPr>
          <w:b/>
          <w:sz w:val="16"/>
          <w:szCs w:val="16"/>
        </w:rPr>
      </w:pPr>
    </w:p>
    <w:p w:rsidRDefault="00012FEC" w:rsidP="00A61532" w:rsidR="00A61532" w:rsidRPr="00A61532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2236C1">
        <w:rPr>
          <w:b/>
          <w:sz w:val="22"/>
          <w:szCs w:val="22"/>
        </w:rPr>
        <w:tab/>
      </w:r>
      <w:r w:rsidR="00A61532" w:rsidRPr="00A61532">
        <w:rPr>
          <w:b/>
          <w:sz w:val="22"/>
          <w:szCs w:val="22"/>
        </w:rPr>
        <w:t>Stečajni sudac:</w:t>
      </w:r>
    </w:p>
    <w:p w:rsidRDefault="00A61532" w:rsidP="00A61532" w:rsidR="00A61532" w:rsidRPr="00A61532">
      <w:pPr>
        <w:jc w:val="both"/>
        <w:rPr>
          <w:b/>
          <w:sz w:val="16"/>
          <w:szCs w:val="16"/>
        </w:rPr>
      </w:pPr>
    </w:p>
    <w:p w:rsidRDefault="00A61532" w:rsidP="00A61532" w:rsidR="00A61532" w:rsidRPr="00A61532">
      <w:pPr>
        <w:ind w:left="-426"/>
        <w:jc w:val="both"/>
        <w:rPr>
          <w:b/>
          <w:sz w:val="22"/>
          <w:szCs w:val="22"/>
        </w:rPr>
      </w:pPr>
      <w:r w:rsidRPr="00A61532">
        <w:rPr>
          <w:b/>
          <w:sz w:val="22"/>
          <w:szCs w:val="22"/>
        </w:rPr>
        <w:tab/>
      </w:r>
      <w:r w:rsidRPr="00A61532">
        <w:rPr>
          <w:b/>
          <w:sz w:val="22"/>
          <w:szCs w:val="22"/>
        </w:rPr>
        <w:tab/>
      </w:r>
      <w:r w:rsidRPr="00A61532">
        <w:rPr>
          <w:b/>
          <w:sz w:val="22"/>
          <w:szCs w:val="22"/>
        </w:rPr>
        <w:tab/>
      </w:r>
      <w:r w:rsidRPr="00A61532">
        <w:rPr>
          <w:b/>
          <w:sz w:val="22"/>
          <w:szCs w:val="22"/>
        </w:rPr>
        <w:tab/>
      </w:r>
      <w:r w:rsidRPr="00A61532">
        <w:rPr>
          <w:b/>
          <w:sz w:val="22"/>
          <w:szCs w:val="22"/>
        </w:rPr>
        <w:tab/>
      </w:r>
      <w:r w:rsidRPr="00A61532">
        <w:rPr>
          <w:b/>
          <w:sz w:val="22"/>
          <w:szCs w:val="22"/>
        </w:rPr>
        <w:tab/>
      </w:r>
      <w:r w:rsidRPr="00A61532">
        <w:rPr>
          <w:b/>
          <w:sz w:val="22"/>
          <w:szCs w:val="22"/>
        </w:rPr>
        <w:tab/>
      </w:r>
      <w:r w:rsidRPr="00A61532">
        <w:rPr>
          <w:b/>
          <w:sz w:val="22"/>
          <w:szCs w:val="22"/>
        </w:rPr>
        <w:tab/>
      </w:r>
      <w:r w:rsidR="00012FEC">
        <w:rPr>
          <w:b/>
          <w:sz w:val="22"/>
          <w:szCs w:val="22"/>
        </w:rPr>
        <w:t xml:space="preserve">         </w:t>
      </w:r>
      <w:r w:rsidR="00012FEC">
        <w:rPr>
          <w:b/>
          <w:sz w:val="22"/>
          <w:szCs w:val="22"/>
        </w:rPr>
        <w:tab/>
      </w:r>
      <w:r w:rsidR="002236C1">
        <w:rPr>
          <w:b/>
          <w:sz w:val="22"/>
          <w:szCs w:val="22"/>
        </w:rPr>
        <w:tab/>
      </w:r>
      <w:r w:rsidR="006758F6">
        <w:rPr>
          <w:b/>
          <w:sz w:val="22"/>
          <w:szCs w:val="22"/>
        </w:rPr>
        <w:t>Srđan Gavranić</w:t>
      </w:r>
    </w:p>
    <w:p w:rsidRDefault="00A61532" w:rsidP="00A61532" w:rsidR="00A61532" w:rsidRPr="00A61532">
      <w:pPr>
        <w:tabs>
          <w:tab w:pos="7560" w:val="left"/>
        </w:tabs>
        <w:jc w:val="both"/>
        <w:rPr>
          <w:b/>
          <w:sz w:val="16"/>
          <w:szCs w:val="16"/>
        </w:rPr>
      </w:pPr>
      <w:r w:rsidRPr="00A61532">
        <w:rPr>
          <w:b/>
          <w:sz w:val="16"/>
          <w:szCs w:val="16"/>
        </w:rPr>
        <w:tab/>
      </w:r>
    </w:p>
    <w:p w:rsidRDefault="00A61532" w:rsidP="00A61532" w:rsidR="00A61532" w:rsidRPr="00A61532">
      <w:pPr>
        <w:jc w:val="both"/>
        <w:rPr>
          <w:b/>
          <w:sz w:val="22"/>
          <w:szCs w:val="22"/>
        </w:rPr>
      </w:pPr>
    </w:p>
    <w:p w:rsidRDefault="004D2073" w:rsidP="00A61532" w:rsidR="004D2073">
      <w:pPr>
        <w:jc w:val="both"/>
        <w:rPr>
          <w:b/>
          <w:sz w:val="22"/>
          <w:szCs w:val="22"/>
        </w:rPr>
      </w:pPr>
    </w:p>
    <w:p w:rsidRDefault="004D2073" w:rsidP="00A61532" w:rsidR="004D2073">
      <w:pPr>
        <w:jc w:val="both"/>
        <w:rPr>
          <w:b/>
          <w:sz w:val="22"/>
          <w:szCs w:val="22"/>
        </w:rPr>
      </w:pPr>
    </w:p>
    <w:p w:rsidRDefault="00A61532" w:rsidP="00A61532" w:rsidR="00A61532" w:rsidRPr="00A61532">
      <w:pPr>
        <w:jc w:val="both"/>
        <w:rPr>
          <w:b/>
          <w:sz w:val="22"/>
          <w:szCs w:val="22"/>
        </w:rPr>
      </w:pPr>
      <w:r w:rsidRPr="00A61532">
        <w:rPr>
          <w:b/>
          <w:sz w:val="22"/>
          <w:szCs w:val="22"/>
        </w:rPr>
        <w:t>UPUTA O PRAVNOM LIJEKU</w:t>
      </w:r>
    </w:p>
    <w:p w:rsidRDefault="00A61532" w:rsidP="00A61532" w:rsidR="00A61532" w:rsidRPr="00A61532">
      <w:pPr>
        <w:jc w:val="both"/>
        <w:rPr>
          <w:sz w:val="22"/>
          <w:szCs w:val="22"/>
        </w:rPr>
      </w:pPr>
      <w:r w:rsidRPr="00A61532">
        <w:rPr>
          <w:sz w:val="22"/>
          <w:szCs w:val="22"/>
        </w:rPr>
        <w:t>Protiv ovog zaključka nije dopuštena žalba (čl. 11. st. 9. SZ-a).</w:t>
      </w:r>
    </w:p>
    <w:p w:rsidRDefault="00A61532" w:rsidP="00A61532" w:rsidR="00A61532" w:rsidRPr="00A61532">
      <w:pPr>
        <w:jc w:val="both"/>
        <w:rPr>
          <w:b/>
          <w:sz w:val="18"/>
          <w:szCs w:val="18"/>
        </w:rPr>
      </w:pPr>
    </w:p>
    <w:p w:rsidRDefault="004D2073" w:rsidP="00A61532" w:rsidR="004D2073">
      <w:pPr>
        <w:jc w:val="both"/>
        <w:rPr>
          <w:b/>
          <w:sz w:val="22"/>
          <w:szCs w:val="22"/>
        </w:rPr>
      </w:pPr>
    </w:p>
    <w:p w:rsidRDefault="004D2073" w:rsidP="00A61532" w:rsidR="004D2073">
      <w:pPr>
        <w:jc w:val="both"/>
        <w:rPr>
          <w:b/>
          <w:sz w:val="22"/>
          <w:szCs w:val="22"/>
        </w:rPr>
      </w:pPr>
    </w:p>
    <w:p w:rsidRDefault="004D2073" w:rsidP="00A61532" w:rsidR="004D2073">
      <w:pPr>
        <w:jc w:val="both"/>
        <w:rPr>
          <w:b/>
          <w:sz w:val="22"/>
          <w:szCs w:val="22"/>
        </w:rPr>
      </w:pPr>
    </w:p>
    <w:p w:rsidRDefault="00A61532" w:rsidP="00A61532" w:rsidR="00A61532" w:rsidRPr="004D2073">
      <w:pPr>
        <w:jc w:val="both"/>
        <w:rPr>
          <w:sz w:val="22"/>
          <w:szCs w:val="22"/>
        </w:rPr>
      </w:pPr>
      <w:r w:rsidRPr="004D2073">
        <w:rPr>
          <w:b/>
          <w:sz w:val="22"/>
          <w:szCs w:val="22"/>
        </w:rPr>
        <w:lastRenderedPageBreak/>
        <w:t xml:space="preserve">DN-a: </w:t>
      </w:r>
      <w:r w:rsidR="00DC5824" w:rsidRPr="004D2073">
        <w:rPr>
          <w:sz w:val="22"/>
          <w:szCs w:val="22"/>
        </w:rPr>
        <w:t>(</w:t>
      </w:r>
      <w:r w:rsidR="00227A8A">
        <w:rPr>
          <w:sz w:val="22"/>
          <w:szCs w:val="22"/>
        </w:rPr>
        <w:t>01.03</w:t>
      </w:r>
      <w:r w:rsidR="00131A58">
        <w:rPr>
          <w:sz w:val="22"/>
          <w:szCs w:val="22"/>
        </w:rPr>
        <w:t>.</w:t>
      </w:r>
      <w:r w:rsidR="0033702B">
        <w:rPr>
          <w:sz w:val="22"/>
          <w:szCs w:val="22"/>
        </w:rPr>
        <w:t>201</w:t>
      </w:r>
      <w:r w:rsidR="00131A58">
        <w:rPr>
          <w:sz w:val="22"/>
          <w:szCs w:val="22"/>
        </w:rPr>
        <w:t>9</w:t>
      </w:r>
      <w:r w:rsidRPr="004D2073">
        <w:rPr>
          <w:sz w:val="22"/>
          <w:szCs w:val="22"/>
        </w:rPr>
        <w:t>.g.)</w:t>
      </w:r>
    </w:p>
    <w:p w:rsidRDefault="005A3162" w:rsidP="004652D2" w:rsidR="004652D2">
      <w:pPr>
        <w:numPr>
          <w:ilvl w:val="0"/>
          <w:numId w:val="1"/>
        </w:numPr>
        <w:jc w:val="both"/>
      </w:pPr>
      <w:r w:rsidRPr="005A3162">
        <w:rPr>
          <w:sz w:val="22"/>
          <w:szCs w:val="22"/>
        </w:rPr>
        <w:t xml:space="preserve">stečajnom upravitelju, putem e oglasne </w:t>
      </w:r>
      <w:r w:rsidR="004652D2" w:rsidRPr="004A71CD">
        <w:t>ploče,</w:t>
      </w:r>
    </w:p>
    <w:p w:rsidRDefault="00131A58" w:rsidP="00131A58" w:rsidR="00131A58">
      <w:pPr>
        <w:numPr>
          <w:ilvl w:val="0"/>
          <w:numId w:val="1"/>
        </w:numPr>
        <w:jc w:val="both"/>
      </w:pPr>
      <w:r>
        <w:t>MLADEN KEZELE, Put Uskoplja 28, Zvekovica i putem e oglasne ploče,</w:t>
      </w:r>
    </w:p>
    <w:p w:rsidRDefault="00131A58" w:rsidP="00131A58" w:rsidR="00131A58">
      <w:pPr>
        <w:numPr>
          <w:ilvl w:val="0"/>
          <w:numId w:val="1"/>
        </w:numPr>
        <w:jc w:val="both"/>
      </w:pPr>
      <w:r>
        <w:t>Z 6 d.o.o., Cavtat, putem e oglasne ploče,</w:t>
      </w:r>
    </w:p>
    <w:p w:rsidRDefault="005A3162" w:rsidP="005A3162" w:rsidR="0080309C">
      <w:pPr>
        <w:numPr>
          <w:ilvl w:val="0"/>
          <w:numId w:val="1"/>
        </w:numPr>
        <w:jc w:val="both"/>
        <w:rPr>
          <w:sz w:val="22"/>
          <w:szCs w:val="22"/>
        </w:rPr>
      </w:pPr>
      <w:r w:rsidRPr="0080309C">
        <w:rPr>
          <w:sz w:val="22"/>
          <w:szCs w:val="22"/>
        </w:rPr>
        <w:t>Općinski sud u Dubrovniku, zemljišnoknjižni odjel,</w:t>
      </w:r>
    </w:p>
    <w:p w:rsidRDefault="005A3162" w:rsidP="005A3162" w:rsidR="0080309C">
      <w:pPr>
        <w:numPr>
          <w:ilvl w:val="0"/>
          <w:numId w:val="1"/>
        </w:numPr>
        <w:jc w:val="both"/>
        <w:rPr>
          <w:sz w:val="22"/>
          <w:szCs w:val="22"/>
        </w:rPr>
      </w:pPr>
      <w:r w:rsidRPr="0080309C">
        <w:rPr>
          <w:sz w:val="22"/>
          <w:szCs w:val="22"/>
        </w:rPr>
        <w:t xml:space="preserve">Porezna uprava </w:t>
      </w:r>
      <w:r w:rsidR="00E70809" w:rsidRPr="0080309C">
        <w:rPr>
          <w:sz w:val="22"/>
          <w:szCs w:val="22"/>
        </w:rPr>
        <w:t>Dubrovnik</w:t>
      </w:r>
      <w:r w:rsidRPr="0080309C">
        <w:rPr>
          <w:sz w:val="22"/>
          <w:szCs w:val="22"/>
        </w:rPr>
        <w:t>,</w:t>
      </w:r>
    </w:p>
    <w:p w:rsidRDefault="0080309C" w:rsidP="005A3162" w:rsidR="005A3162" w:rsidRPr="0080309C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 – ovdje.</w:t>
      </w:r>
    </w:p>
    <w:p w:rsidRDefault="00ED412C" w:rsidP="00ED412C" w:rsidR="00ED412C" w:rsidRPr="004D2073">
      <w:pPr>
        <w:tabs>
          <w:tab w:pos="142" w:val="left"/>
        </w:tabs>
        <w:jc w:val="both"/>
        <w:rPr>
          <w:sz w:val="22"/>
          <w:szCs w:val="22"/>
        </w:rPr>
      </w:pPr>
    </w:p>
    <w:p w:rsidRDefault="00435463" w:rsidP="00435463" w:rsidR="00435463" w:rsidRPr="00435463">
      <w:pPr>
        <w:tabs>
          <w:tab w:pos="142" w:val="left"/>
        </w:tabs>
        <w:jc w:val="both"/>
        <w:rPr>
          <w:sz w:val="22"/>
          <w:szCs w:val="22"/>
        </w:rPr>
      </w:pPr>
      <w:r w:rsidRPr="00435463">
        <w:rPr>
          <w:sz w:val="22"/>
          <w:szCs w:val="22"/>
        </w:rPr>
        <w:t xml:space="preserve">Na znanje: </w:t>
      </w:r>
    </w:p>
    <w:p w:rsidRDefault="00F219E6" w:rsidP="00F219E6" w:rsidR="00F219E6">
      <w:pPr>
        <w:tabs>
          <w:tab w:pos="142" w:val="left"/>
          <w:tab w:pos="720" w:val="num"/>
        </w:tabs>
        <w:jc w:val="both"/>
      </w:pPr>
      <w:r>
        <w:t xml:space="preserve">- </w:t>
      </w:r>
      <w:r w:rsidRPr="008A6489">
        <w:t xml:space="preserve">OTP BANKA HRVATSKA d.d., </w:t>
      </w:r>
      <w:r>
        <w:t>putem e oglasne ploče,</w:t>
      </w:r>
    </w:p>
    <w:p w:rsidRDefault="00F219E6" w:rsidP="00F219E6" w:rsidR="00F219E6" w:rsidRPr="008A6489">
      <w:pPr>
        <w:tabs>
          <w:tab w:pos="142" w:val="left"/>
          <w:tab w:pos="720" w:val="num"/>
        </w:tabs>
        <w:jc w:val="both"/>
      </w:pPr>
      <w:r>
        <w:t xml:space="preserve">- </w:t>
      </w:r>
      <w:r w:rsidRPr="008A6489">
        <w:t>REPUBLIKA HRVATSKA, Ministarstvo financija, Porezna uprava, Područni ured Dubrovnik, po ŽDO Dubrovnik, Građansko-uprav</w:t>
      </w:r>
      <w:r>
        <w:t>ni odjel, putem e oglasne ploče,</w:t>
      </w:r>
    </w:p>
    <w:p w:rsidRDefault="00F219E6" w:rsidP="00F219E6" w:rsidR="00F219E6" w:rsidRPr="006319AF">
      <w:pPr>
        <w:tabs>
          <w:tab w:pos="142" w:val="left"/>
          <w:tab w:pos="720" w:val="num"/>
        </w:tabs>
        <w:jc w:val="both"/>
      </w:pPr>
      <w:r>
        <w:t xml:space="preserve">- </w:t>
      </w:r>
      <w:r w:rsidRPr="008A6489">
        <w:t xml:space="preserve">Hrvoje Grandov vl. obrta Futuro Internet studio, </w:t>
      </w:r>
      <w:r>
        <w:t>putem e oglasne ploče,</w:t>
      </w:r>
    </w:p>
    <w:p w:rsidRDefault="00F219E6" w:rsidP="00F219E6" w:rsidR="00ED412C" w:rsidRPr="00F219E6">
      <w:pPr>
        <w:tabs>
          <w:tab w:pos="142" w:val="left"/>
          <w:tab w:pos="720" w:val="num"/>
        </w:tabs>
        <w:jc w:val="both"/>
      </w:pPr>
      <w:r>
        <w:t xml:space="preserve">- </w:t>
      </w:r>
      <w:r w:rsidRPr="008A6489">
        <w:t>ELEKTRO VUJEVA d.o.o.</w:t>
      </w:r>
      <w:r>
        <w:t>,</w:t>
      </w:r>
      <w:r w:rsidRPr="006319AF">
        <w:t xml:space="preserve"> putem e oglasne ploče.</w:t>
      </w:r>
    </w:p>
    <w:sectPr w:rsidSect="005E65D5" w:rsidR="00ED412C" w:rsidRPr="00F219E6">
      <w:headerReference w:type="even" r:id="rId11"/>
      <w:headerReference w:type="default" r:id="rId12"/>
      <w:pgSz w:h="16838" w:w="11906"/>
      <w:pgMar w:gutter="0" w:footer="720" w:header="720" w:left="1560" w:bottom="1276" w:right="1416" w:top="993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0485" w:rsidR="00FF0485">
      <w:r>
        <w:separator/>
      </w:r>
    </w:p>
  </w:endnote>
  <w:endnote w:id="0" w:type="continuationSeparator">
    <w:p w:rsidRDefault="00FF0485" w:rsidR="00FF04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0485" w:rsidR="00FF0485">
      <w:r>
        <w:separator/>
      </w:r>
    </w:p>
  </w:footnote>
  <w:footnote w:id="0" w:type="continuationSeparator">
    <w:p w:rsidRDefault="00FF0485" w:rsidR="00FF04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F0485" w:rsidR="00FF04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4002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F0485" w:rsidP="00B109D3" w:rsidR="00FF0485">
    <w:pPr>
      <w:jc w:val="right"/>
      <w:rPr>
        <w:b/>
        <w:sz w:val="22"/>
        <w:szCs w:val="22"/>
      </w:rPr>
    </w:pPr>
    <w:r w:rsidRPr="006604E9">
      <w:rPr>
        <w:b/>
        <w:sz w:val="22"/>
        <w:szCs w:val="22"/>
      </w:rPr>
      <w:t>Posl. br. 6-St.</w:t>
    </w:r>
    <w:r w:rsidR="00075F49">
      <w:rPr>
        <w:b/>
        <w:sz w:val="22"/>
        <w:szCs w:val="22"/>
      </w:rPr>
      <w:t>20</w:t>
    </w:r>
    <w:r w:rsidRPr="006604E9">
      <w:rPr>
        <w:b/>
        <w:sz w:val="22"/>
        <w:szCs w:val="22"/>
      </w:rPr>
      <w:t>/</w:t>
    </w:r>
    <w:r>
      <w:rPr>
        <w:b/>
        <w:sz w:val="22"/>
        <w:szCs w:val="22"/>
      </w:rPr>
      <w:t>20</w:t>
    </w:r>
    <w:r w:rsidRPr="006604E9">
      <w:rPr>
        <w:b/>
        <w:sz w:val="22"/>
        <w:szCs w:val="22"/>
      </w:rPr>
      <w:t>1</w:t>
    </w:r>
    <w:r w:rsidR="00075F49">
      <w:rPr>
        <w:b/>
        <w:sz w:val="22"/>
        <w:szCs w:val="22"/>
      </w:rPr>
      <w:t>9</w:t>
    </w:r>
    <w:r w:rsidRPr="006604E9">
      <w:rPr>
        <w:b/>
        <w:sz w:val="22"/>
        <w:szCs w:val="22"/>
      </w:rPr>
      <w:t>-</w:t>
    </w:r>
    <w:r w:rsidR="00227A8A">
      <w:rPr>
        <w:b/>
        <w:sz w:val="22"/>
        <w:szCs w:val="22"/>
      </w:rPr>
      <w:t>392</w:t>
    </w:r>
  </w:p>
  <w:p w:rsidRDefault="0049509E" w:rsidP="00B109D3" w:rsidR="0049509E">
    <w:pPr>
      <w:jc w:val="right"/>
      <w:rPr>
        <w:b/>
        <w:sz w:val="22"/>
        <w:szCs w:val="22"/>
      </w:rPr>
    </w:pPr>
  </w:p>
  <w:p w:rsidRDefault="0049509E" w:rsidP="00B109D3" w:rsidR="0049509E">
    <w:pPr>
      <w:jc w:val="right"/>
      <w:rPr>
        <w:b/>
        <w:sz w:val="22"/>
        <w:szCs w:val="22"/>
      </w:rPr>
    </w:pPr>
  </w:p>
  <w:p w:rsidRDefault="0049509E" w:rsidP="00B109D3" w:rsidR="0049509E" w:rsidRPr="00B109D3">
    <w:pPr>
      <w:jc w:val="right"/>
      <w:rPr>
        <w:b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E"/>
    <w:multiLevelType w:val="singleLevel"/>
    <w:tmpl w:val="C24C78A6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  <w:rPr>
        <w:rFonts w:cs="Times New Roman"/>
      </w:rPr>
    </w:lvl>
  </w:abstractNum>
  <w:abstractNum w:abstractNumId="1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84E5578"/>
    <w:multiLevelType w:val="hybridMultilevel"/>
    <w:tmpl w:val="07FC90A6"/>
    <w:lvl w:tplc="A7ACE254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  <w:rPr>
        <w:rFonts w:cs="Times New Roman"/>
      </w:rPr>
    </w:lvl>
  </w:abstractNum>
  <w:abstractNum w:abstractNumId="5">
    <w:nsid w:val="3BFE2C61"/>
    <w:multiLevelType w:val="hybridMultilevel"/>
    <w:tmpl w:val="ADA28FB6"/>
    <w:lvl w:tplc="A44206AE" w:ilvl="0">
      <w:start w:val="2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6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73E43E72"/>
    <w:multiLevelType w:val="hybridMultilevel"/>
    <w:tmpl w:val="CFCAFA2E"/>
    <w:lvl w:tplc="E4E25D8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8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1"/>
  </w:num>
  <w:num w:numId="2">
    <w:abstractNumId w:val="8"/>
  </w:num>
  <w:num w:numId="3">
    <w:abstractNumId w:val="6"/>
  </w:num>
  <w:num w:numId="4">
    <w:abstractNumId w:val="2"/>
  </w:num>
  <w:num w:numId="5">
    <w:abstractNumId w:val="3"/>
  </w:num>
  <w:num w:numId="6">
    <w:abstractNumId w:val="7"/>
  </w:num>
  <w:num w:numId="7">
    <w:abstractNumId w:val="4"/>
  </w:num>
  <w:num w:numId="8">
    <w:abstractNumId w:val="0"/>
  </w:num>
  <w:num w:numId="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2E2C"/>
    <w:rsid w:val="000005FD"/>
    <w:rsid w:val="00005406"/>
    <w:rsid w:val="0001007A"/>
    <w:rsid w:val="00012FEC"/>
    <w:rsid w:val="0003307B"/>
    <w:rsid w:val="00033F5E"/>
    <w:rsid w:val="00035340"/>
    <w:rsid w:val="00035A98"/>
    <w:rsid w:val="00044DAA"/>
    <w:rsid w:val="0004732F"/>
    <w:rsid w:val="0005621C"/>
    <w:rsid w:val="000562AE"/>
    <w:rsid w:val="00075F49"/>
    <w:rsid w:val="000868E3"/>
    <w:rsid w:val="00086945"/>
    <w:rsid w:val="00094FA6"/>
    <w:rsid w:val="00095535"/>
    <w:rsid w:val="000A7794"/>
    <w:rsid w:val="000B1094"/>
    <w:rsid w:val="000B2D08"/>
    <w:rsid w:val="000C0694"/>
    <w:rsid w:val="000C3E8A"/>
    <w:rsid w:val="000C44BD"/>
    <w:rsid w:val="000C554D"/>
    <w:rsid w:val="00100D9A"/>
    <w:rsid w:val="00104E3D"/>
    <w:rsid w:val="00105F2E"/>
    <w:rsid w:val="00111E73"/>
    <w:rsid w:val="00120057"/>
    <w:rsid w:val="00131A58"/>
    <w:rsid w:val="00134DFA"/>
    <w:rsid w:val="00142C4A"/>
    <w:rsid w:val="0014662E"/>
    <w:rsid w:val="00151B09"/>
    <w:rsid w:val="00166A92"/>
    <w:rsid w:val="00172B0D"/>
    <w:rsid w:val="00172EFE"/>
    <w:rsid w:val="00174C3B"/>
    <w:rsid w:val="00183773"/>
    <w:rsid w:val="00183A15"/>
    <w:rsid w:val="00187B39"/>
    <w:rsid w:val="00190710"/>
    <w:rsid w:val="00191607"/>
    <w:rsid w:val="001929A7"/>
    <w:rsid w:val="0019376D"/>
    <w:rsid w:val="0019500C"/>
    <w:rsid w:val="001B355D"/>
    <w:rsid w:val="001B6D20"/>
    <w:rsid w:val="001D4B7D"/>
    <w:rsid w:val="001E71AC"/>
    <w:rsid w:val="001E76B4"/>
    <w:rsid w:val="001E7DF6"/>
    <w:rsid w:val="00204FFB"/>
    <w:rsid w:val="002147A9"/>
    <w:rsid w:val="00217C60"/>
    <w:rsid w:val="002236C1"/>
    <w:rsid w:val="00223A24"/>
    <w:rsid w:val="00226880"/>
    <w:rsid w:val="00226F11"/>
    <w:rsid w:val="00227A8A"/>
    <w:rsid w:val="00255860"/>
    <w:rsid w:val="00255F16"/>
    <w:rsid w:val="002745B0"/>
    <w:rsid w:val="00277007"/>
    <w:rsid w:val="00283EC4"/>
    <w:rsid w:val="00292D75"/>
    <w:rsid w:val="002939B2"/>
    <w:rsid w:val="002A0312"/>
    <w:rsid w:val="002B54BB"/>
    <w:rsid w:val="002C0D1E"/>
    <w:rsid w:val="002C62C6"/>
    <w:rsid w:val="002D35BE"/>
    <w:rsid w:val="003133ED"/>
    <w:rsid w:val="00331A8E"/>
    <w:rsid w:val="00332E2D"/>
    <w:rsid w:val="0033702B"/>
    <w:rsid w:val="00345D06"/>
    <w:rsid w:val="00356F82"/>
    <w:rsid w:val="00364319"/>
    <w:rsid w:val="003909FE"/>
    <w:rsid w:val="003957FC"/>
    <w:rsid w:val="003B6714"/>
    <w:rsid w:val="003B674A"/>
    <w:rsid w:val="003C4C98"/>
    <w:rsid w:val="003C63F6"/>
    <w:rsid w:val="003D4853"/>
    <w:rsid w:val="003D79D1"/>
    <w:rsid w:val="003D7AAA"/>
    <w:rsid w:val="003E6558"/>
    <w:rsid w:val="0040120B"/>
    <w:rsid w:val="0042201E"/>
    <w:rsid w:val="00435463"/>
    <w:rsid w:val="0044039E"/>
    <w:rsid w:val="00445657"/>
    <w:rsid w:val="00445A61"/>
    <w:rsid w:val="00457BB8"/>
    <w:rsid w:val="00464608"/>
    <w:rsid w:val="004652D2"/>
    <w:rsid w:val="00465E11"/>
    <w:rsid w:val="0047064D"/>
    <w:rsid w:val="0047170A"/>
    <w:rsid w:val="004718FC"/>
    <w:rsid w:val="00476C93"/>
    <w:rsid w:val="00484449"/>
    <w:rsid w:val="0049509E"/>
    <w:rsid w:val="004A28C4"/>
    <w:rsid w:val="004B0720"/>
    <w:rsid w:val="004B1C95"/>
    <w:rsid w:val="004B213D"/>
    <w:rsid w:val="004B4944"/>
    <w:rsid w:val="004C4109"/>
    <w:rsid w:val="004C7CD5"/>
    <w:rsid w:val="004D1228"/>
    <w:rsid w:val="004D2073"/>
    <w:rsid w:val="004D69E4"/>
    <w:rsid w:val="004E2760"/>
    <w:rsid w:val="004E4469"/>
    <w:rsid w:val="004E512C"/>
    <w:rsid w:val="004E7116"/>
    <w:rsid w:val="004F2F00"/>
    <w:rsid w:val="005066E0"/>
    <w:rsid w:val="00510983"/>
    <w:rsid w:val="00517F5D"/>
    <w:rsid w:val="005301C6"/>
    <w:rsid w:val="005322E8"/>
    <w:rsid w:val="005351B8"/>
    <w:rsid w:val="00537B9C"/>
    <w:rsid w:val="00540022"/>
    <w:rsid w:val="00546973"/>
    <w:rsid w:val="0055570A"/>
    <w:rsid w:val="005668F7"/>
    <w:rsid w:val="005701A4"/>
    <w:rsid w:val="00574E6D"/>
    <w:rsid w:val="00590EBF"/>
    <w:rsid w:val="0059249C"/>
    <w:rsid w:val="00594FEB"/>
    <w:rsid w:val="0059573A"/>
    <w:rsid w:val="00596AC2"/>
    <w:rsid w:val="005A27D0"/>
    <w:rsid w:val="005A3162"/>
    <w:rsid w:val="005A5FAE"/>
    <w:rsid w:val="005B613D"/>
    <w:rsid w:val="005C3F53"/>
    <w:rsid w:val="005C4129"/>
    <w:rsid w:val="005D71AF"/>
    <w:rsid w:val="005E65D5"/>
    <w:rsid w:val="005E767C"/>
    <w:rsid w:val="005F79D0"/>
    <w:rsid w:val="00607668"/>
    <w:rsid w:val="00614F56"/>
    <w:rsid w:val="006245A9"/>
    <w:rsid w:val="00625D86"/>
    <w:rsid w:val="006323E3"/>
    <w:rsid w:val="006443F8"/>
    <w:rsid w:val="00646CBB"/>
    <w:rsid w:val="0064790B"/>
    <w:rsid w:val="0065357F"/>
    <w:rsid w:val="006604E9"/>
    <w:rsid w:val="00664590"/>
    <w:rsid w:val="00667A5B"/>
    <w:rsid w:val="00673E2F"/>
    <w:rsid w:val="006758F6"/>
    <w:rsid w:val="00683F27"/>
    <w:rsid w:val="0069097D"/>
    <w:rsid w:val="006946CE"/>
    <w:rsid w:val="0069583E"/>
    <w:rsid w:val="006979E2"/>
    <w:rsid w:val="006B204E"/>
    <w:rsid w:val="006B33AA"/>
    <w:rsid w:val="006C0566"/>
    <w:rsid w:val="007245FA"/>
    <w:rsid w:val="007254CE"/>
    <w:rsid w:val="007332C7"/>
    <w:rsid w:val="00750913"/>
    <w:rsid w:val="00751DA5"/>
    <w:rsid w:val="00754E83"/>
    <w:rsid w:val="00762DE6"/>
    <w:rsid w:val="00765C59"/>
    <w:rsid w:val="00781A07"/>
    <w:rsid w:val="00787C0B"/>
    <w:rsid w:val="00791383"/>
    <w:rsid w:val="007B0E34"/>
    <w:rsid w:val="007C62C8"/>
    <w:rsid w:val="007D640F"/>
    <w:rsid w:val="007E20A2"/>
    <w:rsid w:val="007E2ABC"/>
    <w:rsid w:val="007E54D6"/>
    <w:rsid w:val="007E66B4"/>
    <w:rsid w:val="007F5124"/>
    <w:rsid w:val="0080096C"/>
    <w:rsid w:val="0080309C"/>
    <w:rsid w:val="00810257"/>
    <w:rsid w:val="00810398"/>
    <w:rsid w:val="008218B7"/>
    <w:rsid w:val="00822F34"/>
    <w:rsid w:val="00826988"/>
    <w:rsid w:val="00836C73"/>
    <w:rsid w:val="00842204"/>
    <w:rsid w:val="0085661E"/>
    <w:rsid w:val="00857F13"/>
    <w:rsid w:val="00872368"/>
    <w:rsid w:val="0087591A"/>
    <w:rsid w:val="008841BD"/>
    <w:rsid w:val="00885E4F"/>
    <w:rsid w:val="008972F9"/>
    <w:rsid w:val="008A0AC2"/>
    <w:rsid w:val="008B492F"/>
    <w:rsid w:val="008B5AF1"/>
    <w:rsid w:val="008B5E39"/>
    <w:rsid w:val="008D27E7"/>
    <w:rsid w:val="008E012A"/>
    <w:rsid w:val="008E24FF"/>
    <w:rsid w:val="008F2E2C"/>
    <w:rsid w:val="008F4B06"/>
    <w:rsid w:val="008F6F47"/>
    <w:rsid w:val="00921F4D"/>
    <w:rsid w:val="0092309B"/>
    <w:rsid w:val="00924635"/>
    <w:rsid w:val="009553FA"/>
    <w:rsid w:val="009608E4"/>
    <w:rsid w:val="009626E1"/>
    <w:rsid w:val="00971EAB"/>
    <w:rsid w:val="0097368B"/>
    <w:rsid w:val="009765FD"/>
    <w:rsid w:val="00980AA3"/>
    <w:rsid w:val="00991068"/>
    <w:rsid w:val="009A329A"/>
    <w:rsid w:val="009C6833"/>
    <w:rsid w:val="009D403B"/>
    <w:rsid w:val="009E7517"/>
    <w:rsid w:val="00A05E49"/>
    <w:rsid w:val="00A064E2"/>
    <w:rsid w:val="00A30AAA"/>
    <w:rsid w:val="00A360FC"/>
    <w:rsid w:val="00A52F0F"/>
    <w:rsid w:val="00A61532"/>
    <w:rsid w:val="00A61B44"/>
    <w:rsid w:val="00A6338B"/>
    <w:rsid w:val="00A67AD6"/>
    <w:rsid w:val="00A82D0A"/>
    <w:rsid w:val="00AA24E3"/>
    <w:rsid w:val="00AA2F1C"/>
    <w:rsid w:val="00AA4060"/>
    <w:rsid w:val="00AC0668"/>
    <w:rsid w:val="00AD25E6"/>
    <w:rsid w:val="00AD5EA5"/>
    <w:rsid w:val="00AE0822"/>
    <w:rsid w:val="00AE3A42"/>
    <w:rsid w:val="00B109D3"/>
    <w:rsid w:val="00B10EAD"/>
    <w:rsid w:val="00B229F0"/>
    <w:rsid w:val="00B3729B"/>
    <w:rsid w:val="00B41514"/>
    <w:rsid w:val="00B44B3B"/>
    <w:rsid w:val="00B53541"/>
    <w:rsid w:val="00B65F21"/>
    <w:rsid w:val="00B67F71"/>
    <w:rsid w:val="00B7238F"/>
    <w:rsid w:val="00B80A11"/>
    <w:rsid w:val="00B81F93"/>
    <w:rsid w:val="00B827A1"/>
    <w:rsid w:val="00B907BE"/>
    <w:rsid w:val="00B90BDE"/>
    <w:rsid w:val="00B9368C"/>
    <w:rsid w:val="00BA0B87"/>
    <w:rsid w:val="00BA3252"/>
    <w:rsid w:val="00BA666B"/>
    <w:rsid w:val="00BA71D4"/>
    <w:rsid w:val="00BC00E9"/>
    <w:rsid w:val="00BC2E2F"/>
    <w:rsid w:val="00BC5226"/>
    <w:rsid w:val="00BE221A"/>
    <w:rsid w:val="00BE5CBE"/>
    <w:rsid w:val="00BF3B68"/>
    <w:rsid w:val="00BF76D9"/>
    <w:rsid w:val="00C02F70"/>
    <w:rsid w:val="00C048E4"/>
    <w:rsid w:val="00C23EEF"/>
    <w:rsid w:val="00C30222"/>
    <w:rsid w:val="00C3304F"/>
    <w:rsid w:val="00C40361"/>
    <w:rsid w:val="00C54941"/>
    <w:rsid w:val="00C54F1C"/>
    <w:rsid w:val="00C61205"/>
    <w:rsid w:val="00C61842"/>
    <w:rsid w:val="00C67D94"/>
    <w:rsid w:val="00C9671F"/>
    <w:rsid w:val="00CA10C9"/>
    <w:rsid w:val="00CB6A90"/>
    <w:rsid w:val="00CD3ABD"/>
    <w:rsid w:val="00CD6169"/>
    <w:rsid w:val="00CD7576"/>
    <w:rsid w:val="00CE48FF"/>
    <w:rsid w:val="00D0677F"/>
    <w:rsid w:val="00D131C4"/>
    <w:rsid w:val="00D20D34"/>
    <w:rsid w:val="00D2730D"/>
    <w:rsid w:val="00D432D8"/>
    <w:rsid w:val="00D45847"/>
    <w:rsid w:val="00D51BC1"/>
    <w:rsid w:val="00D60C10"/>
    <w:rsid w:val="00D92E7A"/>
    <w:rsid w:val="00D938D1"/>
    <w:rsid w:val="00DB0E17"/>
    <w:rsid w:val="00DC0444"/>
    <w:rsid w:val="00DC49DB"/>
    <w:rsid w:val="00DC5824"/>
    <w:rsid w:val="00DD0F86"/>
    <w:rsid w:val="00DD1E38"/>
    <w:rsid w:val="00DE54CD"/>
    <w:rsid w:val="00E01F0D"/>
    <w:rsid w:val="00E02994"/>
    <w:rsid w:val="00E04BCA"/>
    <w:rsid w:val="00E05FA8"/>
    <w:rsid w:val="00E145BB"/>
    <w:rsid w:val="00E16BCD"/>
    <w:rsid w:val="00E30F8A"/>
    <w:rsid w:val="00E31C82"/>
    <w:rsid w:val="00E355FE"/>
    <w:rsid w:val="00E40DC5"/>
    <w:rsid w:val="00E44503"/>
    <w:rsid w:val="00E62343"/>
    <w:rsid w:val="00E6603A"/>
    <w:rsid w:val="00E67F32"/>
    <w:rsid w:val="00E70809"/>
    <w:rsid w:val="00E71E24"/>
    <w:rsid w:val="00E764C9"/>
    <w:rsid w:val="00E82B67"/>
    <w:rsid w:val="00E901CE"/>
    <w:rsid w:val="00E91295"/>
    <w:rsid w:val="00E97597"/>
    <w:rsid w:val="00EB3B46"/>
    <w:rsid w:val="00EC340F"/>
    <w:rsid w:val="00EC400D"/>
    <w:rsid w:val="00EC4A2A"/>
    <w:rsid w:val="00ED19A9"/>
    <w:rsid w:val="00ED1B4F"/>
    <w:rsid w:val="00ED412C"/>
    <w:rsid w:val="00ED7F1B"/>
    <w:rsid w:val="00EF18D3"/>
    <w:rsid w:val="00F00C8B"/>
    <w:rsid w:val="00F14240"/>
    <w:rsid w:val="00F142C2"/>
    <w:rsid w:val="00F219E6"/>
    <w:rsid w:val="00F237F9"/>
    <w:rsid w:val="00F331AC"/>
    <w:rsid w:val="00F36525"/>
    <w:rsid w:val="00F444B5"/>
    <w:rsid w:val="00F53C89"/>
    <w:rsid w:val="00F554B2"/>
    <w:rsid w:val="00F71628"/>
    <w:rsid w:val="00F800B5"/>
    <w:rsid w:val="00F80811"/>
    <w:rsid w:val="00F82197"/>
    <w:rsid w:val="00F85E99"/>
    <w:rsid w:val="00F90226"/>
    <w:rsid w:val="00F91282"/>
    <w:rsid w:val="00F913F6"/>
    <w:rsid w:val="00F94389"/>
    <w:rsid w:val="00F94B68"/>
    <w:rsid w:val="00F97676"/>
    <w:rsid w:val="00FA0055"/>
    <w:rsid w:val="00FA46E0"/>
    <w:rsid w:val="00FA7272"/>
    <w:rsid w:val="00FC1BB3"/>
    <w:rsid w:val="00FC41BA"/>
    <w:rsid w:val="00FE5BEA"/>
    <w:rsid w:val="00FF0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iPriority="0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E04BCA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cs="Times New Roman"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400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0022"/>
    <w:rPr>
      <w:rFonts w:cs="Times New Roman" w:eastAsia="Calibri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0022"/>
    <w:rPr>
      <w:rFonts w:eastAsia="Calibri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0022"/>
    <w:rPr>
      <w:rFonts w:cs="Times New Roman" w:eastAsia="Calibri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0022"/>
    <w:rPr>
      <w:rFonts w:cs="Times New Roman" w:eastAsia="Calibri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name="Body Text" w:uiPriority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E04BCA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ascii="Cambria" w:cs="Times New Roman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400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0022"/>
    <w:rPr>
      <w:rFonts w:ascii="Times New Roman" w:cs="Times New Roman" w:eastAsia="Calibri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0022"/>
    <w:rPr>
      <w:rFonts w:eastAsia="Calibri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0022"/>
    <w:rPr>
      <w:rFonts w:ascii="Times New Roman" w:cs="Times New Roman" w:eastAsia="Calibri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0022"/>
    <w:rPr>
      <w:rFonts w:ascii="Times New Roman" w:cs="Times New Roman" w:eastAsia="Calibri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ožujka 2019.</izvorni_sadrzaj>
    <derivirana_varijabla naziv="DomainObject.DatumDonosenjaOdluke_1">6.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</izvorni_sadrzaj>
    <derivirana_varijabla naziv="DomainObject.Predmet.Broj_1">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St-20/2019</izvorni_sadrzaj>
    <derivirana_varijabla naziv="DomainObject.Predmet.OznakaBroj_1">St-20/2019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"prijave tražbina u Katarine u ormaru"
spis u referadi od 05.03.19.  1.,10.,9. tom u ref 5.3.19</izvorni_sadrzaj>
    <derivirana_varijabla naziv="DomainObject.Predmet.PrimjedbaSuca_1">"prijave tražbina u Katarine u ormaru"
spis u referadi od 05.03.19.  1.,10.,9. tom u ref 5.3.19</derivirana_varijabla>
  </DomainObject.Predmet.PrimjedbaSuca>
  <DomainObject.Predmet.ProtustrankaFormated>
    <izvorni_sadrzaj>  KONEL d.o.o. za proizvodnju, građevinarstvo, trgovinu i turizam - "u stečaju"</izvorni_sadrzaj>
    <derivirana_varijabla naziv="DomainObject.Predmet.ProtustrankaFormated_1">  KONEL d.o.o. za proizvodnju, građevinarstvo, trgovinu i turizam - "u stečaju"</derivirana_varijabla>
  </DomainObject.Predmet.ProtustrankaFormated>
  <DomainObject.Predmet.ProtustrankaFormatedOIB>
    <izvorni_sadrzaj>  KONEL d.o.o. za proizvodnju, građevinarstvo, trgovinu i turizam - "u stečaju", OIB 68436145137</izvorni_sadrzaj>
    <derivirana_varijabla naziv="DomainObject.Predmet.ProtustrankaFormatedOIB_1">  KONEL d.o.o. za proizvodnju, građevinarstvo, trgovinu i turizam - "u stečaju", OIB 68436145137</derivirana_varijabla>
  </DomainObject.Predmet.ProtustrankaFormatedOIB>
  <DomainObject.Predmet.ProtustrankaFormatedWithAdress>
    <izvorni_sadrzaj> KONEL d.o.o. za proizvodnju, građevinarstvo, trgovinu i turizam - "u stečaju", Put od Cavtata 41, 20210 Cavtat</izvorni_sadrzaj>
    <derivirana_varijabla naziv="DomainObject.Predmet.ProtustrankaFormatedWithAdress_1"> KONEL d.o.o. za proizvodnju, građevinarstvo, trgovinu i turizam - "u stečaju", Put od Cavtata 41, 20210 Cavtat</derivirana_varijabla>
  </DomainObject.Predmet.ProtustrankaFormatedWithAdress>
  <DomainObject.Predmet.ProtustrankaFormatedWithAdressOIB>
    <izvorni_sadrzaj> KONEL d.o.o. za proizvodnju, građevinarstvo, trgovinu i turizam - "u stečaju", OIB 68436145137, Put od Cavtata 41, 20210 Cavtat</izvorni_sadrzaj>
    <derivirana_varijabla naziv="DomainObject.Predmet.ProtustrankaFormatedWithAdressOIB_1"> KONEL d.o.o. za proizvodnju, građevinarstvo, trgovinu i turizam - "u stečaju", OIB 68436145137, Put od Cavtata 41, 20210 Cavtat</derivirana_varijabla>
  </DomainObject.Predmet.ProtustrankaFormatedWithAdressOIB>
  <DomainObject.Predmet.ProtustrankaWithAdress>
    <izvorni_sadrzaj>KONEL d.o.o. za proizvodnju, građevinarstvo, trgovinu i turizam - "u stečaju" Put od Cavtata 41, 20210 Cavtat</izvorni_sadrzaj>
    <derivirana_varijabla naziv="DomainObject.Predmet.ProtustrankaWithAdress_1">KONEL d.o.o. za proizvodnju, građevinarstvo, trgovinu i turizam - "u stečaju" Put od Cavtata 41, 20210 Cavtat</derivirana_varijabla>
  </DomainObject.Predmet.ProtustrankaWithAdress>
  <DomainObject.Predmet.ProtustrankaWithAdressOIB>
    <izvorni_sadrzaj>KONEL d.o.o. za proizvodnju, građevinarstvo, trgovinu i turizam - "u stečaju", OIB 68436145137, Put od Cavtata 41, 20210 Cavtat</izvorni_sadrzaj>
    <derivirana_varijabla naziv="DomainObject.Predmet.ProtustrankaWithAdressOIB_1">KONEL d.o.o. za proizvodnju, građevinarstvo, trgovinu i turizam - "u stečaju", OIB 68436145137, Put od Cavtata 41, 20210 Cavtat</derivirana_varijabla>
  </DomainObject.Predmet.ProtustrankaWithAdressOIB>
  <DomainObject.Predmet.ProtustrankaNazivFormated>
    <izvorni_sadrzaj>KONEL d.o.o. za proizvodnju, građevinarstvo, trgovinu i turizam - "u stečaju"</izvorni_sadrzaj>
    <derivirana_varijabla naziv="DomainObject.Predmet.ProtustrankaNazivFormated_1">KONEL d.o.o. za proizvodnju, građevinarstvo, trgovinu i turizam - "u stečaju"</derivirana_varijabla>
  </DomainObject.Predmet.ProtustrankaNazivFormated>
  <DomainObject.Predmet.ProtustrankaNazivFormatedOIB>
    <izvorni_sadrzaj>KONEL d.o.o. za proizvodnju, građevinarstvo, trgovinu i turizam - "u stečaju", OIB 68436145137</izvorni_sadrzaj>
    <derivirana_varijabla naziv="DomainObject.Predmet.ProtustrankaNazivFormatedOIB_1">KONEL d.o.o. za proizvodnju, građevinarstvo, trgovinu i turizam - "u stečaju", OIB 68436145137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Gavranić</izvorni_sadrzaj>
    <derivirana_varijabla naziv="DomainObject.Predmet.Referada.Naziv_1">Referada 6 Gavranić</derivirana_varijabla>
  </DomainObject.Predmet.Referada.Naziv>
  <DomainObject.Predmet.Referada.Oznaka>
    <izvorni_sadrzaj>Ref. 6</izvorni_sadrzaj>
    <derivirana_varijabla naziv="DomainObject.Predmet.Referada.Oznaka_1">Ref. 6</derivirana_varijabla>
  </DomainObject.Predmet.Referada.Oznaka>
  <DomainObject.Predmet.Referada.Prostorija.Naziv>
    <izvorni_sadrzaj>Soba 40</izvorni_sadrzaj>
    <derivirana_varijabla naziv="DomainObject.Predmet.Referada.Prostorija.Naziv_1">Soba 40</derivirana_varijabla>
  </DomainObject.Predmet.Referada.Prostorija.Naziv>
  <DomainObject.Predmet.Referada.Prostorija.Oznaka>
    <izvorni_sadrzaj>40</izvorni_sadrzaj>
    <derivirana_varijabla naziv="DomainObject.Predmet.Referada.Prostorija.Oznaka_1">40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REVIZIJA SKALIN d.o.o. za ekonomske usluge; Porezna uprava</izvorni_sadrzaj>
    <derivirana_varijabla naziv="DomainObject.Predmet.StrankaFormated_1">  REVIZIJA SKALIN d.o.o. za ekonomske usluge; Porezna uprava</derivirana_varijabla>
  </DomainObject.Predmet.StrankaFormated>
  <DomainObject.Predmet.StrankaFormatedOIB>
    <izvorni_sadrzaj>  REVIZIJA SKALIN d.o.o. za ekonomske usluge, OIB 74753077144; Porezna uprava, OIB 18683136487</izvorni_sadrzaj>
    <derivirana_varijabla naziv="DomainObject.Predmet.StrankaFormatedOIB_1">  REVIZIJA SKALIN d.o.o. za ekonomske usluge, OIB 74753077144; Porezna uprava, OIB 18683136487</derivirana_varijabla>
  </DomainObject.Predmet.StrankaFormatedOIB>
  <DomainObject.Predmet.StrankaFormatedWithAdress>
    <izvorni_sadrzaj> REVIZIJA SKALIN d.o.o. za ekonomske usluge, Ćira Carića 3/2, 20000 Dubrovnik; Porezna uprava, Vukovarska 6, 20000 Dubrovnik</izvorni_sadrzaj>
    <derivirana_varijabla naziv="DomainObject.Predmet.StrankaFormatedWithAdress_1"> REVIZIJA SKALIN d.o.o. za ekonomske usluge, Ćira Carića 3/2, 20000 Dubrovnik; Porezna uprava, Vukovarska 6, 20000 Dubrovnik</derivirana_varijabla>
  </DomainObject.Predmet.StrankaFormatedWithAdress>
  <DomainObject.Predmet.StrankaFormatedWithAdressOIB>
    <izvorni_sadrzaj> REVIZIJA SKALIN d.o.o. za ekonomske usluge, OIB 74753077144, Ćira Carića 3/2, 20000 Dubrovnik; Porezna uprava, OIB 18683136487, Vukovarska 6, 20000 Dubrovnik</izvorni_sadrzaj>
    <derivirana_varijabla naziv="DomainObject.Predmet.StrankaFormatedWithAdressOIB_1"> REVIZIJA SKALIN d.o.o. za ekonomske usluge, OIB 74753077144, Ćira Carića 3/2, 20000 Dubrovnik; Porezna uprava, OIB 18683136487, Vukovarska 6, 20000 Dubrovnik</derivirana_varijabla>
  </DomainObject.Predmet.StrankaFormatedWithAdressOIB>
  <DomainObject.Predmet.StrankaWithAdress>
    <izvorni_sadrzaj>REVIZIJA SKALIN d.o.o. za ekonomske usluge Ćira Carića 3/2,20000 Dubrovnik,Porezna uprava Vukovarska 6,20000 Dubrovnik</izvorni_sadrzaj>
    <derivirana_varijabla naziv="DomainObject.Predmet.StrankaWithAdress_1">REVIZIJA SKALIN d.o.o. za ekonomske usluge Ćira Carića 3/2,20000 Dubrovnik,Porezna uprava Vukovarska 6,20000 Dubrovnik</derivirana_varijabla>
  </DomainObject.Predmet.StrankaWithAdress>
  <DomainObject.Predmet.StrankaWithAdressOIB>
    <izvorni_sadrzaj>REVIZIJA SKALIN d.o.o. za ekonomske usluge, OIB 74753077144, Ćira Carića 3/2,20000 Dubrovnik,Porezna uprava, OIB 18683136487, Vukovarska 6,20000 Dubrovnik</izvorni_sadrzaj>
    <derivirana_varijabla naziv="DomainObject.Predmet.StrankaWithAdressOIB_1">REVIZIJA SKALIN d.o.o. za ekonomske usluge, OIB 74753077144, Ćira Carića 3/2,20000 Dubrovnik,Porezna uprava, OIB 18683136487, Vukovarska 6,20000 Dubrovnik</derivirana_varijabla>
  </DomainObject.Predmet.StrankaWithAdressOIB>
  <DomainObject.Predmet.StrankaNazivFormated>
    <izvorni_sadrzaj>REVIZIJA SKALIN d.o.o. za ekonomske usluge,Porezna uprava</izvorni_sadrzaj>
    <derivirana_varijabla naziv="DomainObject.Predmet.StrankaNazivFormated_1">REVIZIJA SKALIN d.o.o. za ekonomske usluge,Porezna uprava</derivirana_varijabla>
  </DomainObject.Predmet.StrankaNazivFormated>
  <DomainObject.Predmet.StrankaNazivFormatedOIB>
    <izvorni_sadrzaj>REVIZIJA SKALIN d.o.o. za ekonomske usluge, OIB 74753077144,Porezna uprava, OIB 18683136487</izvorni_sadrzaj>
    <derivirana_varijabla naziv="DomainObject.Predmet.StrankaNazivFormatedOIB_1">REVIZIJA SKALIN d.o.o. za ekonomske usluge, OIB 74753077144,Porezna uprava,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Gavranić</izvorni_sadrzaj>
    <derivirana_varijabla naziv="DomainObject.Predmet.TrenutnaLokacijaSpisa.Naziv_1">Referada 6 Gavranić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Andrijana Leto</izvorni_sadrzaj>
    <derivirana_varijabla naziv="DomainObject.Predmet.Zapisnicar_1">Andrijana Leto</derivirana_varijabla>
  </DomainObject.Predmet.Zapisnicar>
  <DomainObject.Predmet.StrankaListFormated>
    <izvorni_sadrzaj>
      <item>REVIZIJA SKALIN d.o.o. za ekonomske usluge</item>
      <item>Porezna uprava</item>
    </izvorni_sadrzaj>
    <derivirana_varijabla naziv="DomainObject.Predmet.StrankaListFormated_1">
      <item>REVIZIJA SKALIN d.o.o. za ekonomske usluge</item>
      <item>Porezna uprava</item>
    </derivirana_varijabla>
  </DomainObject.Predmet.StrankaListFormated>
  <DomainObject.Predmet.StrankaListFormatedOIB>
    <izvorni_sadrzaj>
      <item>REVIZIJA SKALIN d.o.o. za ekonomske usluge, OIB 74753077144</item>
      <item>Porezna uprava, OIB 18683136487</item>
    </izvorni_sadrzaj>
    <derivirana_varijabla naziv="DomainObject.Predmet.StrankaListFormatedOIB_1">
      <item>REVIZIJA SKALIN d.o.o. za ekonomske usluge, OIB 74753077144</item>
      <item>Porezna uprava, OIB 18683136487</item>
    </derivirana_varijabla>
  </DomainObject.Predmet.StrankaListFormatedOIB>
  <DomainObject.Predmet.StrankaListFormatedWithAdress>
    <izvorni_sadrzaj>
      <item>REVIZIJA SKALIN d.o.o. za ekonomske usluge, Ćira Carića 3/2, 20000 Dubrovnik</item>
      <item>Porezna uprava, Vukovarska 6, 20000 Dubrovnik</item>
    </izvorni_sadrzaj>
    <derivirana_varijabla naziv="DomainObject.Predmet.StrankaListFormatedWithAdress_1">
      <item>REVIZIJA SKALIN d.o.o. za ekonomske usluge, Ćira Carića 3/2, 20000 Dubrovnik</item>
      <item>Porezna uprava, Vukovarska 6, 20000 Dubrovnik</item>
    </derivirana_varijabla>
  </DomainObject.Predmet.StrankaListFormatedWithAdress>
  <DomainObject.Predmet.StrankaListFormatedWithAdressOIB>
    <izvorni_sadrzaj>
      <item>REVIZIJA SKALIN d.o.o. za ekonomske usluge, OIB 74753077144, Ćira Carića 3/2, 20000 Dubrovnik</item>
      <item>Porezna uprava, OIB 18683136487, Vukovarska 6, 20000 Dubrovnik</item>
    </izvorni_sadrzaj>
    <derivirana_varijabla naziv="DomainObject.Predmet.StrankaListFormatedWithAdressOIB_1">
      <item>REVIZIJA SKALIN d.o.o. za ekonomske usluge, OIB 74753077144, Ćira Carića 3/2, 20000 Dubrovnik</item>
      <item>Porezna uprava, OIB 18683136487, Vukovarska 6, 20000 Dubrovnik</item>
    </derivirana_varijabla>
  </DomainObject.Predmet.StrankaListFormatedWithAdressOIB>
  <DomainObject.Predmet.StrankaListNazivFormated>
    <izvorni_sadrzaj>
      <item>REVIZIJA SKALIN d.o.o. za ekonomske usluge</item>
      <item>Porezna uprava</item>
    </izvorni_sadrzaj>
    <derivirana_varijabla naziv="DomainObject.Predmet.StrankaListNazivFormated_1">
      <item>REVIZIJA SKALIN d.o.o. za ekonomske usluge</item>
      <item>Porezna uprava</item>
    </derivirana_varijabla>
  </DomainObject.Predmet.StrankaListNazivFormated>
  <DomainObject.Predmet.StrankaListNazivFormatedOIB>
    <izvorni_sadrzaj>
      <item>REVIZIJA SKALIN d.o.o. za ekonomske usluge, OIB 74753077144</item>
      <item>Porezna uprava, OIB 18683136487</item>
    </izvorni_sadrzaj>
    <derivirana_varijabla naziv="DomainObject.Predmet.StrankaListNazivFormatedOIB_1">
      <item>REVIZIJA SKALIN d.o.o. za ekonomske usluge, OIB 74753077144</item>
      <item>Porezna uprava, OIB 18683136487</item>
    </derivirana_varijabla>
  </DomainObject.Predmet.StrankaListNazivFormatedOIB>
  <DomainObject.Predmet.ProtuStrankaListFormated>
    <izvorni_sadrzaj>
      <item>KONEL d.o.o. za proizvodnju, građevinarstvo, trgovinu i turizam - "u stečaju"</item>
    </izvorni_sadrzaj>
    <derivirana_varijabla naziv="DomainObject.Predmet.ProtuStrankaListFormated_1">
      <item>KONEL d.o.o. za proizvodnju, građevinarstvo, trgovinu i turizam - "u stečaju"</item>
    </derivirana_varijabla>
  </DomainObject.Predmet.ProtuStrankaListFormated>
  <DomainObject.Predmet.ProtuStrankaListFormatedOIB>
    <izvorni_sadrzaj>
      <item>KONEL d.o.o. za proizvodnju, građevinarstvo, trgovinu i turizam - "u stečaju", OIB 68436145137</item>
    </izvorni_sadrzaj>
    <derivirana_varijabla naziv="DomainObject.Predmet.ProtuStrankaListFormatedOIB_1">
      <item>KONEL d.o.o. za proizvodnju, građevinarstvo, trgovinu i turizam - "u stečaju", OIB 68436145137</item>
    </derivirana_varijabla>
  </DomainObject.Predmet.ProtuStrankaListFormatedOIB>
  <DomainObject.Predmet.ProtuStrankaListFormatedWithAdress>
    <izvorni_sadrzaj>
      <item>KONEL d.o.o. za proizvodnju, građevinarstvo, trgovinu i turizam - "u stečaju", Put od Cavtata 41, 20210 Cavtat</item>
    </izvorni_sadrzaj>
    <derivirana_varijabla naziv="DomainObject.Predmet.ProtuStrankaListFormatedWithAdress_1">
      <item>KONEL d.o.o. za proizvodnju, građevinarstvo, trgovinu i turizam - "u stečaju", Put od Cavtata 41, 20210 Cavtat</item>
    </derivirana_varijabla>
  </DomainObject.Predmet.ProtuStrankaListFormatedWithAdress>
  <DomainObject.Predmet.ProtuStrankaListFormatedWithAdressOIB>
    <izvorni_sadrzaj>
      <item>KONEL d.o.o. za proizvodnju, građevinarstvo, trgovinu i turizam - "u stečaju", OIB 68436145137, Put od Cavtata 41, 20210 Cavtat</item>
    </izvorni_sadrzaj>
    <derivirana_varijabla naziv="DomainObject.Predmet.ProtuStrankaListFormatedWithAdressOIB_1">
      <item>KONEL d.o.o. za proizvodnju, građevinarstvo, trgovinu i turizam - "u stečaju", OIB 68436145137, Put od Cavtata 41, 20210 Cavtat</item>
    </derivirana_varijabla>
  </DomainObject.Predmet.ProtuStrankaListFormatedWithAdressOIB>
  <DomainObject.Predmet.ProtuStrankaListNazivFormated>
    <izvorni_sadrzaj>
      <item>KONEL d.o.o. za proizvodnju, građevinarstvo, trgovinu i turizam - "u stečaju"</item>
    </izvorni_sadrzaj>
    <derivirana_varijabla naziv="DomainObject.Predmet.ProtuStrankaListNazivFormated_1">
      <item>KONEL d.o.o. za proizvodnju, građevinarstvo, trgovinu i turizam - "u stečaju"</item>
    </derivirana_varijabla>
  </DomainObject.Predmet.ProtuStrankaListNazivFormated>
  <DomainObject.Predmet.ProtuStrankaListNazivFormatedOIB>
    <izvorni_sadrzaj>
      <item>KONEL d.o.o. za proizvodnju, građevinarstvo, trgovinu i turizam - "u stečaju", OIB 68436145137</item>
    </izvorni_sadrzaj>
    <derivirana_varijabla naziv="DomainObject.Predmet.ProtuStrankaListNazivFormatedOIB_1">
      <item>KONEL d.o.o. za proizvodnju, građevinarstvo, trgovinu i turizam - "u stečaju", OIB 68436145137</item>
    </derivirana_varijabla>
  </DomainObject.Predmet.ProtuStrankaListNazivFormatedOIB>
  <DomainObject.Predmet.OstaliListFormated>
    <izvorni_sadrzaj>
      <item>Nikša Mozara</item>
      <item>Raiffeisenbank Austria d.d.</item>
      <item>NARODNE NOVINE</item>
      <item>ŽUPANIJSKO DRŽAVNO ODVJETNIŠTVO</item>
      <item>Fina</item>
      <item>Ivanka Sušić</item>
      <item>Studenstski centar Tomislav Sopjanac</item>
      <item>OTP banka d.d. Viktor Siništajn</item>
      <item>Abanka Vipa d.d. odvj. Josip Maroknić</item>
      <item>Elektro Vujeva d.o.o. zamj. Dubravko Arapović</item>
      <item>Hrvatska pošta d.d. Anamarija Lozić</item>
      <item>Euroherc osiguranje d.d. Grgić&amp;partneri, pis.Dbk Marijana Temali</item>
      <item>Signalizacija d.o.o. Mile Mabić</item>
      <item>Rad. Josip Bilandžija Vlaho Bošković</item>
      <item>Dubrovački vjesnik d.o.o. Dubravko Arapović</item>
      <item>Kont d.o.o. Ivan Fabijanović</item>
      <item>Dubrovnik ceste d.d. Tomislav Sopjanac</item>
      <item>Hoteli Maestral d.d. Nada Ogresta</item>
      <item>Elektro team d.o.o. zamj. Mile Mabić</item>
      <item>BKS bank d.d. zamj. Dubravko Arapović</item>
      <item>Dubac promet d.o.o. Mile Mabić</item>
      <item>Villa Dubrovnik d.d. prokurist Ante Barić</item>
      <item>RH ŽDO Divko Jakić</item>
      <item>Klakar d.o.o. Dubravko Arapović</item>
      <item>Škvorić auto d.o.o. zamj. dubravko arapović</item>
      <item>Doka Hrvatska d.o.o. Branko Šišgorić</item>
      <item>Visoko Niskogradnja d.o.o Mile Mabić</item>
      <item>Euro Daus d.d. Grgić&amp;partneri Pis Dbk Marijana Temali</item>
      <item>Pipelife l.o.o. zamj. Ivana Kolić</item>
      <item>Nuova Ličilac Gorica Tomislav Sopjanac</item>
      <item>vodovod Dubrovnik d.o.o Danijela Cvjetović</item>
      <item>za 18 radnika Hrvoje Tokić</item>
      <item>METALIS društvo s ograničenom odgovornošću za proizvodnju metalnih proizvoda</item>
      <item>OD čerin,mar,žuvanić, štambuk d.o.o. pastor inženjerin d.d.</item>
      <item>Aling  d.o.o. Odvj. Nebojša Antolić</item>
      <item>HRVATSKE ŠUME društvo s ograničenom odgovornošću</item>
      <item>Josip Bilandžija OD Jakišić, Mujo i Lujak</item>
      <item>Rad. Darko Ripić odvj. Hrvoje tokić</item>
      <item>DOKA Hrvatska d.o.o. Ivana Aralica Lalić</item>
      <item>OTP banka Odvj. Nita Svilokos</item>
      <item>HRVATSKE ŠUME d.o.o. Zoran Tomić</item>
      <item>VILLA DBK d.d. OD Marković &amp; Plišo</item>
      <item>RAŠKO d.o.o. ODV. Mirko Kozina</item>
      <item>TAVENER d.o.o. odvj. Nataša vučinović</item>
      <item>Radnik Sabolek Milica</item>
      <item>OTP banka Hrvatska dioničko društvo</item>
      <item>Dalekovod, dioničko društvo za inženjering, proizvodnju i izgradnju</item>
      <item>INTEL TRADE d.o.o. odvj. GORAN MARČNA</item>
      <item>SIGNUMŠPED d.o.o. odvj. Boris Anišić</item>
      <item>TIRA d.o.o. odvj. Mladen Šegota</item>
      <item>CRO ekspres d.o.o.</item>
      <item>INDIJAN PELJEŠAC d.o.o.</item>
      <item>KRMEK d.o.o. odvj Dubravko Arapović</item>
      <item>IVONA TOURS d.o.o.</item>
      <item>STROJOGRAD d.o.o. OD Petričević i partneri</item>
      <item>FORTUNA NAVIS d.o.o. od Boris Anišić</item>
      <item>HRVOJE GRANDOV vl ob ZOU Gluić &amp; Ninčević</item>
      <item>PALIR d.o.o. od Ognjen Stevović</item>
      <item>CVITO MATIĆ vl ob Tonći Milić</item>
      <item>MD Profil Intra d.o.o.</item>
      <item>Elektroradionica Musulin vl. Zvonimir Musulin</item>
      <item>BELINA d.o.o.</item>
      <item>PROJEKT KONTSTURKCIJA F.I. d.o.o.</item>
      <item>ERSTE&amp;STEIERMÄRKISCHE BANKA dioničko društvo</item>
      <item>Hrvoje Zdilar PIPE LIFE d.o.o.</item>
      <item>MEĐIMURJE GRADITELJSTVO društvo s ograničenom odgovornošću za graditeljstvo i usluge</item>
      <item>Marijan Ogresta</item>
      <item>Pero Brailo</item>
      <item>Tomo Zorić</item>
      <item>Matan Radić</item>
      <item>Josip Crleni</item>
      <item>Antun Vukorep</item>
      <item>ANTUN VUKOREP</item>
      <item>Nikša Đuraš</item>
      <item>Josip Bilandžija</item>
      <item>Ledomir Brzić</item>
      <item>Anđa Curić</item>
      <item>Sanja Drmać Bagavac</item>
      <item>Vladimir Grbavac</item>
      <item>Ivica Grubešić</item>
      <item>Ante Jeličić</item>
      <item>Zdravko Jurčević</item>
      <item>Mijo Jurić</item>
      <item>Meliha Karamehmedović</item>
      <item>Matea Klečak</item>
      <item>Goran Lončar</item>
      <item>Zoran Lukić</item>
      <item>Oliver Marić</item>
      <item>Marina Marić</item>
      <item>Katarina Miletić</item>
      <item>Mato Monković</item>
      <item>Mato Poljanica</item>
      <item>Antun Račić</item>
      <item>Robert Ripa</item>
      <item>Luka Sentić</item>
      <item>Ilija Šantić</item>
      <item>Lukša Vodopija</item>
      <item>Ilija Vučur</item>
      <item>Stipan Zečević</item>
      <item>Drago Zeko</item>
      <item>Marinko Žilić</item>
      <item>Tadenko Tabain</item>
      <item>ZOU Viktorija Knežević i Marina Maslek</item>
      <item>Nita Svilokos</item>
      <item>Davorin Došlić, Konel d.o.o.</item>
      <item>MATANA &amp; PARTNERI d.o.o.</item>
    </izvorni_sadrzaj>
    <derivirana_varijabla naziv="DomainObject.Predmet.OstaliListFormated_1">
      <item>Nikša Mozara</item>
      <item>Raiffeisenbank Austria d.d.</item>
      <item>NARODNE NOVINE</item>
      <item>ŽUPANIJSKO DRŽAVNO ODVJETNIŠTVO</item>
      <item>Fina</item>
      <item>Ivanka Sušić</item>
      <item>Studenstski centar Tomislav Sopjanac</item>
      <item>OTP banka d.d. Viktor Siništajn</item>
      <item>Abanka Vipa d.d. odvj. Josip Maroknić</item>
      <item>Elektro Vujeva d.o.o. zamj. Dubravko Arapović</item>
      <item>Hrvatska pošta d.d. Anamarija Lozić</item>
      <item>Euroherc osiguranje d.d. Grgić&amp;partneri, pis.Dbk Marijana Temali</item>
      <item>Signalizacija d.o.o. Mile Mabić</item>
      <item>Rad. Josip Bilandžija Vlaho Bošković</item>
      <item>Dubrovački vjesnik d.o.o. Dubravko Arapović</item>
      <item>Kont d.o.o. Ivan Fabijanović</item>
      <item>Dubrovnik ceste d.d. Tomislav Sopjanac</item>
      <item>Hoteli Maestral d.d. Nada Ogresta</item>
      <item>Elektro team d.o.o. zamj. Mile Mabić</item>
      <item>BKS bank d.d. zamj. Dubravko Arapović</item>
      <item>Dubac promet d.o.o. Mile Mabić</item>
      <item>Villa Dubrovnik d.d. prokurist Ante Barić</item>
      <item>RH ŽDO Divko Jakić</item>
      <item>Klakar d.o.o. Dubravko Arapović</item>
      <item>Škvorić auto d.o.o. zamj. dubravko arapović</item>
      <item>Doka Hrvatska d.o.o. Branko Šišgorić</item>
      <item>Visoko Niskogradnja d.o.o Mile Mabić</item>
      <item>Euro Daus d.d. Grgić&amp;partneri Pis Dbk Marijana Temali</item>
      <item>Pipelife l.o.o. zamj. Ivana Kolić</item>
      <item>Nuova Ličilac Gorica Tomislav Sopjanac</item>
      <item>vodovod Dubrovnik d.o.o Danijela Cvjetović</item>
      <item>za 18 radnika Hrvoje Tokić</item>
      <item>METALIS društvo s ograničenom odgovornošću za proizvodnju metalnih proizvoda</item>
      <item>OD čerin,mar,žuvanić, štambuk d.o.o. pastor inženjerin d.d.</item>
      <item>Aling  d.o.o. Odvj. Nebojša Antolić</item>
      <item>HRVATSKE ŠUME društvo s ograničenom odgovornošću</item>
      <item>Josip Bilandžija OD Jakišić, Mujo i Lujak</item>
      <item>Rad. Darko Ripić odvj. Hrvoje tokić</item>
      <item>DOKA Hrvatska d.o.o. Ivana Aralica Lalić</item>
      <item>OTP banka Odvj. Nita Svilokos</item>
      <item>HRVATSKE ŠUME d.o.o. Zoran Tomić</item>
      <item>VILLA DBK d.d. OD Marković &amp; Plišo</item>
      <item>RAŠKO d.o.o. ODV. Mirko Kozina</item>
      <item>TAVENER d.o.o. odvj. Nataša vučinović</item>
      <item>Radnik Sabolek Milica</item>
      <item>OTP banka Hrvatska dioničko društvo</item>
      <item>Dalekovod, dioničko društvo za inženjering, proizvodnju i izgradnju</item>
      <item>INTEL TRADE d.o.o. odvj. GORAN MARČNA</item>
      <item>SIGNUMŠPED d.o.o. odvj. Boris Anišić</item>
      <item>TIRA d.o.o. odvj. Mladen Šegota</item>
      <item>CRO ekspres d.o.o.</item>
      <item>INDIJAN PELJEŠAC d.o.o.</item>
      <item>KRMEK d.o.o. odvj Dubravko Arapović</item>
      <item>IVONA TOURS d.o.o.</item>
      <item>STROJOGRAD d.o.o. OD Petričević i partneri</item>
      <item>FORTUNA NAVIS d.o.o. od Boris Anišić</item>
      <item>HRVOJE GRANDOV vl ob ZOU Gluić &amp; Ninčević</item>
      <item>PALIR d.o.o. od Ognjen Stevović</item>
      <item>CVITO MATIĆ vl ob Tonći Milić</item>
      <item>MD Profil Intra d.o.o.</item>
      <item>Elektroradionica Musulin vl. Zvonimir Musulin</item>
      <item>BELINA d.o.o.</item>
      <item>PROJEKT KONTSTURKCIJA F.I. d.o.o.</item>
      <item>ERSTE&amp;STEIERMÄRKISCHE BANKA dioničko društvo</item>
      <item>Hrvoje Zdilar PIPE LIFE d.o.o.</item>
      <item>MEĐIMURJE GRADITELJSTVO društvo s ograničenom odgovornošću za graditeljstvo i usluge</item>
      <item>Marijan Ogresta</item>
      <item>Pero Brailo</item>
      <item>Tomo Zorić</item>
      <item>Matan Radić</item>
      <item>Josip Crleni</item>
      <item>Antun Vukorep</item>
      <item>ANTUN VUKOREP</item>
      <item>Nikša Đuraš</item>
      <item>Josip Bilandžija</item>
      <item>Ledomir Brzić</item>
      <item>Anđa Curić</item>
      <item>Sanja Drmać Bagavac</item>
      <item>Vladimir Grbavac</item>
      <item>Ivica Grubešić</item>
      <item>Ante Jeličić</item>
      <item>Zdravko Jurčević</item>
      <item>Mijo Jurić</item>
      <item>Meliha Karamehmedović</item>
      <item>Matea Klečak</item>
      <item>Goran Lončar</item>
      <item>Zoran Lukić</item>
      <item>Oliver Marić</item>
      <item>Marina Marić</item>
      <item>Katarina Miletić</item>
      <item>Mato Monković</item>
      <item>Mato Poljanica</item>
      <item>Antun Račić</item>
      <item>Robert Ripa</item>
      <item>Luka Sentić</item>
      <item>Ilija Šantić</item>
      <item>Lukša Vodopija</item>
      <item>Ilija Vučur</item>
      <item>Stipan Zečević</item>
      <item>Drago Zeko</item>
      <item>Marinko Žilić</item>
      <item>Tadenko Tabain</item>
      <item>ZOU Viktorija Knežević i Marina Maslek</item>
      <item>Nita Svilokos</item>
      <item>Davorin Došlić, Konel d.o.o.</item>
      <item>MATANA &amp; PARTNERI d.o.o.</item>
    </derivirana_varijabla>
  </DomainObject.Predmet.OstaliListFormated>
  <DomainObject.Predmet.OstaliListFormatedOIB>
    <izvorni_sadrzaj>
      <item>Nikša Mozara</item>
      <item>Raiffeisenbank Austria d.d., OIB 53056966535</item>
      <item>NARODNE NOVINE, OIB 64546066176</item>
      <item>ŽUPANIJSKO DRŽAVNO ODVJETNIŠTVO</item>
      <item>Fina</item>
      <item>Ivanka Sušić, OIB 74811324266</item>
      <item>Studenstski centar Tomislav Sopjanac</item>
      <item>OTP banka d.d. Viktor Siništajn</item>
      <item>Abanka Vipa d.d. odvj. Josip Maroknić</item>
      <item>Elektro Vujeva d.o.o. zamj. Dubravko Arapović</item>
      <item>Hrvatska pošta d.d. Anamarija Lozić</item>
      <item>Euroherc osiguranje d.d. Grgić&amp;partneri, pis.Dbk Marijana Temali</item>
      <item>Signalizacija d.o.o. Mile Mabić</item>
      <item>Rad. Josip Bilandžija Vlaho Bošković</item>
      <item>Dubrovački vjesnik d.o.o. Dubravko Arapović</item>
      <item>Kont d.o.o. Ivan Fabijanović</item>
      <item>Dubrovnik ceste d.d. Tomislav Sopjanac</item>
      <item>Hoteli Maestral d.d. Nada Ogresta</item>
      <item>Elektro team d.o.o. zamj. Mile Mabić</item>
      <item>BKS bank d.d. zamj. Dubravko Arapović</item>
      <item>Dubac promet d.o.o. Mile Mabić</item>
      <item>Villa Dubrovnik d.d. prokurist Ante Barić</item>
      <item>RH ŽDO Divko Jakić</item>
      <item>Klakar d.o.o. Dubravko Arapović</item>
      <item>Škvorić auto d.o.o. zamj. dubravko arapović</item>
      <item>Doka Hrvatska d.o.o. Branko Šišgorić</item>
      <item>Visoko Niskogradnja d.o.o Mile Mabić</item>
      <item>Euro Daus d.d. Grgić&amp;partneri Pis Dbk Marijana Temali</item>
      <item>Pipelife l.o.o. zamj. Ivana Kolić</item>
      <item>Nuova Ličilac Gorica Tomislav Sopjanac</item>
      <item>vodovod Dubrovnik d.o.o Danijela Cvjetović</item>
      <item>za 18 radnika Hrvoje Tokić</item>
      <item>METALIS društvo s ograničenom odgovornošću za proizvodnju metalnih proizvoda, OIB 37031031645</item>
      <item>OD čerin,mar,žuvanić, štambuk d.o.o. pastor inženjerin d.d.</item>
      <item>Aling  d.o.o. Odvj. Nebojša Antolić</item>
      <item>HRVATSKE ŠUME društvo s ograničenom odgovornošću, OIB 69693144506</item>
      <item>Josip Bilandžija OD Jakišić, Mujo i Lujak</item>
      <item>Rad. Darko Ripić odvj. Hrvoje tokić</item>
      <item>DOKA Hrvatska d.o.o. Ivana Aralica Lalić</item>
      <item>OTP banka Odvj. Nita Svilokos</item>
      <item>HRVATSKE ŠUME d.o.o. Zoran Tomić</item>
      <item>VILLA DBK d.d. OD Marković &amp; Plišo</item>
      <item>RAŠKO d.o.o. ODV. Mirko Kozina</item>
      <item>TAVENER d.o.o. odvj. Nataša vučinović</item>
      <item>Radnik Sabolek Milica</item>
      <item>OTP banka Hrvatska dioničko društvo, OIB 52508873833</item>
      <item>Dalekovod, dioničko društvo za inženjering, proizvodnju i izgradnju, OIB 47911242222</item>
      <item>INTEL TRADE d.o.o. odvj. GORAN MARČNA</item>
      <item>SIGNUMŠPED d.o.o. odvj. Boris Anišić</item>
      <item>TIRA d.o.o. odvj. Mladen Šegota</item>
      <item>CRO ekspres d.o.o.</item>
      <item>INDIJAN PELJEŠAC d.o.o.</item>
      <item>KRMEK d.o.o. odvj Dubravko Arapović</item>
      <item>IVONA TOURS d.o.o.</item>
      <item>STROJOGRAD d.o.o. OD Petričević i partneri</item>
      <item>FORTUNA NAVIS d.o.o. od Boris Anišić</item>
      <item>HRVOJE GRANDOV vl ob ZOU Gluić &amp; Ninčević</item>
      <item>PALIR d.o.o. od Ognjen Stevović</item>
      <item>CVITO MATIĆ vl ob Tonći Milić</item>
      <item>MD Profil Intra d.o.o.</item>
      <item>Elektroradionica Musulin vl. Zvonimir Musulin</item>
      <item>BELINA d.o.o.</item>
      <item>PROJEKT KONTSTURKCIJA F.I. d.o.o.</item>
      <item>ERSTE&amp;STEIERMÄRKISCHE BANKA dioničko društvo, OIB 23057039320</item>
      <item>Hrvoje Zdilar PIPE LIFE d.o.o.</item>
      <item>MEĐIMURJE GRADITELJSTVO društvo s ograničenom odgovornošću za graditeljstvo i usluge, OIB 15921860232</item>
      <item>Marijan Ogresta</item>
      <item>Pero Brailo</item>
      <item>Tomo Zorić</item>
      <item>Matan Radić</item>
      <item>Josip Crleni</item>
      <item>Antun Vukorep</item>
      <item>ANTUN VUKOREP</item>
      <item>Nikša Đuraš</item>
      <item>Josip Bilandžija, OIB 45531896484</item>
      <item>Ledomir Brzić, OIB 72934987516</item>
      <item>Anđa Curić, OIB 20340555643</item>
      <item>Sanja Drmać Bagavac, OIB 14708953941</item>
      <item>Vladimir Grbavac, OIB 00953752209</item>
      <item>Ivica Grubešić, OIB 79951621305</item>
      <item>Ante Jeličić, OIB 53020224466</item>
      <item>Zdravko Jurčević, OIB 36592331784</item>
      <item>Mijo Jurić, OIB 71482909242</item>
      <item>Meliha Karamehmedović, OIB 36556786236</item>
      <item>Matea Klečak, OIB 30292285469</item>
      <item>Goran Lončar, OIB 10629591676</item>
      <item>Zoran Lukić, OIB 80552950604</item>
      <item>Oliver Marić, OIB 97789259796</item>
      <item>Marina Marić, OIB 68124959592</item>
      <item>Katarina Miletić, OIB 70790912718</item>
      <item>Mato Monković, OIB 75351738099</item>
      <item>Mato Poljanica, OIB 92253289719</item>
      <item>Antun Račić, OIB 83018683133</item>
      <item>Robert Ripa, OIB 56712639217</item>
      <item>Luka Sentić, OIB 29560315834</item>
      <item>Ilija Šantić, OIB 42044489921</item>
      <item>Lukša Vodopija, OIB 75332983770</item>
      <item>Ilija Vučur, OIB 70264175585</item>
      <item>Stipan Zečević, OIB 15882747499</item>
      <item>Drago Zeko, OIB 98064422943</item>
      <item>Marinko Žilić, OIB 22997537306</item>
      <item>Tadenko Tabain</item>
      <item>ZOU Viktorija Knežević i Marina Maslek</item>
      <item>Nita Svilokos</item>
      <item>Davorin Došlić, Konel d.o.o.</item>
      <item>MATANA &amp; PARTNERI d.o.o.</item>
    </izvorni_sadrzaj>
    <derivirana_varijabla naziv="DomainObject.Predmet.OstaliListFormatedOIB_1">
      <item>Nikša Mozara</item>
      <item>Raiffeisenbank Austria d.d., OIB 53056966535</item>
      <item>NARODNE NOVINE, OIB 64546066176</item>
      <item>ŽUPANIJSKO DRŽAVNO ODVJETNIŠTVO</item>
      <item>Fina</item>
      <item>Ivanka Sušić, OIB 74811324266</item>
      <item>Studenstski centar Tomislav Sopjanac</item>
      <item>OTP banka d.d. Viktor Siništajn</item>
      <item>Abanka Vipa d.d. odvj. Josip Maroknić</item>
      <item>Elektro Vujeva d.o.o. zamj. Dubravko Arapović</item>
      <item>Hrvatska pošta d.d. Anamarija Lozić</item>
      <item>Euroherc osiguranje d.d. Grgić&amp;partneri, pis.Dbk Marijana Temali</item>
      <item>Signalizacija d.o.o. Mile Mabić</item>
      <item>Rad. Josip Bilandžija Vlaho Bošković</item>
      <item>Dubrovački vjesnik d.o.o. Dubravko Arapović</item>
      <item>Kont d.o.o. Ivan Fabijanović</item>
      <item>Dubrovnik ceste d.d. Tomislav Sopjanac</item>
      <item>Hoteli Maestral d.d. Nada Ogresta</item>
      <item>Elektro team d.o.o. zamj. Mile Mabić</item>
      <item>BKS bank d.d. zamj. Dubravko Arapović</item>
      <item>Dubac promet d.o.o. Mile Mabić</item>
      <item>Villa Dubrovnik d.d. prokurist Ante Barić</item>
      <item>RH ŽDO Divko Jakić</item>
      <item>Klakar d.o.o. Dubravko Arapović</item>
      <item>Škvorić auto d.o.o. zamj. dubravko arapović</item>
      <item>Doka Hrvatska d.o.o. Branko Šišgorić</item>
      <item>Visoko Niskogradnja d.o.o Mile Mabić</item>
      <item>Euro Daus d.d. Grgić&amp;partneri Pis Dbk Marijana Temali</item>
      <item>Pipelife l.o.o. zamj. Ivana Kolić</item>
      <item>Nuova Ličilac Gorica Tomislav Sopjanac</item>
      <item>vodovod Dubrovnik d.o.o Danijela Cvjetović</item>
      <item>za 18 radnika Hrvoje Tokić</item>
      <item>METALIS društvo s ograničenom odgovornošću za proizvodnju metalnih proizvoda, OIB 37031031645</item>
      <item>OD čerin,mar,žuvanić, štambuk d.o.o. pastor inženjerin d.d.</item>
      <item>Aling  d.o.o. Odvj. Nebojša Antolić</item>
      <item>HRVATSKE ŠUME društvo s ograničenom odgovornošću, OIB 69693144506</item>
      <item>Josip Bilandžija OD Jakišić, Mujo i Lujak</item>
      <item>Rad. Darko Ripić odvj. Hrvoje tokić</item>
      <item>DOKA Hrvatska d.o.o. Ivana Aralica Lalić</item>
      <item>OTP banka Odvj. Nita Svilokos</item>
      <item>HRVATSKE ŠUME d.o.o. Zoran Tomić</item>
      <item>VILLA DBK d.d. OD Marković &amp; Plišo</item>
      <item>RAŠKO d.o.o. ODV. Mirko Kozina</item>
      <item>TAVENER d.o.o. odvj. Nataša vučinović</item>
      <item>Radnik Sabolek Milica</item>
      <item>OTP banka Hrvatska dioničko društvo, OIB 52508873833</item>
      <item>Dalekovod, dioničko društvo za inženjering, proizvodnju i izgradnju, OIB 47911242222</item>
      <item>INTEL TRADE d.o.o. odvj. GORAN MARČNA</item>
      <item>SIGNUMŠPED d.o.o. odvj. Boris Anišić</item>
      <item>TIRA d.o.o. odvj. Mladen Šegota</item>
      <item>CRO ekspres d.o.o.</item>
      <item>INDIJAN PELJEŠAC d.o.o.</item>
      <item>KRMEK d.o.o. odvj Dubravko Arapović</item>
      <item>IVONA TOURS d.o.o.</item>
      <item>STROJOGRAD d.o.o. OD Petričević i partneri</item>
      <item>FORTUNA NAVIS d.o.o. od Boris Anišić</item>
      <item>HRVOJE GRANDOV vl ob ZOU Gluić &amp; Ninčević</item>
      <item>PALIR d.o.o. od Ognjen Stevović</item>
      <item>CVITO MATIĆ vl ob Tonći Milić</item>
      <item>MD Profil Intra d.o.o.</item>
      <item>Elektroradionica Musulin vl. Zvonimir Musulin</item>
      <item>BELINA d.o.o.</item>
      <item>PROJEKT KONTSTURKCIJA F.I. d.o.o.</item>
      <item>ERSTE&amp;STEIERMÄRKISCHE BANKA dioničko društvo, OIB 23057039320</item>
      <item>Hrvoje Zdilar PIPE LIFE d.o.o.</item>
      <item>MEĐIMURJE GRADITELJSTVO društvo s ograničenom odgovornošću za graditeljstvo i usluge, OIB 15921860232</item>
      <item>Marijan Ogresta</item>
      <item>Pero Brailo</item>
      <item>Tomo Zorić</item>
      <item>Matan Radić</item>
      <item>Josip Crleni</item>
      <item>Antun Vukorep</item>
      <item>ANTUN VUKOREP</item>
      <item>Nikša Đuraš</item>
      <item>Josip Bilandžija, OIB 45531896484</item>
      <item>Ledomir Brzić, OIB 72934987516</item>
      <item>Anđa Curić, OIB 20340555643</item>
      <item>Sanja Drmać Bagavac, OIB 14708953941</item>
      <item>Vladimir Grbavac, OIB 00953752209</item>
      <item>Ivica Grubešić, OIB 79951621305</item>
      <item>Ante Jeličić, OIB 53020224466</item>
      <item>Zdravko Jurčević, OIB 36592331784</item>
      <item>Mijo Jurić, OIB 71482909242</item>
      <item>Meliha Karamehmedović, OIB 36556786236</item>
      <item>Matea Klečak, OIB 30292285469</item>
      <item>Goran Lončar, OIB 10629591676</item>
      <item>Zoran Lukić, OIB 80552950604</item>
      <item>Oliver Marić, OIB 97789259796</item>
      <item>Marina Marić, OIB 68124959592</item>
      <item>Katarina Miletić, OIB 70790912718</item>
      <item>Mato Monković, OIB 75351738099</item>
      <item>Mato Poljanica, OIB 92253289719</item>
      <item>Antun Račić, OIB 83018683133</item>
      <item>Robert Ripa, OIB 56712639217</item>
      <item>Luka Sentić, OIB 29560315834</item>
      <item>Ilija Šantić, OIB 42044489921</item>
      <item>Lukša Vodopija, OIB 75332983770</item>
      <item>Ilija Vučur, OIB 70264175585</item>
      <item>Stipan Zečević, OIB 15882747499</item>
      <item>Drago Zeko, OIB 98064422943</item>
      <item>Marinko Žilić, OIB 22997537306</item>
      <item>Tadenko Tabain</item>
      <item>ZOU Viktorija Knežević i Marina Maslek</item>
      <item>Nita Svilokos</item>
      <item>Davorin Došlić, Konel d.o.o.</item>
      <item>MATANA &amp; PARTNERI d.o.o.</item>
    </derivirana_varijabla>
  </DomainObject.Predmet.OstaliListFormatedOIB>
  <DomainObject.Predmet.OstaliListFormatedWithAdress>
    <izvorni_sadrzaj>
      <item>Nikša Mozara, Vukovarska  17, 20000 Dubrovnik</item>
      <item>Raiffeisenbank Austria d.d., Petrinjska 59, 10000 Zagreb</item>
      <item>NARODNE NOVINE, Savski Gaj XIII. put 6, 10000 Zagreb</item>
      <item>ŽUPANIJSKO DRŽAVNO ODVJETNIŠTVO, Dropčeva 1, 20000 Dubrovnik</item>
      <item>Fina, 20000 Dubrovnik</item>
      <item>Ivanka Sušić, Gornji Kono 56, 20000 Dubrovnik</item>
      <item>Studenstski centar Tomislav Sopjanac</item>
      <item>OTP banka d.d. Viktor Siništajn, vukovarska 22, 20000 Dubrovnik</item>
      <item>Abanka Vipa d.d. odvj. Josip Maroknić, Radnička cesta 54/R3, 10000 Zagreb</item>
      <item>Elektro Vujeva d.o.o. zamj. Dubravko Arapović</item>
      <item>Hrvatska pošta d.d. Anamarija Lozić, Jurišićeva 13, 10000 Zagreb</item>
      <item>Euroherc osiguranje d.d. Grgić&amp;partneri, pis.Dbk Marijana Temali</item>
      <item>Signalizacija d.o.o. Mile Mabić</item>
      <item>Rad. Josip Bilandžija Vlaho Bošković</item>
      <item>Dubrovački vjesnik d.o.o. Dubravko Arapović</item>
      <item>Kont d.o.o. Ivan Fabijanović</item>
      <item>Dubrovnik ceste d.d. Tomislav Sopjanac</item>
      <item>Hoteli Maestral d.d. Nada Ogresta</item>
      <item>Elektro team d.o.o. zamj. Mile Mabić</item>
      <item>BKS bank d.d. zamj. Dubravko Arapović</item>
      <item>Dubac promet d.o.o. Mile Mabić</item>
      <item>Villa Dubrovnik d.d. prokurist Ante Barić, Vlaha Bukovca 6, 20000 Dubrovnik</item>
      <item>RH ŽDO Divko Jakić, 20000 Dubrovnik</item>
      <item>Klakar d.o.o. Dubravko Arapović</item>
      <item>Škvorić auto d.o.o. zamj. dubravko arapović</item>
      <item>Doka Hrvatska d.o.o. Branko Šišgorić, Radnička cesta 173 g, 10000 Zagreb</item>
      <item>Visoko Niskogradnja d.o.o Mile Mabić</item>
      <item>Euro Daus d.d. Grgić&amp;partneri Pis Dbk Marijana Temali</item>
      <item>Pipelife l.o.o. zamj. Ivana Kolić</item>
      <item>Nuova Ličilac Gorica Tomislav Sopjanac</item>
      <item>vodovod Dubrovnik d.o.o Danijela Cvjetović, V. Nazora 19, 20000 Dubrovnik</item>
      <item>za 18 radnika Hrvoje Tokić</item>
      <item>METALIS društvo s ograničenom odgovornošću za proizvodnju metalnih proizvoda, Toplička 54, Donja Stubica</item>
      <item>OD čerin,mar,žuvanić, štambuk d.o.o. pastor inženjerin d.d., Jurišićeva 9, 10000 Zagreb</item>
      <item>Aling  d.o.o. Odvj. Nebojša Antolić, Pavla Hatza 3, 10000 Zagreb</item>
      <item>HRVATSKE ŠUME društvo s ograničenom odgovornošću, Ul.Ljudevita Farkaša Vukotinovića 2, 10000 Zagreb</item>
      <item>Josip Bilandžija OD Jakišić, Mujo i Lujak</item>
      <item>Rad. Darko Ripić odvj. Hrvoje tokić</item>
      <item>DOKA Hrvatska d.o.o. Ivana Aralica Lalić, Vlaška 80, 10000 Zagreb</item>
      <item>OTP banka Odvj. Nita Svilokos</item>
      <item>HRVATSKE ŠUME d.o.o. Zoran Tomić, Zelinska 2/I, 10000 Zagreb</item>
      <item>VILLA DBK d.d. OD Marković &amp; Plišo, Ilica 1a, 10000 Zagreb</item>
      <item>RAŠKO d.o.o. ODV. Mirko Kozina, gundulićeva 26, 21000 Split</item>
      <item>TAVENER d.o.o. odvj. Nataša vučinović, Zapoljska 38, 10000 Zagreb</item>
      <item>Radnik Sabolek Milica, Između dolaca 1, 20236 Mokošica</item>
      <item>OTP banka Hrvatska dioničko društvo, Ulica Domovinskog rata 3, Zadar</item>
      <item>Dalekovod, dioničko društvo za inženjering, proizvodnju i izgradnju, Ulica Marijana Čavića 4, 10000 Zagreb</item>
      <item>INTEL TRADE d.o.o. odvj. GORAN MARČNA, Zdenka Petrakovića 1, 51000 Rijeka</item>
      <item>SIGNUMŠPED d.o.o. odvj. Boris Anišić, Ilica 91 b, 10000 Zagreb</item>
      <item>TIRA d.o.o. odvj. Mladen Šegota, Ciottina 20, 51000 Rijeka</item>
      <item>CRO ekspres d.o.o., Rudeški ogranak 24, 10000 Zagreb</item>
      <item>INDIJAN PELJEŠAC d.o.o., Potomje, 20244 Potomje</item>
      <item>KRMEK d.o.o. odvj Dubravko Arapović</item>
      <item>IVONA TOURS d.o.o., Trumbićev put 2, 20210 Cavtat</item>
      <item>STROJOGRAD d.o.o. OD Petričević i partneri, Bijenička cesta 17, 10000 Zagreb</item>
      <item>FORTUNA NAVIS d.o.o. od Boris Anišić, Ilica 191 b, 10000 Zagreb</item>
      <item>HRVOJE GRANDOV vl ob ZOU Gluić &amp; Ninčević, Špire Brusine 16, 23000 Zadar</item>
      <item>PALIR d.o.o. od Ognjen Stevović, Ul. domovinskog rata 29b/IV, 21000 Split</item>
      <item>CVITO MATIĆ vl ob Tonći Milić, Kneza Domagoja 2/II, 20350 Metković</item>
      <item>MD Profil Intra d.o.o., Industrijska zona bb, 31400 Đakovo</item>
      <item>Elektroradionica Musulin vl. Zvonimir Musulin, Splitska 50, 20350 Metković</item>
      <item>BELINA d.o.o., Lička 11, 21000 Split</item>
      <item>PROJEKT KONTSTURKCIJA F.I. d.o.o., VI južna obala 15, 10000 Zagreb</item>
      <item>ERSTE&amp;STEIERMÄRKISCHE BANKA dioničko društvo, Jadranski Trg 3/a, Rijeka</item>
      <item>Hrvoje Zdilar PIPE LIFE d.o.o., Ivanečka 31, 10000 Zagreb</item>
      <item>MEĐIMURJE GRADITELJSTVO društvo s ograničenom odgovornošću za graditeljstvo i usluge, Zagrebačka 42/a, Čakovec</item>
      <item>Marijan Ogresta, Prijeko 14, 20210 Cavtat</item>
      <item>Pero Brailo, Tiha, Bogišićeva 18, 20210 Cavtat</item>
      <item>Tomo Zorić, Petrača, Put Oklada 9, 20207 Mlini</item>
      <item>Matan Radić, Čibača, Gornja Čibača 4, 20207 Mlini</item>
      <item>Josip Crleni</item>
      <item>Antun Vukorep</item>
      <item>ANTUN VUKOREP</item>
      <item>Nikša Đuraš</item>
      <item>Josip Bilandžija, Plosni Rat 3, 20207 Cavtat</item>
      <item>Ledomir Brzić, Viška 1, 20000 Dubrovnik</item>
      <item>Anđa Curić, Od Gaja 38, 20000 Dubrovnik</item>
      <item>Sanja Drmać Bagavac, Put Bana Josipa Jelačića 36, 20207 Brašina</item>
      <item>Vladimir Grbavac, Gornja Čibača 4, 20207 Čibača</item>
      <item>Ivica Grubešić, Stjepana Radića 6, 20207 Cavtat</item>
      <item>Ante Jeličić, Ulica Platana 19a1, 10000 Zagreb</item>
      <item>Zdravko Jurčević, Gornja Čibača 4, 20207 Čibača</item>
      <item>Mijo Jurić, Gotovčeva 3, 21000 Split</item>
      <item>Meliha Karamehmedović, Matije Gupca 6, 20000 Dubrovnik</item>
      <item>Matea Klečak, Put Tihe 28, 20207 Cavtat</item>
      <item>Goran Lončar, Cesta Šibenik-perković 81, 22000 Danilo Biranj</item>
      <item>Zoran Lukić, Od Gale 13, 20000 Dubrovnik</item>
      <item>Oliver Marić</item>
      <item>Marina Marić, Liechtensteinov Put 33, 20000 Dubrovnik</item>
      <item>Katarina Miletić, Busljeno 7, 20236 Čajkovica</item>
      <item>Mato Monković, Rožat Donji 46, 20236 Rožat</item>
      <item>Mato Poljanica, Međine 5, 20207 Mlini</item>
      <item>Antun Račić, Soline 21, 20207 Soline</item>
      <item>Robert Ripa, Radnička 35, 20000 Dubrovnik</item>
      <item>Luka Sentić, Na Rudini 73, 20207 Čibača</item>
      <item>Ilija Šantić, Put Tihe 32, 20207 Cavtat</item>
      <item>Lukša Vodopija, Mokri Do 1, 20207 Zvekovica</item>
      <item>Ilija Vučur, Cirkovci 66, 10000 Zagreb</item>
      <item>Stipan Zečević, Gornja Čibača 4, 20207 Čibača</item>
      <item>Drago Zeko, Hodovo 0, 0000 stolac</item>
      <item>Marinko Žilić, Crkveno Selo 64, 44317 Osekovo</item>
      <item>Tadenko Tabain, Cernička 50, 10000 Zagreb</item>
      <item>ZOU Viktorija Knežević i Marina Maslek</item>
      <item>Nita Svilokos</item>
      <item>Davorin Došlić, Konel d.o.o., Ujevićeva 13, 10000 Zagreb</item>
      <item>MATANA &amp; PARTNERI d.o.o., Amruševa 7, 10000 Zagreb</item>
    </izvorni_sadrzaj>
    <derivirana_varijabla naziv="DomainObject.Predmet.OstaliListFormatedWithAdress_1">
      <item>Nikša Mozara, Vukovarska  17, 20000 Dubrovnik</item>
      <item>Raiffeisenbank Austria d.d., Petrinjska 59, 10000 Zagreb</item>
      <item>NARODNE NOVINE, Savski Gaj XIII. put 6, 10000 Zagreb</item>
      <item>ŽUPANIJSKO DRŽAVNO ODVJETNIŠTVO, Dropčeva 1, 20000 Dubrovnik</item>
      <item>Fina, 20000 Dubrovnik</item>
      <item>Ivanka Sušić, Gornji Kono 56, 20000 Dubrovnik</item>
      <item>Studenstski centar Tomislav Sopjanac</item>
      <item>OTP banka d.d. Viktor Siništajn, vukovarska 22, 20000 Dubrovnik</item>
      <item>Abanka Vipa d.d. odvj. Josip Maroknić, Radnička cesta 54/R3, 10000 Zagreb</item>
      <item>Elektro Vujeva d.o.o. zamj. Dubravko Arapović</item>
      <item>Hrvatska pošta d.d. Anamarija Lozić, Jurišićeva 13, 10000 Zagreb</item>
      <item>Euroherc osiguranje d.d. Grgić&amp;partneri, pis.Dbk Marijana Temali</item>
      <item>Signalizacija d.o.o. Mile Mabić</item>
      <item>Rad. Josip Bilandžija Vlaho Bošković</item>
      <item>Dubrovački vjesnik d.o.o. Dubravko Arapović</item>
      <item>Kont d.o.o. Ivan Fabijanović</item>
      <item>Dubrovnik ceste d.d. Tomislav Sopjanac</item>
      <item>Hoteli Maestral d.d. Nada Ogresta</item>
      <item>Elektro team d.o.o. zamj. Mile Mabić</item>
      <item>BKS bank d.d. zamj. Dubravko Arapović</item>
      <item>Dubac promet d.o.o. Mile Mabić</item>
      <item>Villa Dubrovnik d.d. prokurist Ante Barić, Vlaha Bukovca 6, 20000 Dubrovnik</item>
      <item>RH ŽDO Divko Jakić, 20000 Dubrovnik</item>
      <item>Klakar d.o.o. Dubravko Arapović</item>
      <item>Škvorić auto d.o.o. zamj. dubravko arapović</item>
      <item>Doka Hrvatska d.o.o. Branko Šišgorić, Radnička cesta 173 g, 10000 Zagreb</item>
      <item>Visoko Niskogradnja d.o.o Mile Mabić</item>
      <item>Euro Daus d.d. Grgić&amp;partneri Pis Dbk Marijana Temali</item>
      <item>Pipelife l.o.o. zamj. Ivana Kolić</item>
      <item>Nuova Ličilac Gorica Tomislav Sopjanac</item>
      <item>vodovod Dubrovnik d.o.o Danijela Cvjetović, V. Nazora 19, 20000 Dubrovnik</item>
      <item>za 18 radnika Hrvoje Tokić</item>
      <item>METALIS društvo s ograničenom odgovornošću za proizvodnju metalnih proizvoda, Toplička 54, Donja Stubica</item>
      <item>OD čerin,mar,žuvanić, štambuk d.o.o. pastor inženjerin d.d., Jurišićeva 9, 10000 Zagreb</item>
      <item>Aling  d.o.o. Odvj. Nebojša Antolić, Pavla Hatza 3, 10000 Zagreb</item>
      <item>HRVATSKE ŠUME društvo s ograničenom odgovornošću, Ul.Ljudevita Farkaša Vukotinovića 2, 10000 Zagreb</item>
      <item>Josip Bilandžija OD Jakišić, Mujo i Lujak</item>
      <item>Rad. Darko Ripić odvj. Hrvoje tokić</item>
      <item>DOKA Hrvatska d.o.o. Ivana Aralica Lalić, Vlaška 80, 10000 Zagreb</item>
      <item>OTP banka Odvj. Nita Svilokos</item>
      <item>HRVATSKE ŠUME d.o.o. Zoran Tomić, Zelinska 2/I, 10000 Zagreb</item>
      <item>VILLA DBK d.d. OD Marković &amp; Plišo, Ilica 1a, 10000 Zagreb</item>
      <item>RAŠKO d.o.o. ODV. Mirko Kozina, gundulićeva 26, 21000 Split</item>
      <item>TAVENER d.o.o. odvj. Nataša vučinović, Zapoljska 38, 10000 Zagreb</item>
      <item>Radnik Sabolek Milica, Između dolaca 1, 20236 Mokošica</item>
      <item>OTP banka Hrvatska dioničko društvo, Ulica Domovinskog rata 3, Zadar</item>
      <item>Dalekovod, dioničko društvo za inženjering, proizvodnju i izgradnju, Ulica Marijana Čavića 4, 10000 Zagreb</item>
      <item>INTEL TRADE d.o.o. odvj. GORAN MARČNA, Zdenka Petrakovića 1, 51000 Rijeka</item>
      <item>SIGNUMŠPED d.o.o. odvj. Boris Anišić, Ilica 91 b, 10000 Zagreb</item>
      <item>TIRA d.o.o. odvj. Mladen Šegota, Ciottina 20, 51000 Rijeka</item>
      <item>CRO ekspres d.o.o., Rudeški ogranak 24, 10000 Zagreb</item>
      <item>INDIJAN PELJEŠAC d.o.o., Potomje, 20244 Potomje</item>
      <item>KRMEK d.o.o. odvj Dubravko Arapović</item>
      <item>IVONA TOURS d.o.o., Trumbićev put 2, 20210 Cavtat</item>
      <item>STROJOGRAD d.o.o. OD Petričević i partneri, Bijenička cesta 17, 10000 Zagreb</item>
      <item>FORTUNA NAVIS d.o.o. od Boris Anišić, Ilica 191 b, 10000 Zagreb</item>
      <item>HRVOJE GRANDOV vl ob ZOU Gluić &amp; Ninčević, Špire Brusine 16, 23000 Zadar</item>
      <item>PALIR d.o.o. od Ognjen Stevović, Ul. domovinskog rata 29b/IV, 21000 Split</item>
      <item>CVITO MATIĆ vl ob Tonći Milić, Kneza Domagoja 2/II, 20350 Metković</item>
      <item>MD Profil Intra d.o.o., Industrijska zona bb, 31400 Đakovo</item>
      <item>Elektroradionica Musulin vl. Zvonimir Musulin, Splitska 50, 20350 Metković</item>
      <item>BELINA d.o.o., Lička 11, 21000 Split</item>
      <item>PROJEKT KONTSTURKCIJA F.I. d.o.o., VI južna obala 15, 10000 Zagreb</item>
      <item>ERSTE&amp;STEIERMÄRKISCHE BANKA dioničko društvo, Jadranski Trg 3/a, Rijeka</item>
      <item>Hrvoje Zdilar PIPE LIFE d.o.o., Ivanečka 31, 10000 Zagreb</item>
      <item>MEĐIMURJE GRADITELJSTVO društvo s ograničenom odgovornošću za graditeljstvo i usluge, Zagrebačka 42/a, Čakovec</item>
      <item>Marijan Ogresta, Prijeko 14, 20210 Cavtat</item>
      <item>Pero Brailo, Tiha, Bogišićeva 18, 20210 Cavtat</item>
      <item>Tomo Zorić, Petrača, Put Oklada 9, 20207 Mlini</item>
      <item>Matan Radić, Čibača, Gornja Čibača 4, 20207 Mlini</item>
      <item>Josip Crleni</item>
      <item>Antun Vukorep</item>
      <item>ANTUN VUKOREP</item>
      <item>Nikša Đuraš</item>
      <item>Josip Bilandžija, Plosni Rat 3, 20207 Cavtat</item>
      <item>Ledomir Brzić, Viška 1, 20000 Dubrovnik</item>
      <item>Anđa Curić, Od Gaja 38, 20000 Dubrovnik</item>
      <item>Sanja Drmać Bagavac, Put Bana Josipa Jelačića 36, 20207 Brašina</item>
      <item>Vladimir Grbavac, Gornja Čibača 4, 20207 Čibača</item>
      <item>Ivica Grubešić, Stjepana Radića 6, 20207 Cavtat</item>
      <item>Ante Jeličić, Ulica Platana 19a1, 10000 Zagreb</item>
      <item>Zdravko Jurčević, Gornja Čibača 4, 20207 Čibača</item>
      <item>Mijo Jurić, Gotovčeva 3, 21000 Split</item>
      <item>Meliha Karamehmedović, Matije Gupca 6, 20000 Dubrovnik</item>
      <item>Matea Klečak, Put Tihe 28, 20207 Cavtat</item>
      <item>Goran Lončar, Cesta Šibenik-perković 81, 22000 Danilo Biranj</item>
      <item>Zoran Lukić, Od Gale 13, 20000 Dubrovnik</item>
      <item>Oliver Marić</item>
      <item>Marina Marić, Liechtensteinov Put 33, 20000 Dubrovnik</item>
      <item>Katarina Miletić, Busljeno 7, 20236 Čajkovica</item>
      <item>Mato Monković, Rožat Donji 46, 20236 Rožat</item>
      <item>Mato Poljanica, Međine 5, 20207 Mlini</item>
      <item>Antun Račić, Soline 21, 20207 Soline</item>
      <item>Robert Ripa, Radnička 35, 20000 Dubrovnik</item>
      <item>Luka Sentić, Na Rudini 73, 20207 Čibača</item>
      <item>Ilija Šantić, Put Tihe 32, 20207 Cavtat</item>
      <item>Lukša Vodopija, Mokri Do 1, 20207 Zvekovica</item>
      <item>Ilija Vučur, Cirkovci 66, 10000 Zagreb</item>
      <item>Stipan Zečević, Gornja Čibača 4, 20207 Čibača</item>
      <item>Drago Zeko, Hodovo 0, 0000 stolac</item>
      <item>Marinko Žilić, Crkveno Selo 64, 44317 Osekovo</item>
      <item>Tadenko Tabain, Cernička 50, 10000 Zagreb</item>
      <item>ZOU Viktorija Knežević i Marina Maslek</item>
      <item>Nita Svilokos</item>
      <item>Davorin Došlić, Konel d.o.o., Ujevićeva 13, 10000 Zagreb</item>
      <item>MATANA &amp; PARTNERI d.o.o., Amruševa 7, 10000 Zagreb</item>
    </derivirana_varijabla>
  </DomainObject.Predmet.OstaliListFormatedWithAdress>
  <DomainObject.Predmet.OstaliListFormatedWithAdressOIB>
    <izvorni_sadrzaj>
      <item>Nikša Mozara, Vukovarska  17, 20000 Dubrovnik</item>
      <item>Raiffeisenbank Austria d.d., OIB 53056966535, Petrinjska 59, 10000 Zagreb</item>
      <item>NARODNE NOVINE, OIB 64546066176, Savski Gaj XIII. put 6, 10000 Zagreb</item>
      <item>ŽUPANIJSKO DRŽAVNO ODVJETNIŠTVO, Dropčeva 1, 20000 Dubrovnik</item>
      <item>Fina, 20000 Dubrovnik</item>
      <item>Ivanka Sušić, OIB 74811324266, Gornji Kono 56, 20000 Dubrovnik</item>
      <item>Studenstski centar Tomislav Sopjanac</item>
      <item>OTP banka d.d. Viktor Siništajn, vukovarska 22, 20000 Dubrovnik</item>
      <item>Abanka Vipa d.d. odvj. Josip Maroknić, Radnička cesta 54/R3, 10000 Zagreb</item>
      <item>Elektro Vujeva d.o.o. zamj. Dubravko Arapović</item>
      <item>Hrvatska pošta d.d. Anamarija Lozić, Jurišićeva 13, 10000 Zagreb</item>
      <item>Euroherc osiguranje d.d. Grgić&amp;partneri, pis.Dbk Marijana Temali</item>
      <item>Signalizacija d.o.o. Mile Mabić</item>
      <item>Rad. Josip Bilandžija Vlaho Bošković</item>
      <item>Dubrovački vjesnik d.o.o. Dubravko Arapović</item>
      <item>Kont d.o.o. Ivan Fabijanović</item>
      <item>Dubrovnik ceste d.d. Tomislav Sopjanac</item>
      <item>Hoteli Maestral d.d. Nada Ogresta</item>
      <item>Elektro team d.o.o. zamj. Mile Mabić</item>
      <item>BKS bank d.d. zamj. Dubravko Arapović</item>
      <item>Dubac promet d.o.o. Mile Mabić</item>
      <item>Villa Dubrovnik d.d. prokurist Ante Barić, Vlaha Bukovca 6, 20000 Dubrovnik</item>
      <item>RH ŽDO Divko Jakić, 20000 Dubrovnik</item>
      <item>Klakar d.o.o. Dubravko Arapović</item>
      <item>Škvorić auto d.o.o. zamj. dubravko arapović</item>
      <item>Doka Hrvatska d.o.o. Branko Šišgorić, Radnička cesta 173 g, 10000 Zagreb</item>
      <item>Visoko Niskogradnja d.o.o Mile Mabić</item>
      <item>Euro Daus d.d. Grgić&amp;partneri Pis Dbk Marijana Temali</item>
      <item>Pipelife l.o.o. zamj. Ivana Kolić</item>
      <item>Nuova Ličilac Gorica Tomislav Sopjanac</item>
      <item>vodovod Dubrovnik d.o.o Danijela Cvjetović, V. Nazora 19, 20000 Dubrovnik</item>
      <item>za 18 radnika Hrvoje Tokić</item>
      <item>METALIS društvo s ograničenom odgovornošću za proizvodnju metalnih proizvoda, OIB 37031031645, Toplička 54, Donja Stubica</item>
      <item>OD čerin,mar,žuvanić, štambuk d.o.o. pastor inženjerin d.d., Jurišićeva 9, 10000 Zagreb</item>
      <item>Aling  d.o.o. Odvj. Nebojša Antolić, Pavla Hatza 3, 10000 Zagreb</item>
      <item>HRVATSKE ŠUME društvo s ograničenom odgovornošću, OIB 69693144506, Ul.Ljudevita Farkaša Vukotinovića 2, 10000 Zagreb</item>
      <item>Josip Bilandžija OD Jakišić, Mujo i Lujak</item>
      <item>Rad. Darko Ripić odvj. Hrvoje tokić</item>
      <item>DOKA Hrvatska d.o.o. Ivana Aralica Lalić, Vlaška 80, 10000 Zagreb</item>
      <item>OTP banka Odvj. Nita Svilokos</item>
      <item>HRVATSKE ŠUME d.o.o. Zoran Tomić, Zelinska 2/I, 10000 Zagreb</item>
      <item>VILLA DBK d.d. OD Marković &amp; Plišo, Ilica 1a, 10000 Zagreb</item>
      <item>RAŠKO d.o.o. ODV. Mirko Kozina, gundulićeva 26, 21000 Split</item>
      <item>TAVENER d.o.o. odvj. Nataša vučinović, Zapoljska 38, 10000 Zagreb</item>
      <item>Radnik Sabolek Milica, Između dolaca 1, 20236 Mokošica</item>
      <item>OTP banka Hrvatska dioničko društvo, OIB 52508873833, Ulica Domovinskog rata 3, Zadar</item>
      <item>Dalekovod, dioničko društvo za inženjering, proizvodnju i izgradnju, OIB 47911242222, Ulica Marijana Čavića 4, 10000 Zagreb</item>
      <item>INTEL TRADE d.o.o. odvj. GORAN MARČNA, Zdenka Petrakovića 1, 51000 Rijeka</item>
      <item>SIGNUMŠPED d.o.o. odvj. Boris Anišić, Ilica 91 b, 10000 Zagreb</item>
      <item>TIRA d.o.o. odvj. Mladen Šegota, Ciottina 20, 51000 Rijeka</item>
      <item>CRO ekspres d.o.o., Rudeški ogranak 24, 10000 Zagreb</item>
      <item>INDIJAN PELJEŠAC d.o.o., Potomje, 20244 Potomje</item>
      <item>KRMEK d.o.o. odvj Dubravko Arapović</item>
      <item>IVONA TOURS d.o.o., Trumbićev put 2, 20210 Cavtat</item>
      <item>STROJOGRAD d.o.o. OD Petričević i partneri, Bijenička cesta 17, 10000 Zagreb</item>
      <item>FORTUNA NAVIS d.o.o. od Boris Anišić, Ilica 191 b, 10000 Zagreb</item>
      <item>HRVOJE GRANDOV vl ob ZOU Gluić &amp; Ninčević, Špire Brusine 16, 23000 Zadar</item>
      <item>PALIR d.o.o. od Ognjen Stevović, Ul. domovinskog rata 29b/IV, 21000 Split</item>
      <item>CVITO MATIĆ vl ob Tonći Milić, Kneza Domagoja 2/II, 20350 Metković</item>
      <item>MD Profil Intra d.o.o., Industrijska zona bb, 31400 Đakovo</item>
      <item>Elektroradionica Musulin vl. Zvonimir Musulin, Splitska 50, 20350 Metković</item>
      <item>BELINA d.o.o., Lička 11, 21000 Split</item>
      <item>PROJEKT KONTSTURKCIJA F.I. d.o.o., VI južna obala 15, 10000 Zagreb</item>
      <item>ERSTE&amp;STEIERMÄRKISCHE BANKA dioničko društvo, OIB 23057039320, Jadranski Trg 3/a, Rijeka</item>
      <item>Hrvoje Zdilar PIPE LIFE d.o.o., Ivanečka 31, 10000 Zagreb</item>
      <item>MEĐIMURJE GRADITELJSTVO društvo s ograničenom odgovornošću za graditeljstvo i usluge, OIB 15921860232, Zagrebačka 42/a, Čakovec</item>
      <item>Marijan Ogresta, Prijeko 14, 20210 Cavtat</item>
      <item>Pero Brailo, Tiha, Bogišićeva 18, 20210 Cavtat</item>
      <item>Tomo Zorić, Petrača, Put Oklada 9, 20207 Mlini</item>
      <item>Matan Radić, Čibača, Gornja Čibača 4, 20207 Mlini</item>
      <item>Josip Crleni</item>
      <item>Antun Vukorep</item>
      <item>ANTUN VUKOREP</item>
      <item>Nikša Đuraš</item>
      <item>Josip Bilandžija, OIB 45531896484, Plosni Rat 3, 20207 Cavtat</item>
      <item>Ledomir Brzić, OIB 72934987516, Viška 1, 20000 Dubrovnik</item>
      <item>Anđa Curić, OIB 20340555643, Od Gaja 38, 20000 Dubrovnik</item>
      <item>Sanja Drmać Bagavac, OIB 14708953941, Put Bana Josipa Jelačića 36, 20207 Brašina</item>
      <item>Vladimir Grbavac, OIB 00953752209, Gornja Čibača 4, 20207 Čibača</item>
      <item>Ivica Grubešić, OIB 79951621305, Stjepana Radića 6, 20207 Cavtat</item>
      <item>Ante Jeličić, OIB 53020224466, Ulica Platana 19a1, 10000 Zagreb</item>
      <item>Zdravko Jurčević, OIB 36592331784, Gornja Čibača 4, 20207 Čibača</item>
      <item>Mijo Jurić, OIB 71482909242, Gotovčeva 3, 21000 Split</item>
      <item>Meliha Karamehmedović, OIB 36556786236, Matije Gupca 6, 20000 Dubrovnik</item>
      <item>Matea Klečak, OIB 30292285469, Put Tihe 28, 20207 Cavtat</item>
      <item>Goran Lončar, OIB 10629591676, Cesta Šibenik-perković 81, 22000 Danilo Biranj</item>
      <item>Zoran Lukić, OIB 80552950604, Od Gale 13, 20000 Dubrovnik</item>
      <item>Oliver Marić, OIB 97789259796</item>
      <item>Marina Marić, OIB 68124959592, Liechtensteinov Put 33, 20000 Dubrovnik</item>
      <item>Katarina Miletić, OIB 70790912718, Busljeno 7, 20236 Čajkovica</item>
      <item>Mato Monković, OIB 75351738099, Rožat Donji 46, 20236 Rožat</item>
      <item>Mato Poljanica, OIB 92253289719, Međine 5, 20207 Mlini</item>
      <item>Antun Račić, OIB 83018683133, Soline 21, 20207 Soline</item>
      <item>Robert Ripa, OIB 56712639217, Radnička 35, 20000 Dubrovnik</item>
      <item>Luka Sentić, OIB 29560315834, Na Rudini 73, 20207 Čibača</item>
      <item>Ilija Šantić, OIB 42044489921, Put Tihe 32, 20207 Cavtat</item>
      <item>Lukša Vodopija, OIB 75332983770, Mokri Do 1, 20207 Zvekovica</item>
      <item>Ilija Vučur, OIB 70264175585, Cirkovci 66, 10000 Zagreb</item>
      <item>Stipan Zečević, OIB 15882747499, Gornja Čibača 4, 20207 Čibača</item>
      <item>Drago Zeko, OIB 98064422943, Hodovo 0, 0000 stolac</item>
      <item>Marinko Žilić, OIB 22997537306, Crkveno Selo 64, 44317 Osekovo</item>
      <item>Tadenko Tabain, Cernička 50, 10000 Zagreb</item>
      <item>ZOU Viktorija Knežević i Marina Maslek</item>
      <item>Nita Svilokos</item>
      <item>Davorin Došlić, Konel d.o.o., Ujevićeva 13, 10000 Zagreb</item>
      <item>MATANA &amp; PARTNERI d.o.o., Amruševa 7, 10000 Zagreb</item>
    </izvorni_sadrzaj>
    <derivirana_varijabla naziv="DomainObject.Predmet.OstaliListFormatedWithAdressOIB_1">
      <item>Nikša Mozara, Vukovarska  17, 20000 Dubrovnik</item>
      <item>Raiffeisenbank Austria d.d., OIB 53056966535, Petrinjska 59, 10000 Zagreb</item>
      <item>NARODNE NOVINE, OIB 64546066176, Savski Gaj XIII. put 6, 10000 Zagreb</item>
      <item>ŽUPANIJSKO DRŽAVNO ODVJETNIŠTVO, Dropčeva 1, 20000 Dubrovnik</item>
      <item>Fina, 20000 Dubrovnik</item>
      <item>Ivanka Sušić, OIB 74811324266, Gornji Kono 56, 20000 Dubrovnik</item>
      <item>Studenstski centar Tomislav Sopjanac</item>
      <item>OTP banka d.d. Viktor Siništajn, vukovarska 22, 20000 Dubrovnik</item>
      <item>Abanka Vipa d.d. odvj. Josip Maroknić, Radnička cesta 54/R3, 10000 Zagreb</item>
      <item>Elektro Vujeva d.o.o. zamj. Dubravko Arapović</item>
      <item>Hrvatska pošta d.d. Anamarija Lozić, Jurišićeva 13, 10000 Zagreb</item>
      <item>Euroherc osiguranje d.d. Grgić&amp;partneri, pis.Dbk Marijana Temali</item>
      <item>Signalizacija d.o.o. Mile Mabić</item>
      <item>Rad. Josip Bilandžija Vlaho Bošković</item>
      <item>Dubrovački vjesnik d.o.o. Dubravko Arapović</item>
      <item>Kont d.o.o. Ivan Fabijanović</item>
      <item>Dubrovnik ceste d.d. Tomislav Sopjanac</item>
      <item>Hoteli Maestral d.d. Nada Ogresta</item>
      <item>Elektro team d.o.o. zamj. Mile Mabić</item>
      <item>BKS bank d.d. zamj. Dubravko Arapović</item>
      <item>Dubac promet d.o.o. Mile Mabić</item>
      <item>Villa Dubrovnik d.d. prokurist Ante Barić, Vlaha Bukovca 6, 20000 Dubrovnik</item>
      <item>RH ŽDO Divko Jakić, 20000 Dubrovnik</item>
      <item>Klakar d.o.o. Dubravko Arapović</item>
      <item>Škvorić auto d.o.o. zamj. dubravko arapović</item>
      <item>Doka Hrvatska d.o.o. Branko Šišgorić, Radnička cesta 173 g, 10000 Zagreb</item>
      <item>Visoko Niskogradnja d.o.o Mile Mabić</item>
      <item>Euro Daus d.d. Grgić&amp;partneri Pis Dbk Marijana Temali</item>
      <item>Pipelife l.o.o. zamj. Ivana Kolić</item>
      <item>Nuova Ličilac Gorica Tomislav Sopjanac</item>
      <item>vodovod Dubrovnik d.o.o Danijela Cvjetović, V. Nazora 19, 20000 Dubrovnik</item>
      <item>za 18 radnika Hrvoje Tokić</item>
      <item>METALIS društvo s ograničenom odgovornošću za proizvodnju metalnih proizvoda, OIB 37031031645, Toplička 54, Donja Stubica</item>
      <item>OD čerin,mar,žuvanić, štambuk d.o.o. pastor inženjerin d.d., Jurišićeva 9, 10000 Zagreb</item>
      <item>Aling  d.o.o. Odvj. Nebojša Antolić, Pavla Hatza 3, 10000 Zagreb</item>
      <item>HRVATSKE ŠUME društvo s ograničenom odgovornošću, OIB 69693144506, Ul.Ljudevita Farkaša Vukotinovića 2, 10000 Zagreb</item>
      <item>Josip Bilandžija OD Jakišić, Mujo i Lujak</item>
      <item>Rad. Darko Ripić odvj. Hrvoje tokić</item>
      <item>DOKA Hrvatska d.o.o. Ivana Aralica Lalić, Vlaška 80, 10000 Zagreb</item>
      <item>OTP banka Odvj. Nita Svilokos</item>
      <item>HRVATSKE ŠUME d.o.o. Zoran Tomić, Zelinska 2/I, 10000 Zagreb</item>
      <item>VILLA DBK d.d. OD Marković &amp; Plišo, Ilica 1a, 10000 Zagreb</item>
      <item>RAŠKO d.o.o. ODV. Mirko Kozina, gundulićeva 26, 21000 Split</item>
      <item>TAVENER d.o.o. odvj. Nataša vučinović, Zapoljska 38, 10000 Zagreb</item>
      <item>Radnik Sabolek Milica, Između dolaca 1, 20236 Mokošica</item>
      <item>OTP banka Hrvatska dioničko društvo, OIB 52508873833, Ulica Domovinskog rata 3, Zadar</item>
      <item>Dalekovod, dioničko društvo za inženjering, proizvodnju i izgradnju, OIB 47911242222, Ulica Marijana Čavića 4, 10000 Zagreb</item>
      <item>INTEL TRADE d.o.o. odvj. GORAN MARČNA, Zdenka Petrakovića 1, 51000 Rijeka</item>
      <item>SIGNUMŠPED d.o.o. odvj. Boris Anišić, Ilica 91 b, 10000 Zagreb</item>
      <item>TIRA d.o.o. odvj. Mladen Šegota, Ciottina 20, 51000 Rijeka</item>
      <item>CRO ekspres d.o.o., Rudeški ogranak 24, 10000 Zagreb</item>
      <item>INDIJAN PELJEŠAC d.o.o., Potomje, 20244 Potomje</item>
      <item>KRMEK d.o.o. odvj Dubravko Arapović</item>
      <item>IVONA TOURS d.o.o., Trumbićev put 2, 20210 Cavtat</item>
      <item>STROJOGRAD d.o.o. OD Petričević i partneri, Bijenička cesta 17, 10000 Zagreb</item>
      <item>FORTUNA NAVIS d.o.o. od Boris Anišić, Ilica 191 b, 10000 Zagreb</item>
      <item>HRVOJE GRANDOV vl ob ZOU Gluić &amp; Ninčević, Špire Brusine 16, 23000 Zadar</item>
      <item>PALIR d.o.o. od Ognjen Stevović, Ul. domovinskog rata 29b/IV, 21000 Split</item>
      <item>CVITO MATIĆ vl ob Tonći Milić, Kneza Domagoja 2/II, 20350 Metković</item>
      <item>MD Profil Intra d.o.o., Industrijska zona bb, 31400 Đakovo</item>
      <item>Elektroradionica Musulin vl. Zvonimir Musulin, Splitska 50, 20350 Metković</item>
      <item>BELINA d.o.o., Lička 11, 21000 Split</item>
      <item>PROJEKT KONTSTURKCIJA F.I. d.o.o., VI južna obala 15, 10000 Zagreb</item>
      <item>ERSTE&amp;STEIERMÄRKISCHE BANKA dioničko društvo, OIB 23057039320, Jadranski Trg 3/a, Rijeka</item>
      <item>Hrvoje Zdilar PIPE LIFE d.o.o., Ivanečka 31, 10000 Zagreb</item>
      <item>MEĐIMURJE GRADITELJSTVO društvo s ograničenom odgovornošću za graditeljstvo i usluge, OIB 15921860232, Zagrebačka 42/a, Čakovec</item>
      <item>Marijan Ogresta, Prijeko 14, 20210 Cavtat</item>
      <item>Pero Brailo, Tiha, Bogišićeva 18, 20210 Cavtat</item>
      <item>Tomo Zorić, Petrača, Put Oklada 9, 20207 Mlini</item>
      <item>Matan Radić, Čibača, Gornja Čibača 4, 20207 Mlini</item>
      <item>Josip Crleni</item>
      <item>Antun Vukorep</item>
      <item>ANTUN VUKOREP</item>
      <item>Nikša Đuraš</item>
      <item>Josip Bilandžija, OIB 45531896484, Plosni Rat 3, 20207 Cavtat</item>
      <item>Ledomir Brzić, OIB 72934987516, Viška 1, 20000 Dubrovnik</item>
      <item>Anđa Curić, OIB 20340555643, Od Gaja 38, 20000 Dubrovnik</item>
      <item>Sanja Drmać Bagavac, OIB 14708953941, Put Bana Josipa Jelačića 36, 20207 Brašina</item>
      <item>Vladimir Grbavac, OIB 00953752209, Gornja Čibača 4, 20207 Čibača</item>
      <item>Ivica Grubešić, OIB 79951621305, Stjepana Radića 6, 20207 Cavtat</item>
      <item>Ante Jeličić, OIB 53020224466, Ulica Platana 19a1, 10000 Zagreb</item>
      <item>Zdravko Jurčević, OIB 36592331784, Gornja Čibača 4, 20207 Čibača</item>
      <item>Mijo Jurić, OIB 71482909242, Gotovčeva 3, 21000 Split</item>
      <item>Meliha Karamehmedović, OIB 36556786236, Matije Gupca 6, 20000 Dubrovnik</item>
      <item>Matea Klečak, OIB 30292285469, Put Tihe 28, 20207 Cavtat</item>
      <item>Goran Lončar, OIB 10629591676, Cesta Šibenik-perković 81, 22000 Danilo Biranj</item>
      <item>Zoran Lukić, OIB 80552950604, Od Gale 13, 20000 Dubrovnik</item>
      <item>Oliver Marić, OIB 97789259796</item>
      <item>Marina Marić, OIB 68124959592, Liechtensteinov Put 33, 20000 Dubrovnik</item>
      <item>Katarina Miletić, OIB 70790912718, Busljeno 7, 20236 Čajkovica</item>
      <item>Mato Monković, OIB 75351738099, Rožat Donji 46, 20236 Rožat</item>
      <item>Mato Poljanica, OIB 92253289719, Međine 5, 20207 Mlini</item>
      <item>Antun Račić, OIB 83018683133, Soline 21, 20207 Soline</item>
      <item>Robert Ripa, OIB 56712639217, Radnička 35, 20000 Dubrovnik</item>
      <item>Luka Sentić, OIB 29560315834, Na Rudini 73, 20207 Čibača</item>
      <item>Ilija Šantić, OIB 42044489921, Put Tihe 32, 20207 Cavtat</item>
      <item>Lukša Vodopija, OIB 75332983770, Mokri Do 1, 20207 Zvekovica</item>
      <item>Ilija Vučur, OIB 70264175585, Cirkovci 66, 10000 Zagreb</item>
      <item>Stipan Zečević, OIB 15882747499, Gornja Čibača 4, 20207 Čibača</item>
      <item>Drago Zeko, OIB 98064422943, Hodovo 0, 0000 stolac</item>
      <item>Marinko Žilić, OIB 22997537306, Crkveno Selo 64, 44317 Osekovo</item>
      <item>Tadenko Tabain, Cernička 50, 10000 Zagreb</item>
      <item>ZOU Viktorija Knežević i Marina Maslek</item>
      <item>Nita Svilokos</item>
      <item>Davorin Došlić, Konel d.o.o., Ujevićeva 13, 10000 Zagreb</item>
      <item>MATANA &amp; PARTNERI d.o.o., Amruševa 7, 10000 Zagreb</item>
    </derivirana_varijabla>
  </DomainObject.Predmet.OstaliListFormatedWithAdressOIB>
  <DomainObject.Predmet.OstaliListNazivFormated>
    <izvorni_sadrzaj>
      <item>Nikša Mozara</item>
      <item>Raiffeisenbank Austria d.d.</item>
      <item>NARODNE NOVINE</item>
      <item>ŽUPANIJSKO DRŽAVNO ODVJETNIŠTVO</item>
      <item>Fina</item>
      <item>Ivanka Sušić</item>
      <item>Studenstski centar Tomislav Sopjanac</item>
      <item>OTP banka d.d. Viktor Siništajn</item>
      <item>Abanka Vipa d.d. odvj. Josip Maroknić</item>
      <item>Elektro Vujeva d.o.o. zamj. Dubravko Arapović</item>
      <item>Hrvatska pošta d.d. Anamarija Lozić</item>
      <item>Euroherc osiguranje d.d. Grgić&amp;partneri, pis.Dbk Marijana Temali</item>
      <item>Signalizacija d.o.o. Mile Mabić</item>
      <item>Rad. Josip Bilandžija Vlaho Bošković</item>
      <item>Dubrovački vjesnik d.o.o. Dubravko Arapović</item>
      <item>Kont d.o.o. Ivan Fabijanović</item>
      <item>Dubrovnik ceste d.d. Tomislav Sopjanac</item>
      <item>Hoteli Maestral d.d. Nada Ogresta</item>
      <item>Elektro team d.o.o. zamj. Mile Mabić</item>
      <item>BKS bank d.d. zamj. Dubravko Arapović</item>
      <item>Dubac promet d.o.o. Mile Mabić</item>
      <item>Villa Dubrovnik d.d. prokurist Ante Barić</item>
      <item>RH ŽDO Divko Jakić</item>
      <item>Klakar d.o.o. Dubravko Arapović</item>
      <item>Škvorić auto d.o.o. zamj. dubravko arapović</item>
      <item>Doka Hrvatska d.o.o. Branko Šišgorić</item>
      <item>Visoko Niskogradnja d.o.o Mile Mabić</item>
      <item>Euro Daus d.d. Grgić&amp;partneri Pis Dbk Marijana Temali</item>
      <item>Pipelife l.o.o. zamj. Ivana Kolić</item>
      <item>Nuova Ličilac Gorica Tomislav Sopjanac</item>
      <item>vodovod Dubrovnik d.o.o Danijela Cvjetović</item>
      <item>za 18 radnika Hrvoje Tokić</item>
      <item>METALIS društvo s ograničenom odgovornošću za proizvodnju metalnih proizvoda</item>
      <item>OD čerin,mar,žuvanić, štambuk d.o.o. pastor inženjerin d.d.</item>
      <item>Aling  d.o.o. Odvj. Nebojša Antolić</item>
      <item>HRVATSKE ŠUME društvo s ograničenom odgovornošću</item>
      <item>Josip Bilandžija OD Jakišić, Mujo i Lujak</item>
      <item>Rad. Darko Ripić odvj. Hrvoje tokić</item>
      <item>DOKA Hrvatska d.o.o. Ivana Aralica Lalić</item>
      <item>OTP banka Odvj. Nita Svilokos</item>
      <item>HRVATSKE ŠUME d.o.o. Zoran Tomić</item>
      <item>VILLA DBK d.d. OD Marković &amp; Plišo</item>
      <item>RAŠKO d.o.o. ODV. Mirko Kozina</item>
      <item>TAVENER d.o.o. odvj. Nataša vučinović</item>
      <item>Radnik Sabolek Milica</item>
      <item>OTP banka Hrvatska dioničko društvo</item>
      <item>Dalekovod, dioničko društvo za inženjering, proizvodnju i izgradnju</item>
      <item>INTEL TRADE d.o.o. odvj. GORAN MARČNA</item>
      <item>SIGNUMŠPED d.o.o. odvj. Boris Anišić</item>
      <item>TIRA d.o.o. odvj. Mladen Šegota</item>
      <item>CRO ekspres d.o.o.</item>
      <item>INDIJAN PELJEŠAC d.o.o.</item>
      <item>KRMEK d.o.o. odvj Dubravko Arapović</item>
      <item>IVONA TOURS d.o.o.</item>
      <item>STROJOGRAD d.o.o. OD Petričević i partneri</item>
      <item>FORTUNA NAVIS d.o.o. od Boris Anišić</item>
      <item>HRVOJE GRANDOV vl ob ZOU Gluić &amp; Ninčević</item>
      <item>PALIR d.o.o. od Ognjen Stevović</item>
      <item>CVITO MATIĆ vl ob Tonći Milić</item>
      <item>MD Profil Intra d.o.o.</item>
      <item>Elektroradionica Musulin vl. Zvonimir Musulin</item>
      <item>BELINA d.o.o.</item>
      <item>PROJEKT KONTSTURKCIJA F.I. d.o.o.</item>
      <item>ERSTE&amp;STEIERMÄRKISCHE BANKA dioničko društvo</item>
      <item>Hrvoje Zdilar PIPE LIFE d.o.o.</item>
      <item>MEĐIMURJE GRADITELJSTVO društvo s ograničenom odgovornošću za graditeljstvo i usluge</item>
      <item>Marijan Ogresta</item>
      <item>Pero Brailo</item>
      <item>Tomo Zorić</item>
      <item>Matan Radić</item>
      <item>Josip Crleni</item>
      <item>Antun Vukorep</item>
      <item>ANTUN VUKOREP</item>
      <item>Nikša Đuraš</item>
      <item>Josip Bilandžija</item>
      <item>Ledomir Brzić</item>
      <item>Anđa Curić</item>
      <item>Sanja Drmać Bagavac</item>
      <item>Vladimir Grbavac</item>
      <item>Ivica Grubešić</item>
      <item>Ante Jeličić</item>
      <item>Zdravko Jurčević</item>
      <item>Mijo Jurić</item>
      <item>Meliha Karamehmedović</item>
      <item>Matea Klečak</item>
      <item>Goran Lončar</item>
      <item>Zoran Lukić</item>
      <item>Oliver Marić</item>
      <item>Marina Marić</item>
      <item>Katarina Miletić</item>
      <item>Mato Monković</item>
      <item>Mato Poljanica</item>
      <item>Antun Račić</item>
      <item>Robert Ripa</item>
      <item>Luka Sentić</item>
      <item>Ilija Šantić</item>
      <item>Lukša Vodopija</item>
      <item>Ilija Vučur</item>
      <item>Stipan Zečević</item>
      <item>Drago Zeko</item>
      <item>Marinko Žilić</item>
      <item>Tadenko Tabain</item>
      <item>ZOU Viktorija Knežević i Marina Maslek</item>
      <item>Nita Svilokos</item>
      <item>Davorin Došlić, Konel d.o.o.</item>
      <item>MATANA &amp; PARTNERI d.o.o.</item>
    </izvorni_sadrzaj>
    <derivirana_varijabla naziv="DomainObject.Predmet.OstaliListNazivFormated_1">
      <item>Nikša Mozara</item>
      <item>Raiffeisenbank Austria d.d.</item>
      <item>NARODNE NOVINE</item>
      <item>ŽUPANIJSKO DRŽAVNO ODVJETNIŠTVO</item>
      <item>Fina</item>
      <item>Ivanka Sušić</item>
      <item>Studenstski centar Tomislav Sopjanac</item>
      <item>OTP banka d.d. Viktor Siništajn</item>
      <item>Abanka Vipa d.d. odvj. Josip Maroknić</item>
      <item>Elektro Vujeva d.o.o. zamj. Dubravko Arapović</item>
      <item>Hrvatska pošta d.d. Anamarija Lozić</item>
      <item>Euroherc osiguranje d.d. Grgić&amp;partneri, pis.Dbk Marijana Temali</item>
      <item>Signalizacija d.o.o. Mile Mabić</item>
      <item>Rad. Josip Bilandžija Vlaho Bošković</item>
      <item>Dubrovački vjesnik d.o.o. Dubravko Arapović</item>
      <item>Kont d.o.o. Ivan Fabijanović</item>
      <item>Dubrovnik ceste d.d. Tomislav Sopjanac</item>
      <item>Hoteli Maestral d.d. Nada Ogresta</item>
      <item>Elektro team d.o.o. zamj. Mile Mabić</item>
      <item>BKS bank d.d. zamj. Dubravko Arapović</item>
      <item>Dubac promet d.o.o. Mile Mabić</item>
      <item>Villa Dubrovnik d.d. prokurist Ante Barić</item>
      <item>RH ŽDO Divko Jakić</item>
      <item>Klakar d.o.o. Dubravko Arapović</item>
      <item>Škvorić auto d.o.o. zamj. dubravko arapović</item>
      <item>Doka Hrvatska d.o.o. Branko Šišgorić</item>
      <item>Visoko Niskogradnja d.o.o Mile Mabić</item>
      <item>Euro Daus d.d. Grgić&amp;partneri Pis Dbk Marijana Temali</item>
      <item>Pipelife l.o.o. zamj. Ivana Kolić</item>
      <item>Nuova Ličilac Gorica Tomislav Sopjanac</item>
      <item>vodovod Dubrovnik d.o.o Danijela Cvjetović</item>
      <item>za 18 radnika Hrvoje Tokić</item>
      <item>METALIS društvo s ograničenom odgovornošću za proizvodnju metalnih proizvoda</item>
      <item>OD čerin,mar,žuvanić, štambuk d.o.o. pastor inženjerin d.d.</item>
      <item>Aling  d.o.o. Odvj. Nebojša Antolić</item>
      <item>HRVATSKE ŠUME društvo s ograničenom odgovornošću</item>
      <item>Josip Bilandžija OD Jakišić, Mujo i Lujak</item>
      <item>Rad. Darko Ripić odvj. Hrvoje tokić</item>
      <item>DOKA Hrvatska d.o.o. Ivana Aralica Lalić</item>
      <item>OTP banka Odvj. Nita Svilokos</item>
      <item>HRVATSKE ŠUME d.o.o. Zoran Tomić</item>
      <item>VILLA DBK d.d. OD Marković &amp; Plišo</item>
      <item>RAŠKO d.o.o. ODV. Mirko Kozina</item>
      <item>TAVENER d.o.o. odvj. Nataša vučinović</item>
      <item>Radnik Sabolek Milica</item>
      <item>OTP banka Hrvatska dioničko društvo</item>
      <item>Dalekovod, dioničko društvo za inženjering, proizvodnju i izgradnju</item>
      <item>INTEL TRADE d.o.o. odvj. GORAN MARČNA</item>
      <item>SIGNUMŠPED d.o.o. odvj. Boris Anišić</item>
      <item>TIRA d.o.o. odvj. Mladen Šegota</item>
      <item>CRO ekspres d.o.o.</item>
      <item>INDIJAN PELJEŠAC d.o.o.</item>
      <item>KRMEK d.o.o. odvj Dubravko Arapović</item>
      <item>IVONA TOURS d.o.o.</item>
      <item>STROJOGRAD d.o.o. OD Petričević i partneri</item>
      <item>FORTUNA NAVIS d.o.o. od Boris Anišić</item>
      <item>HRVOJE GRANDOV vl ob ZOU Gluić &amp; Ninčević</item>
      <item>PALIR d.o.o. od Ognjen Stevović</item>
      <item>CVITO MATIĆ vl ob Tonći Milić</item>
      <item>MD Profil Intra d.o.o.</item>
      <item>Elektroradionica Musulin vl. Zvonimir Musulin</item>
      <item>BELINA d.o.o.</item>
      <item>PROJEKT KONTSTURKCIJA F.I. d.o.o.</item>
      <item>ERSTE&amp;STEIERMÄRKISCHE BANKA dioničko društvo</item>
      <item>Hrvoje Zdilar PIPE LIFE d.o.o.</item>
      <item>MEĐIMURJE GRADITELJSTVO društvo s ograničenom odgovornošću za graditeljstvo i usluge</item>
      <item>Marijan Ogresta</item>
      <item>Pero Brailo</item>
      <item>Tomo Zorić</item>
      <item>Matan Radić</item>
      <item>Josip Crleni</item>
      <item>Antun Vukorep</item>
      <item>ANTUN VUKOREP</item>
      <item>Nikša Đuraš</item>
      <item>Josip Bilandžija</item>
      <item>Ledomir Brzić</item>
      <item>Anđa Curić</item>
      <item>Sanja Drmać Bagavac</item>
      <item>Vladimir Grbavac</item>
      <item>Ivica Grubešić</item>
      <item>Ante Jeličić</item>
      <item>Zdravko Jurčević</item>
      <item>Mijo Jurić</item>
      <item>Meliha Karamehmedović</item>
      <item>Matea Klečak</item>
      <item>Goran Lončar</item>
      <item>Zoran Lukić</item>
      <item>Oliver Marić</item>
      <item>Marina Marić</item>
      <item>Katarina Miletić</item>
      <item>Mato Monković</item>
      <item>Mato Poljanica</item>
      <item>Antun Račić</item>
      <item>Robert Ripa</item>
      <item>Luka Sentić</item>
      <item>Ilija Šantić</item>
      <item>Lukša Vodopija</item>
      <item>Ilija Vučur</item>
      <item>Stipan Zečević</item>
      <item>Drago Zeko</item>
      <item>Marinko Žilić</item>
      <item>Tadenko Tabain</item>
      <item>ZOU Viktorija Knežević i Marina Maslek</item>
      <item>Nita Svilokos</item>
      <item>Davorin Došlić, Konel d.o.o.</item>
      <item>MATANA &amp; PARTNERI d.o.o.</item>
    </derivirana_varijabla>
  </DomainObject.Predmet.OstaliListNazivFormated>
  <DomainObject.Predmet.OstaliListNazivFormatedOIB>
    <izvorni_sadrzaj>
      <item>Nikša Mozara</item>
      <item>Raiffeisenbank Austria d.d., OIB 53056966535</item>
      <item>NARODNE NOVINE, OIB 64546066176</item>
      <item>ŽUPANIJSKO DRŽAVNO ODVJETNIŠTVO</item>
      <item>Fina</item>
      <item>Ivanka Sušić, OIB 74811324266</item>
      <item>Studenstski centar Tomislav Sopjanac</item>
      <item>OTP banka d.d. Viktor Siništajn</item>
      <item>Abanka Vipa d.d. odvj. Josip Maroknić</item>
      <item>Elektro Vujeva d.o.o. zamj. Dubravko Arapović</item>
      <item>Hrvatska pošta d.d. Anamarija Lozić</item>
      <item>Euroherc osiguranje d.d. Grgić&amp;partneri, pis.Dbk Marijana Temali</item>
      <item>Signalizacija d.o.o. Mile Mabić</item>
      <item>Rad. Josip Bilandžija Vlaho Bošković</item>
      <item>Dubrovački vjesnik d.o.o. Dubravko Arapović</item>
      <item>Kont d.o.o. Ivan Fabijanović</item>
      <item>Dubrovnik ceste d.d. Tomislav Sopjanac</item>
      <item>Hoteli Maestral d.d. Nada Ogresta</item>
      <item>Elektro team d.o.o. zamj. Mile Mabić</item>
      <item>BKS bank d.d. zamj. Dubravko Arapović</item>
      <item>Dubac promet d.o.o. Mile Mabić</item>
      <item>Villa Dubrovnik d.d. prokurist Ante Barić</item>
      <item>RH ŽDO Divko Jakić</item>
      <item>Klakar d.o.o. Dubravko Arapović</item>
      <item>Škvorić auto d.o.o. zamj. dubravko arapović</item>
      <item>Doka Hrvatska d.o.o. Branko Šišgorić</item>
      <item>Visoko Niskogradnja d.o.o Mile Mabić</item>
      <item>Euro Daus d.d. Grgić&amp;partneri Pis Dbk Marijana Temali</item>
      <item>Pipelife l.o.o. zamj. Ivana Kolić</item>
      <item>Nuova Ličilac Gorica Tomislav Sopjanac</item>
      <item>vodovod Dubrovnik d.o.o Danijela Cvjetović</item>
      <item>za 18 radnika Hrvoje Tokić</item>
      <item>METALIS društvo s ograničenom odgovornošću za proizvodnju metalnih proizvoda, OIB 37031031645</item>
      <item>OD čerin,mar,žuvanić, štambuk d.o.o. pastor inženjerin d.d.</item>
      <item>Aling  d.o.o. Odvj. Nebojša Antolić</item>
      <item>HRVATSKE ŠUME društvo s ograničenom odgovornošću, OIB 69693144506</item>
      <item>Josip Bilandžija OD Jakišić, Mujo i Lujak</item>
      <item>Rad. Darko Ripić odvj. Hrvoje tokić</item>
      <item>DOKA Hrvatska d.o.o. Ivana Aralica Lalić</item>
      <item>OTP banka Odvj. Nita Svilokos</item>
      <item>HRVATSKE ŠUME d.o.o. Zoran Tomić</item>
      <item>VILLA DBK d.d. OD Marković &amp; Plišo</item>
      <item>RAŠKO d.o.o. ODV. Mirko Kozina</item>
      <item>TAVENER d.o.o. odvj. Nataša vučinović</item>
      <item>Radnik Sabolek Milica</item>
      <item>OTP banka Hrvatska dioničko društvo, OIB 52508873833</item>
      <item>Dalekovod, dioničko društvo za inženjering, proizvodnju i izgradnju, OIB 47911242222</item>
      <item>INTEL TRADE d.o.o. odvj. GORAN MARČNA</item>
      <item>SIGNUMŠPED d.o.o. odvj. Boris Anišić</item>
      <item>TIRA d.o.o. odvj. Mladen Šegota</item>
      <item>CRO ekspres d.o.o.</item>
      <item>INDIJAN PELJEŠAC d.o.o.</item>
      <item>KRMEK d.o.o. odvj Dubravko Arapović</item>
      <item>IVONA TOURS d.o.o.</item>
      <item>STROJOGRAD d.o.o. OD Petričević i partneri</item>
      <item>FORTUNA NAVIS d.o.o. od Boris Anišić</item>
      <item>HRVOJE GRANDOV vl ob ZOU Gluić &amp; Ninčević</item>
      <item>PALIR d.o.o. od Ognjen Stevović</item>
      <item>CVITO MATIĆ vl ob Tonći Milić</item>
      <item>MD Profil Intra d.o.o.</item>
      <item>Elektroradionica Musulin vl. Zvonimir Musulin</item>
      <item>BELINA d.o.o.</item>
      <item>PROJEKT KONTSTURKCIJA F.I. d.o.o.</item>
      <item>ERSTE&amp;STEIERMÄRKISCHE BANKA dioničko društvo, OIB 23057039320</item>
      <item>Hrvoje Zdilar PIPE LIFE d.o.o.</item>
      <item>MEĐIMURJE GRADITELJSTVO društvo s ograničenom odgovornošću za graditeljstvo i usluge, OIB 15921860232</item>
      <item>Marijan Ogresta</item>
      <item>Pero Brailo</item>
      <item>Tomo Zorić</item>
      <item>Matan Radić</item>
      <item>Josip Crleni</item>
      <item>Antun Vukorep</item>
      <item>ANTUN VUKOREP</item>
      <item>Nikša Đuraš</item>
      <item>Josip Bilandžija, OIB 45531896484</item>
      <item>Ledomir Brzić, OIB 72934987516</item>
      <item>Anđa Curić, OIB 20340555643</item>
      <item>Sanja Drmać Bagavac, OIB 14708953941</item>
      <item>Vladimir Grbavac, OIB 00953752209</item>
      <item>Ivica Grubešić, OIB 79951621305</item>
      <item>Ante Jeličić, OIB 53020224466</item>
      <item>Zdravko Jurčević, OIB 36592331784</item>
      <item>Mijo Jurić, OIB 71482909242</item>
      <item>Meliha Karamehmedović, OIB 36556786236</item>
      <item>Matea Klečak, OIB 30292285469</item>
      <item>Goran Lončar, OIB 10629591676</item>
      <item>Zoran Lukić, OIB 80552950604</item>
      <item>Oliver Marić, OIB 97789259796</item>
      <item>Marina Marić, OIB 68124959592</item>
      <item>Katarina Miletić, OIB 70790912718</item>
      <item>Mato Monković, OIB 75351738099</item>
      <item>Mato Poljanica, OIB 92253289719</item>
      <item>Antun Račić, OIB 83018683133</item>
      <item>Robert Ripa, OIB 56712639217</item>
      <item>Luka Sentić, OIB 29560315834</item>
      <item>Ilija Šantić, OIB 42044489921</item>
      <item>Lukša Vodopija, OIB 75332983770</item>
      <item>Ilija Vučur, OIB 70264175585</item>
      <item>Stipan Zečević, OIB 15882747499</item>
      <item>Drago Zeko, OIB 98064422943</item>
      <item>Marinko Žilić, OIB 22997537306</item>
      <item>Tadenko Tabain</item>
      <item>ZOU Viktorija Knežević i Marina Maslek</item>
      <item>Nita Svilokos</item>
      <item>Davorin Došlić, Konel d.o.o.</item>
      <item>MATANA &amp; PARTNERI d.o.o.</item>
    </izvorni_sadrzaj>
    <derivirana_varijabla naziv="DomainObject.Predmet.OstaliListNazivFormatedOIB_1">
      <item>Nikša Mozara</item>
      <item>Raiffeisenbank Austria d.d., OIB 53056966535</item>
      <item>NARODNE NOVINE, OIB 64546066176</item>
      <item>ŽUPANIJSKO DRŽAVNO ODVJETNIŠTVO</item>
      <item>Fina</item>
      <item>Ivanka Sušić, OIB 74811324266</item>
      <item>Studenstski centar Tomislav Sopjanac</item>
      <item>OTP banka d.d. Viktor Siništajn</item>
      <item>Abanka Vipa d.d. odvj. Josip Maroknić</item>
      <item>Elektro Vujeva d.o.o. zamj. Dubravko Arapović</item>
      <item>Hrvatska pošta d.d. Anamarija Lozić</item>
      <item>Euroherc osiguranje d.d. Grgić&amp;partneri, pis.Dbk Marijana Temali</item>
      <item>Signalizacija d.o.o. Mile Mabić</item>
      <item>Rad. Josip Bilandžija Vlaho Bošković</item>
      <item>Dubrovački vjesnik d.o.o. Dubravko Arapović</item>
      <item>Kont d.o.o. Ivan Fabijanović</item>
      <item>Dubrovnik ceste d.d. Tomislav Sopjanac</item>
      <item>Hoteli Maestral d.d. Nada Ogresta</item>
      <item>Elektro team d.o.o. zamj. Mile Mabić</item>
      <item>BKS bank d.d. zamj. Dubravko Arapović</item>
      <item>Dubac promet d.o.o. Mile Mabić</item>
      <item>Villa Dubrovnik d.d. prokurist Ante Barić</item>
      <item>RH ŽDO Divko Jakić</item>
      <item>Klakar d.o.o. Dubravko Arapović</item>
      <item>Škvorić auto d.o.o. zamj. dubravko arapović</item>
      <item>Doka Hrvatska d.o.o. Branko Šišgorić</item>
      <item>Visoko Niskogradnja d.o.o Mile Mabić</item>
      <item>Euro Daus d.d. Grgić&amp;partneri Pis Dbk Marijana Temali</item>
      <item>Pipelife l.o.o. zamj. Ivana Kolić</item>
      <item>Nuova Ličilac Gorica Tomislav Sopjanac</item>
      <item>vodovod Dubrovnik d.o.o Danijela Cvjetović</item>
      <item>za 18 radnika Hrvoje Tokić</item>
      <item>METALIS društvo s ograničenom odgovornošću za proizvodnju metalnih proizvoda, OIB 37031031645</item>
      <item>OD čerin,mar,žuvanić, štambuk d.o.o. pastor inženjerin d.d.</item>
      <item>Aling  d.o.o. Odvj. Nebojša Antolić</item>
      <item>HRVATSKE ŠUME društvo s ograničenom odgovornošću, OIB 69693144506</item>
      <item>Josip Bilandžija OD Jakišić, Mujo i Lujak</item>
      <item>Rad. Darko Ripić odvj. Hrvoje tokić</item>
      <item>DOKA Hrvatska d.o.o. Ivana Aralica Lalić</item>
      <item>OTP banka Odvj. Nita Svilokos</item>
      <item>HRVATSKE ŠUME d.o.o. Zoran Tomić</item>
      <item>VILLA DBK d.d. OD Marković &amp; Plišo</item>
      <item>RAŠKO d.o.o. ODV. Mirko Kozina</item>
      <item>TAVENER d.o.o. odvj. Nataša vučinović</item>
      <item>Radnik Sabolek Milica</item>
      <item>OTP banka Hrvatska dioničko društvo, OIB 52508873833</item>
      <item>Dalekovod, dioničko društvo za inženjering, proizvodnju i izgradnju, OIB 47911242222</item>
      <item>INTEL TRADE d.o.o. odvj. GORAN MARČNA</item>
      <item>SIGNUMŠPED d.o.o. odvj. Boris Anišić</item>
      <item>TIRA d.o.o. odvj. Mladen Šegota</item>
      <item>CRO ekspres d.o.o.</item>
      <item>INDIJAN PELJEŠAC d.o.o.</item>
      <item>KRMEK d.o.o. odvj Dubravko Arapović</item>
      <item>IVONA TOURS d.o.o.</item>
      <item>STROJOGRAD d.o.o. OD Petričević i partneri</item>
      <item>FORTUNA NAVIS d.o.o. od Boris Anišić</item>
      <item>HRVOJE GRANDOV vl ob ZOU Gluić &amp; Ninčević</item>
      <item>PALIR d.o.o. od Ognjen Stevović</item>
      <item>CVITO MATIĆ vl ob Tonći Milić</item>
      <item>MD Profil Intra d.o.o.</item>
      <item>Elektroradionica Musulin vl. Zvonimir Musulin</item>
      <item>BELINA d.o.o.</item>
      <item>PROJEKT KONTSTURKCIJA F.I. d.o.o.</item>
      <item>ERSTE&amp;STEIERMÄRKISCHE BANKA dioničko društvo, OIB 23057039320</item>
      <item>Hrvoje Zdilar PIPE LIFE d.o.o.</item>
      <item>MEĐIMURJE GRADITELJSTVO društvo s ograničenom odgovornošću za graditeljstvo i usluge, OIB 15921860232</item>
      <item>Marijan Ogresta</item>
      <item>Pero Brailo</item>
      <item>Tomo Zorić</item>
      <item>Matan Radić</item>
      <item>Josip Crleni</item>
      <item>Antun Vukorep</item>
      <item>ANTUN VUKOREP</item>
      <item>Nikša Đuraš</item>
      <item>Josip Bilandžija, OIB 45531896484</item>
      <item>Ledomir Brzić, OIB 72934987516</item>
      <item>Anđa Curić, OIB 20340555643</item>
      <item>Sanja Drmać Bagavac, OIB 14708953941</item>
      <item>Vladimir Grbavac, OIB 00953752209</item>
      <item>Ivica Grubešić, OIB 79951621305</item>
      <item>Ante Jeličić, OIB 53020224466</item>
      <item>Zdravko Jurčević, OIB 36592331784</item>
      <item>Mijo Jurić, OIB 71482909242</item>
      <item>Meliha Karamehmedović, OIB 36556786236</item>
      <item>Matea Klečak, OIB 30292285469</item>
      <item>Goran Lončar, OIB 10629591676</item>
      <item>Zoran Lukić, OIB 80552950604</item>
      <item>Oliver Marić, OIB 97789259796</item>
      <item>Marina Marić, OIB 68124959592</item>
      <item>Katarina Miletić, OIB 70790912718</item>
      <item>Mato Monković, OIB 75351738099</item>
      <item>Mato Poljanica, OIB 92253289719</item>
      <item>Antun Račić, OIB 83018683133</item>
      <item>Robert Ripa, OIB 56712639217</item>
      <item>Luka Sentić, OIB 29560315834</item>
      <item>Ilija Šantić, OIB 42044489921</item>
      <item>Lukša Vodopija, OIB 75332983770</item>
      <item>Ilija Vučur, OIB 70264175585</item>
      <item>Stipan Zečević, OIB 15882747499</item>
      <item>Drago Zeko, OIB 98064422943</item>
      <item>Marinko Žilić, OIB 22997537306</item>
      <item>Tadenko Tabain</item>
      <item>ZOU Viktorija Knežević i Marina Maslek</item>
      <item>Nita Svilokos</item>
      <item>Davorin Došlić, Konel d.o.o.</item>
      <item>MATANA &amp; PARTNERI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2019.</izvorni_sadrzaj>
    <derivirana_varijabla naziv="DomainObject.Datum_1">6.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REVIZIJA SKALIN d.o.o. za ekonomske usluge i dr.</izvorni_sadrzaj>
    <derivirana_varijabla naziv="DomainObject.Predmet.StrankaIDrugi_1">REVIZIJA SKALIN d.o.o. za ekonomske usluge i dr.</derivirana_varijabla>
  </DomainObject.Predmet.StrankaIDrugi>
  <DomainObject.Predmet.ProtustrankaIDrugi>
    <izvorni_sadrzaj>KONEL d.o.o. za proizvodnju, građevinarstvo, trgovinu i turizam - "u stečaju"</izvorni_sadrzaj>
    <derivirana_varijabla naziv="DomainObject.Predmet.ProtustrankaIDrugi_1">KONEL d.o.o. za proizvodnju, građevinarstvo, trgovinu i turizam - "u stečaju"</derivirana_varijabla>
  </DomainObject.Predmet.ProtustrankaIDrugi>
  <DomainObject.Predmet.StrankaIDrugiAdressOIB>
    <izvorni_sadrzaj>REVIZIJA SKALIN d.o.o. za ekonomske usluge, OIB 74753077144, Ćira Carića 3/2, 20000 Dubrovnik i dr.</izvorni_sadrzaj>
    <derivirana_varijabla naziv="DomainObject.Predmet.StrankaIDrugiAdressOIB_1">REVIZIJA SKALIN d.o.o. za ekonomske usluge, OIB 74753077144, Ćira Carića 3/2, 20000 Dubrovnik i dr.</derivirana_varijabla>
  </DomainObject.Predmet.StrankaIDrugiAdressOIB>
  <DomainObject.Predmet.ProtustrankaIDrugiAdressOIB>
    <izvorni_sadrzaj>KONEL d.o.o. za proizvodnju, građevinarstvo, trgovinu i turizam - "u stečaju", OIB 68436145137, Put od Cavtata 41, 20210 Cavtat</izvorni_sadrzaj>
    <derivirana_varijabla naziv="DomainObject.Predmet.ProtustrankaIDrugiAdressOIB_1">KONEL d.o.o. za proizvodnju, građevinarstvo, trgovinu i turizam - "u stečaju", OIB 68436145137, Put od Cavtata 41, 20210 Cavtat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KONEL d.o.o. za proizvodnju, građevinarstvo, trgovinu i turizam - "u stečaju"</item>
      <item>Nikša Mozara</item>
      <item>Raiffeisenbank Austria d.d.</item>
      <item>NARODNE NOVINE</item>
      <item>ŽUPANIJSKO DRŽAVNO ODVJETNIŠTVO</item>
      <item>Fina</item>
      <item>REVIZIJA SKALIN d.o.o. za ekonomske usluge</item>
      <item>Ivanka Sušić</item>
      <item>Studenstski centar Tomislav Sopjanac</item>
      <item>OTP banka d.d. Viktor Siništajn</item>
      <item>Abanka Vipa d.d. odvj. Josip Maroknić</item>
      <item>Elektro Vujeva d.o.o. zamj. Dubravko Arapović</item>
      <item>Hrvatska pošta d.d. Anamarija Lozić</item>
      <item>Euroherc osiguranje d.d. Grgić&amp;partneri, pis.Dbk Marijana Temali</item>
      <item>Signalizacija d.o.o. Mile Mabić</item>
      <item>Rad. Josip Bilandžija Vlaho Bošković</item>
      <item>Dubrovački vjesnik d.o.o. Dubravko Arapović</item>
      <item>Kont d.o.o. Ivan Fabijanović</item>
      <item>Dubrovnik ceste d.d. Tomislav Sopjanac</item>
      <item>Hoteli Maestral d.d. Nada Ogresta</item>
      <item>Elektro team d.o.o. zamj. Mile Mabić</item>
      <item>BKS bank d.d. zamj. Dubravko Arapović</item>
      <item>Dubac promet d.o.o. Mile Mabić</item>
      <item>Villa Dubrovnik d.d. prokurist Ante Barić</item>
      <item>RH ŽDO Divko Jakić</item>
      <item>Klakar d.o.o. Dubravko Arapović</item>
      <item>Škvorić auto d.o.o. zamj. dubravko arapović</item>
      <item>Doka Hrvatska d.o.o. Branko Šišgorić</item>
      <item>Visoko Niskogradnja d.o.o Mile Mabić</item>
      <item>Euro Daus d.d. Grgić&amp;partneri Pis Dbk Marijana Temali</item>
      <item>Pipelife l.o.o. zamj. Ivana Kolić</item>
      <item>Nuova Ličilac Gorica Tomislav Sopjanac</item>
      <item>vodovod Dubrovnik d.o.o Danijela Cvjetović</item>
      <item>za 18 radnika Hrvoje Tokić</item>
      <item>METALIS društvo s ograničenom odgovornošću za proizvodnju metalnih proizvoda</item>
      <item>OD čerin,mar,žuvanić, štambuk d.o.o. pastor inženjerin d.d.</item>
      <item>Aling  d.o.o. Odvj. Nebojša Antolić</item>
      <item>HRVATSKE ŠUME društvo s ograničenom odgovornošću</item>
      <item>Josip Bilandžija OD Jakišić, Mujo i Lujak</item>
      <item>Rad. Darko Ripić odvj. Hrvoje tokić</item>
      <item>DOKA Hrvatska d.o.o. Ivana Aralica Lalić</item>
      <item>OTP banka Odvj. Nita Svilokos</item>
      <item>HRVATSKE ŠUME d.o.o. Zoran Tomić</item>
      <item>VILLA DBK d.d. OD Marković &amp; Plišo</item>
      <item>RAŠKO d.o.o. ODV. Mirko Kozina</item>
      <item>TAVENER d.o.o. odvj. Nataša vučinović</item>
      <item>Radnik Sabolek Milica</item>
      <item>OTP banka Hrvatska dioničko društvo</item>
      <item>Dalekovod, dioničko društvo za inženjering, proizvodnju i izgradnju</item>
      <item>INTEL TRADE d.o.o. odvj. GORAN MARČNA</item>
      <item>SIGNUMŠPED d.o.o. odvj. Boris Anišić</item>
      <item>TIRA d.o.o. odvj. Mladen Šegota</item>
      <item>CRO ekspres d.o.o.</item>
      <item>INDIJAN PELJEŠAC d.o.o.</item>
      <item>KRMEK d.o.o. odvj Dubravko Arapović</item>
      <item>IVONA TOURS d.o.o.</item>
      <item>STROJOGRAD d.o.o. OD Petričević i partneri</item>
      <item>FORTUNA NAVIS d.o.o. od Boris Anišić</item>
      <item>HRVOJE GRANDOV vl ob ZOU Gluić &amp; Ninčević</item>
      <item>PALIR d.o.o. od Ognjen Stevović</item>
      <item>CVITO MATIĆ vl ob Tonći Milić</item>
      <item>MD Profil Intra d.o.o.</item>
      <item>Elektroradionica Musulin vl. Zvonimir Musulin</item>
      <item>BELINA d.o.o.</item>
      <item>PROJEKT KONTSTURKCIJA F.I. d.o.o.</item>
      <item>ERSTE&amp;STEIERMÄRKISCHE BANKA dioničko društvo</item>
      <item>Hrvoje Zdilar PIPE LIFE d.o.o.</item>
      <item>MEĐIMURJE GRADITELJSTVO društvo s ograničenom odgovornošću za graditeljstvo i usluge</item>
      <item>Marijan Ogresta</item>
      <item>Pero Brailo</item>
      <item>Tomo Zorić</item>
      <item>Matan Radić</item>
      <item>Josip Crleni</item>
      <item>Antun Vukorep</item>
      <item>ANTUN VUKOREP</item>
      <item>Nikša Đuraš</item>
      <item>Josip Bilandžija</item>
      <item>Ledomir Brzić</item>
      <item>Anđa Curić</item>
      <item>Sanja Drmać Bagavac</item>
      <item>Vladimir Grbavac</item>
      <item>Ivica Grubešić</item>
      <item>Ante Jeličić</item>
      <item>Zdravko Jurčević</item>
      <item>Mijo Jurić</item>
      <item>Meliha Karamehmedović</item>
      <item>Matea Klečak</item>
      <item>Goran Lončar</item>
      <item>Zoran Lukić</item>
      <item>Oliver Marić</item>
      <item>Marina Marić</item>
      <item>Katarina Miletić</item>
      <item>Mato Monković</item>
      <item>Mato Poljanica</item>
      <item>Antun Račić</item>
      <item>Robert Ripa</item>
      <item>Luka Sentić</item>
      <item>Ilija Šantić</item>
      <item>Lukša Vodopija</item>
      <item>Ilija Vučur</item>
      <item>Stipan Zečević</item>
      <item>Drago Zeko</item>
      <item>Marinko Žilić</item>
      <item>Tadenko Tabain</item>
      <item>ZOU Viktorija Knežević i Marina Maslek</item>
      <item>Nita Svilokos</item>
      <item>Davorin Došlić, Konel d.o.o.</item>
      <item>Porezna uprava</item>
      <item>MATANA &amp; PARTNERI d.o.o.</item>
    </izvorni_sadrzaj>
    <derivirana_varijabla naziv="DomainObject.Predmet.SudioniciListNaziv_1">
      <item>KONEL d.o.o. za proizvodnju, građevinarstvo, trgovinu i turizam - "u stečaju"</item>
      <item>Nikša Mozara</item>
      <item>Raiffeisenbank Austria d.d.</item>
      <item>NARODNE NOVINE</item>
      <item>ŽUPANIJSKO DRŽAVNO ODVJETNIŠTVO</item>
      <item>Fina</item>
      <item>REVIZIJA SKALIN d.o.o. za ekonomske usluge</item>
      <item>Ivanka Sušić</item>
      <item>Studenstski centar Tomislav Sopjanac</item>
      <item>OTP banka d.d. Viktor Siništajn</item>
      <item>Abanka Vipa d.d. odvj. Josip Maroknić</item>
      <item>Elektro Vujeva d.o.o. zamj. Dubravko Arapović</item>
      <item>Hrvatska pošta d.d. Anamarija Lozić</item>
      <item>Euroherc osiguranje d.d. Grgić&amp;partneri, pis.Dbk Marijana Temali</item>
      <item>Signalizacija d.o.o. Mile Mabić</item>
      <item>Rad. Josip Bilandžija Vlaho Bošković</item>
      <item>Dubrovački vjesnik d.o.o. Dubravko Arapović</item>
      <item>Kont d.o.o. Ivan Fabijanović</item>
      <item>Dubrovnik ceste d.d. Tomislav Sopjanac</item>
      <item>Hoteli Maestral d.d. Nada Ogresta</item>
      <item>Elektro team d.o.o. zamj. Mile Mabić</item>
      <item>BKS bank d.d. zamj. Dubravko Arapović</item>
      <item>Dubac promet d.o.o. Mile Mabić</item>
      <item>Villa Dubrovnik d.d. prokurist Ante Barić</item>
      <item>RH ŽDO Divko Jakić</item>
      <item>Klakar d.o.o. Dubravko Arapović</item>
      <item>Škvorić auto d.o.o. zamj. dubravko arapović</item>
      <item>Doka Hrvatska d.o.o. Branko Šišgorić</item>
      <item>Visoko Niskogradnja d.o.o Mile Mabić</item>
      <item>Euro Daus d.d. Grgić&amp;partneri Pis Dbk Marijana Temali</item>
      <item>Pipelife l.o.o. zamj. Ivana Kolić</item>
      <item>Nuova Ličilac Gorica Tomislav Sopjanac</item>
      <item>vodovod Dubrovnik d.o.o Danijela Cvjetović</item>
      <item>za 18 radnika Hrvoje Tokić</item>
      <item>METALIS društvo s ograničenom odgovornošću za proizvodnju metalnih proizvoda</item>
      <item>OD čerin,mar,žuvanić, štambuk d.o.o. pastor inženjerin d.d.</item>
      <item>Aling  d.o.o. Odvj. Nebojša Antolić</item>
      <item>HRVATSKE ŠUME društvo s ograničenom odgovornošću</item>
      <item>Josip Bilandžija OD Jakišić, Mujo i Lujak</item>
      <item>Rad. Darko Ripić odvj. Hrvoje tokić</item>
      <item>DOKA Hrvatska d.o.o. Ivana Aralica Lalić</item>
      <item>OTP banka Odvj. Nita Svilokos</item>
      <item>HRVATSKE ŠUME d.o.o. Zoran Tomić</item>
      <item>VILLA DBK d.d. OD Marković &amp; Plišo</item>
      <item>RAŠKO d.o.o. ODV. Mirko Kozina</item>
      <item>TAVENER d.o.o. odvj. Nataša vučinović</item>
      <item>Radnik Sabolek Milica</item>
      <item>OTP banka Hrvatska dioničko društvo</item>
      <item>Dalekovod, dioničko društvo za inženjering, proizvodnju i izgradnju</item>
      <item>INTEL TRADE d.o.o. odvj. GORAN MARČNA</item>
      <item>SIGNUMŠPED d.o.o. odvj. Boris Anišić</item>
      <item>TIRA d.o.o. odvj. Mladen Šegota</item>
      <item>CRO ekspres d.o.o.</item>
      <item>INDIJAN PELJEŠAC d.o.o.</item>
      <item>KRMEK d.o.o. odvj Dubravko Arapović</item>
      <item>IVONA TOURS d.o.o.</item>
      <item>STROJOGRAD d.o.o. OD Petričević i partneri</item>
      <item>FORTUNA NAVIS d.o.o. od Boris Anišić</item>
      <item>HRVOJE GRANDOV vl ob ZOU Gluić &amp; Ninčević</item>
      <item>PALIR d.o.o. od Ognjen Stevović</item>
      <item>CVITO MATIĆ vl ob Tonći Milić</item>
      <item>MD Profil Intra d.o.o.</item>
      <item>Elektroradionica Musulin vl. Zvonimir Musulin</item>
      <item>BELINA d.o.o.</item>
      <item>PROJEKT KONTSTURKCIJA F.I. d.o.o.</item>
      <item>ERSTE&amp;STEIERMÄRKISCHE BANKA dioničko društvo</item>
      <item>Hrvoje Zdilar PIPE LIFE d.o.o.</item>
      <item>MEĐIMURJE GRADITELJSTVO društvo s ograničenom odgovornošću za graditeljstvo i usluge</item>
      <item>Marijan Ogresta</item>
      <item>Pero Brailo</item>
      <item>Tomo Zorić</item>
      <item>Matan Radić</item>
      <item>Josip Crleni</item>
      <item>Antun Vukorep</item>
      <item>ANTUN VUKOREP</item>
      <item>Nikša Đuraš</item>
      <item>Josip Bilandžija</item>
      <item>Ledomir Brzić</item>
      <item>Anđa Curić</item>
      <item>Sanja Drmać Bagavac</item>
      <item>Vladimir Grbavac</item>
      <item>Ivica Grubešić</item>
      <item>Ante Jeličić</item>
      <item>Zdravko Jurčević</item>
      <item>Mijo Jurić</item>
      <item>Meliha Karamehmedović</item>
      <item>Matea Klečak</item>
      <item>Goran Lončar</item>
      <item>Zoran Lukić</item>
      <item>Oliver Marić</item>
      <item>Marina Marić</item>
      <item>Katarina Miletić</item>
      <item>Mato Monković</item>
      <item>Mato Poljanica</item>
      <item>Antun Račić</item>
      <item>Robert Ripa</item>
      <item>Luka Sentić</item>
      <item>Ilija Šantić</item>
      <item>Lukša Vodopija</item>
      <item>Ilija Vučur</item>
      <item>Stipan Zečević</item>
      <item>Drago Zeko</item>
      <item>Marinko Žilić</item>
      <item>Tadenko Tabain</item>
      <item>ZOU Viktorija Knežević i Marina Maslek</item>
      <item>Nita Svilokos</item>
      <item>Davorin Došlić, Konel d.o.o.</item>
      <item>Porezna uprava</item>
      <item>MATANA &amp; PARTNERI d.o.o.</item>
    </derivirana_varijabla>
  </DomainObject.Predmet.SudioniciListNaziv>
  <DomainObject.Predmet.SudioniciListAdressOIB>
    <izvorni_sadrzaj>
      <item>KONEL d.o.o. za proizvodnju, građevinarstvo, trgovinu i turizam - "u stečaju", OIB 68436145137, Put od Cavtata 41,20210 Cavtat</item>
      <item>Nikša Mozara, Vukovarska  17,20000 Dubrovnik</item>
      <item>Raiffeisenbank Austria d.d., OIB 53056966535, Petrinjska 59,10000 Zagreb</item>
      <item>NARODNE NOVINE, OIB 64546066176, Savski Gaj XIII. put 6,10000 Zagreb</item>
      <item>ŽUPANIJSKO DRŽAVNO ODVJETNIŠTVO, Dropčeva 1,20000 Dubrovnik</item>
      <item>Fina, 20000 Dubrovnik</item>
      <item>REVIZIJA SKALIN d.o.o. za ekonomske usluge, OIB 74753077144, Ćira Carića 3/2,20000 Dubrovnik</item>
      <item>Ivanka Sušić, OIB 74811324266, Gornji Kono 56,20000 Dubrovnik</item>
      <item>Studenstski centar Tomislav Sopjanac</item>
      <item>OTP banka d.d. Viktor Siništajn, vukovarska 22,20000 Dubrovnik</item>
      <item>Abanka Vipa d.d. odvj. Josip Maroknić, Radnička cesta 54/R3,10000 Zagreb</item>
      <item>Elektro Vujeva d.o.o. zamj. Dubravko Arapović</item>
      <item>Hrvatska pošta d.d. Anamarija Lozić, Jurišićeva 13,10000 Zagreb</item>
      <item>Euroherc osiguranje d.d. Grgić&amp;partneri, pis.Dbk Marijana Temali</item>
      <item>Signalizacija d.o.o. Mile Mabić</item>
      <item>Rad. Josip Bilandžija Vlaho Bošković</item>
      <item>Dubrovački vjesnik d.o.o. Dubravko Arapović</item>
      <item>Kont d.o.o. Ivan Fabijanović</item>
      <item>Dubrovnik ceste d.d. Tomislav Sopjanac</item>
      <item>Hoteli Maestral d.d. Nada Ogresta</item>
      <item>Elektro team d.o.o. zamj. Mile Mabić</item>
      <item>BKS bank d.d. zamj. Dubravko Arapović</item>
      <item>Dubac promet d.o.o. Mile Mabić</item>
      <item>Villa Dubrovnik d.d. prokurist Ante Barić, Vlaha Bukovca 6,20000 Dubrovnik</item>
      <item>RH ŽDO Divko Jakić, 20000 Dubrovnik</item>
      <item>Klakar d.o.o. Dubravko Arapović</item>
      <item>Škvorić auto d.o.o. zamj. dubravko arapović</item>
      <item>Doka Hrvatska d.o.o. Branko Šišgorić, Radnička cesta 173 g,10000 Zagreb</item>
      <item>Visoko Niskogradnja d.o.o Mile Mabić</item>
      <item>Euro Daus d.d. Grgić&amp;partneri Pis Dbk Marijana Temali</item>
      <item>Pipelife l.o.o. zamj. Ivana Kolić</item>
      <item>Nuova Ličilac Gorica Tomislav Sopjanac</item>
      <item>vodovod Dubrovnik d.o.o Danijela Cvjetović, V. Nazora 19,20000 Dubrovnik</item>
      <item>za 18 radnika Hrvoje Tokić</item>
      <item>METALIS društvo s ograničenom odgovornošću za proizvodnju metalnih proizvoda, OIB 37031031645, Toplička 54,Donja Stubica</item>
      <item>OD čerin,mar,žuvanić, štambuk d.o.o. pastor inženjerin d.d., Jurišićeva 9,10000 Zagreb</item>
      <item>Aling  d.o.o. Odvj. Nebojša Antolić, Pavla Hatza 3,10000 Zagreb</item>
      <item>HRVATSKE ŠUME društvo s ograničenom odgovornošću, OIB 69693144506, Ul.Ljudevita Farkaša Vukotinovića 2,10000 Zagreb</item>
      <item>Josip Bilandžija OD Jakišić, Mujo i Lujak</item>
      <item>Rad. Darko Ripić odvj. Hrvoje tokić</item>
      <item>DOKA Hrvatska d.o.o. Ivana Aralica Lalić, Vlaška 80,10000 Zagreb</item>
      <item>OTP banka Odvj. Nita Svilokos</item>
      <item>HRVATSKE ŠUME d.o.o. Zoran Tomić, Zelinska 2/I,10000 Zagreb</item>
      <item>VILLA DBK d.d. OD Marković &amp; Plišo, Ilica 1a,10000 Zagreb</item>
      <item>RAŠKO d.o.o. ODV. Mirko Kozina, gundulićeva 26,21000 Split</item>
      <item>TAVENER d.o.o. odvj. Nataša vučinović, Zapoljska 38,10000 Zagreb</item>
      <item>Radnik Sabolek Milica, Između dolaca 1,20236 Mokošica</item>
      <item>OTP banka Hrvatska dioničko društvo, OIB 52508873833, Ulica Domovinskog rata 3,Zadar</item>
      <item>Dalekovod, dioničko društvo za inženjering, proizvodnju i izgradnju, OIB 47911242222, Ulica Marijana Čavića 4,10000 Zagreb</item>
      <item>INTEL TRADE d.o.o. odvj. GORAN MARČNA, Zdenka Petrakovića 1,51000 Rijeka</item>
      <item>SIGNUMŠPED d.o.o. odvj. Boris Anišić, Ilica 91 b,10000 Zagreb</item>
      <item>TIRA d.o.o. odvj. Mladen Šegota, Ciottina 20,51000 Rijeka</item>
      <item>CRO ekspres d.o.o., Rudeški ogranak 24,10000 Zagreb</item>
      <item>INDIJAN PELJEŠAC d.o.o., Potomje,20244 Potomje</item>
      <item>KRMEK d.o.o. odvj Dubravko Arapović</item>
      <item>IVONA TOURS d.o.o., Trumbićev put 2,20210 Cavtat</item>
      <item>STROJOGRAD d.o.o. OD Petričević i partneri, Bijenička cesta 17,10000 Zagreb</item>
      <item>FORTUNA NAVIS d.o.o. od Boris Anišić, Ilica 191 b,10000 Zagreb</item>
      <item>HRVOJE GRANDOV vl ob ZOU Gluić &amp; Ninčević, Špire Brusine 16,23000 Zadar</item>
      <item>PALIR d.o.o. od Ognjen Stevović, Ul. domovinskog rata 29b/IV,21000 Split</item>
      <item>CVITO MATIĆ vl ob Tonći Milić, Kneza Domagoja 2/II,20350 Metković</item>
      <item>MD Profil Intra d.o.o., Industrijska zona bb,31400 Đakovo</item>
      <item>Elektroradionica Musulin vl. Zvonimir Musulin, Splitska 50,20350 Metković</item>
      <item>BELINA d.o.o., Lička 11,21000 Split</item>
      <item>PROJEKT KONTSTURKCIJA F.I. d.o.o., VI južna obala 15,10000 Zagreb</item>
      <item>ERSTE&amp;STEIERMÄRKISCHE BANKA dioničko društvo, OIB 23057039320, Jadranski Trg 3/a,Rijeka</item>
      <item>Hrvoje Zdilar PIPE LIFE d.o.o., Ivanečka 31,10000 Zagreb</item>
      <item>MEĐIMURJE GRADITELJSTVO društvo s ograničenom odgovornošću za graditeljstvo i usluge, OIB 15921860232, Zagrebačka 42/a,Čakovec</item>
      <item>Marijan Ogresta, Prijeko 14,20210 Cavtat</item>
      <item>Pero Brailo, Tiha, Bogišićeva 18,20210 Cavtat</item>
      <item>Tomo Zorić, Petrača, Put Oklada 9,20207 Mlini</item>
      <item>Matan Radić, Čibača, Gornja Čibača 4,20207 Mlini</item>
      <item>Josip Crleni</item>
      <item>Antun Vukorep</item>
      <item>ANTUN VUKOREP</item>
      <item>Nikša Đuraš</item>
      <item>Josip Bilandžija, OIB 45531896484, Plosni Rat 3,20207 Cavtat</item>
      <item>Ledomir Brzić, OIB 72934987516, Viška 1,20000 Dubrovnik</item>
      <item>Anđa Curić, OIB 20340555643, Od Gaja 38,20000 Dubrovnik</item>
      <item>Sanja Drmać Bagavac, OIB 14708953941, Put Bana Josipa Jelačića 36,20207 Brašina</item>
      <item>Vladimir Grbavac, OIB 00953752209, Gornja Čibača 4,20207 Čibača</item>
      <item>Ivica Grubešić, OIB 79951621305, Stjepana Radića 6,20207 Cavtat</item>
      <item>Ante Jeličić, OIB 53020224466, Ulica Platana 19a1,10000 Zagreb</item>
      <item>Zdravko Jurčević, OIB 36592331784, Gornja Čibača 4,20207 Čibača</item>
      <item>Mijo Jurić, OIB 71482909242, Gotovčeva 3,21000 Split</item>
      <item>Meliha Karamehmedović, OIB 36556786236, Matije Gupca 6,20000 Dubrovnik</item>
      <item>Matea Klečak, OIB 30292285469, Put Tihe 28,20207 Cavtat</item>
      <item>Goran Lončar, OIB 10629591676, Cesta Šibenik-perković 81,22000 Danilo Biranj</item>
      <item>Zoran Lukić, OIB 80552950604, Od Gale 13,20000 Dubrovnik</item>
      <item>Oliver Marić, OIB 97789259796</item>
      <item>Marina Marić, OIB 68124959592, Liechtensteinov Put 33,20000 Dubrovnik</item>
      <item>Katarina Miletić, OIB 70790912718, Busljeno 7,20236 Čajkovica</item>
      <item>Mato Monković, OIB 75351738099, Rožat Donji 46,20236 Rožat</item>
      <item>Mato Poljanica, OIB 92253289719, Međine 5,20207 Mlini</item>
      <item>Antun Račić, OIB 83018683133, Soline 21,20207 Soline</item>
      <item>Robert Ripa, OIB 56712639217, Radnička 35,20000 Dubrovnik</item>
      <item>Luka Sentić, OIB 29560315834, Na Rudini 73,20207 Čibača</item>
      <item>Ilija Šantić, OIB 42044489921, Put Tihe 32,20207 Cavtat</item>
      <item>Lukša Vodopija, OIB 75332983770, Mokri Do 1,20207 Zvekovica</item>
      <item>Ilija Vučur, OIB 70264175585, Cirkovci 66,10000 Zagreb</item>
      <item>Stipan Zečević, OIB 15882747499, Gornja Čibača 4,20207 Čibača</item>
      <item>Drago Zeko, OIB 98064422943, Hodovo 0,0000 stolac</item>
      <item>Marinko Žilić, OIB 22997537306, Crkveno Selo 64,44317 Osekovo</item>
      <item>Tadenko Tabain, Cernička 50,10000 Zagreb</item>
      <item>ZOU Viktorija Knežević i Marina Maslek</item>
      <item>Nita Svilokos</item>
      <item>Davorin Došlić, Konel d.o.o., Ujevićeva 13,10000 Zagreb</item>
      <item>Porezna uprava, OIB 18683136487, Vukovarska 6,20000 Dubrovnik</item>
      <item>MATANA &amp; PARTNERI d.o.o., Amruševa 7,10000 Zagreb</item>
    </izvorni_sadrzaj>
    <derivirana_varijabla naziv="DomainObject.Predmet.SudioniciListAdressOIB_1">
      <item>KONEL d.o.o. za proizvodnju, građevinarstvo, trgovinu i turizam - "u stečaju", OIB 68436145137, Put od Cavtata 41,20210 Cavtat</item>
      <item>Nikša Mozara, Vukovarska  17,20000 Dubrovnik</item>
      <item>Raiffeisenbank Austria d.d., OIB 53056966535, Petrinjska 59,10000 Zagreb</item>
      <item>NARODNE NOVINE, OIB 64546066176, Savski Gaj XIII. put 6,10000 Zagreb</item>
      <item>ŽUPANIJSKO DRŽAVNO ODVJETNIŠTVO, Dropčeva 1,20000 Dubrovnik</item>
      <item>Fina, 20000 Dubrovnik</item>
      <item>REVIZIJA SKALIN d.o.o. za ekonomske usluge, OIB 74753077144, Ćira Carića 3/2,20000 Dubrovnik</item>
      <item>Ivanka Sušić, OIB 74811324266, Gornji Kono 56,20000 Dubrovnik</item>
      <item>Studenstski centar Tomislav Sopjanac</item>
      <item>OTP banka d.d. Viktor Siništajn, vukovarska 22,20000 Dubrovnik</item>
      <item>Abanka Vipa d.d. odvj. Josip Maroknić, Radnička cesta 54/R3,10000 Zagreb</item>
      <item>Elektro Vujeva d.o.o. zamj. Dubravko Arapović</item>
      <item>Hrvatska pošta d.d. Anamarija Lozić, Jurišićeva 13,10000 Zagreb</item>
      <item>Euroherc osiguranje d.d. Grgić&amp;partneri, pis.Dbk Marijana Temali</item>
      <item>Signalizacija d.o.o. Mile Mabić</item>
      <item>Rad. Josip Bilandžija Vlaho Bošković</item>
      <item>Dubrovački vjesnik d.o.o. Dubravko Arapović</item>
      <item>Kont d.o.o. Ivan Fabijanović</item>
      <item>Dubrovnik ceste d.d. Tomislav Sopjanac</item>
      <item>Hoteli Maestral d.d. Nada Ogresta</item>
      <item>Elektro team d.o.o. zamj. Mile Mabić</item>
      <item>BKS bank d.d. zamj. Dubravko Arapović</item>
      <item>Dubac promet d.o.o. Mile Mabić</item>
      <item>Villa Dubrovnik d.d. prokurist Ante Barić, Vlaha Bukovca 6,20000 Dubrovnik</item>
      <item>RH ŽDO Divko Jakić, 20000 Dubrovnik</item>
      <item>Klakar d.o.o. Dubravko Arapović</item>
      <item>Škvorić auto d.o.o. zamj. dubravko arapović</item>
      <item>Doka Hrvatska d.o.o. Branko Šišgorić, Radnička cesta 173 g,10000 Zagreb</item>
      <item>Visoko Niskogradnja d.o.o Mile Mabić</item>
      <item>Euro Daus d.d. Grgić&amp;partneri Pis Dbk Marijana Temali</item>
      <item>Pipelife l.o.o. zamj. Ivana Kolić</item>
      <item>Nuova Ličilac Gorica Tomislav Sopjanac</item>
      <item>vodovod Dubrovnik d.o.o Danijela Cvjetović, V. Nazora 19,20000 Dubrovnik</item>
      <item>za 18 radnika Hrvoje Tokić</item>
      <item>METALIS društvo s ograničenom odgovornošću za proizvodnju metalnih proizvoda, OIB 37031031645, Toplička 54,Donja Stubica</item>
      <item>OD čerin,mar,žuvanić, štambuk d.o.o. pastor inženjerin d.d., Jurišićeva 9,10000 Zagreb</item>
      <item>Aling  d.o.o. Odvj. Nebojša Antolić, Pavla Hatza 3,10000 Zagreb</item>
      <item>HRVATSKE ŠUME društvo s ograničenom odgovornošću, OIB 69693144506, Ul.Ljudevita Farkaša Vukotinovića 2,10000 Zagreb</item>
      <item>Josip Bilandžija OD Jakišić, Mujo i Lujak</item>
      <item>Rad. Darko Ripić odvj. Hrvoje tokić</item>
      <item>DOKA Hrvatska d.o.o. Ivana Aralica Lalić, Vlaška 80,10000 Zagreb</item>
      <item>OTP banka Odvj. Nita Svilokos</item>
      <item>HRVATSKE ŠUME d.o.o. Zoran Tomić, Zelinska 2/I,10000 Zagreb</item>
      <item>VILLA DBK d.d. OD Marković &amp; Plišo, Ilica 1a,10000 Zagreb</item>
      <item>RAŠKO d.o.o. ODV. Mirko Kozina, gundulićeva 26,21000 Split</item>
      <item>TAVENER d.o.o. odvj. Nataša vučinović, Zapoljska 38,10000 Zagreb</item>
      <item>Radnik Sabolek Milica, Između dolaca 1,20236 Mokošica</item>
      <item>OTP banka Hrvatska dioničko društvo, OIB 52508873833, Ulica Domovinskog rata 3,Zadar</item>
      <item>Dalekovod, dioničko društvo za inženjering, proizvodnju i izgradnju, OIB 47911242222, Ulica Marijana Čavića 4,10000 Zagreb</item>
      <item>INTEL TRADE d.o.o. odvj. GORAN MARČNA, Zdenka Petrakovića 1,51000 Rijeka</item>
      <item>SIGNUMŠPED d.o.o. odvj. Boris Anišić, Ilica 91 b,10000 Zagreb</item>
      <item>TIRA d.o.o. odvj. Mladen Šegota, Ciottina 20,51000 Rijeka</item>
      <item>CRO ekspres d.o.o., Rudeški ogranak 24,10000 Zagreb</item>
      <item>INDIJAN PELJEŠAC d.o.o., Potomje,20244 Potomje</item>
      <item>KRMEK d.o.o. odvj Dubravko Arapović</item>
      <item>IVONA TOURS d.o.o., Trumbićev put 2,20210 Cavtat</item>
      <item>STROJOGRAD d.o.o. OD Petričević i partneri, Bijenička cesta 17,10000 Zagreb</item>
      <item>FORTUNA NAVIS d.o.o. od Boris Anišić, Ilica 191 b,10000 Zagreb</item>
      <item>HRVOJE GRANDOV vl ob ZOU Gluić &amp; Ninčević, Špire Brusine 16,23000 Zadar</item>
      <item>PALIR d.o.o. od Ognjen Stevović, Ul. domovinskog rata 29b/IV,21000 Split</item>
      <item>CVITO MATIĆ vl ob Tonći Milić, Kneza Domagoja 2/II,20350 Metković</item>
      <item>MD Profil Intra d.o.o., Industrijska zona bb,31400 Đakovo</item>
      <item>Elektroradionica Musulin vl. Zvonimir Musulin, Splitska 50,20350 Metković</item>
      <item>BELINA d.o.o., Lička 11,21000 Split</item>
      <item>PROJEKT KONTSTURKCIJA F.I. d.o.o., VI južna obala 15,10000 Zagreb</item>
      <item>ERSTE&amp;STEIERMÄRKISCHE BANKA dioničko društvo, OIB 23057039320, Jadranski Trg 3/a,Rijeka</item>
      <item>Hrvoje Zdilar PIPE LIFE d.o.o., Ivanečka 31,10000 Zagreb</item>
      <item>MEĐIMURJE GRADITELJSTVO društvo s ograničenom odgovornošću za graditeljstvo i usluge, OIB 15921860232, Zagrebačka 42/a,Čakovec</item>
      <item>Marijan Ogresta, Prijeko 14,20210 Cavtat</item>
      <item>Pero Brailo, Tiha, Bogišićeva 18,20210 Cavtat</item>
      <item>Tomo Zorić, Petrača, Put Oklada 9,20207 Mlini</item>
      <item>Matan Radić, Čibača, Gornja Čibača 4,20207 Mlini</item>
      <item>Josip Crleni</item>
      <item>Antun Vukorep</item>
      <item>ANTUN VUKOREP</item>
      <item>Nikša Đuraš</item>
      <item>Josip Bilandžija, OIB 45531896484, Plosni Rat 3,20207 Cavtat</item>
      <item>Ledomir Brzić, OIB 72934987516, Viška 1,20000 Dubrovnik</item>
      <item>Anđa Curić, OIB 20340555643, Od Gaja 38,20000 Dubrovnik</item>
      <item>Sanja Drmać Bagavac, OIB 14708953941, Put Bana Josipa Jelačića 36,20207 Brašina</item>
      <item>Vladimir Grbavac, OIB 00953752209, Gornja Čibača 4,20207 Čibača</item>
      <item>Ivica Grubešić, OIB 79951621305, Stjepana Radića 6,20207 Cavtat</item>
      <item>Ante Jeličić, OIB 53020224466, Ulica Platana 19a1,10000 Zagreb</item>
      <item>Zdravko Jurčević, OIB 36592331784, Gornja Čibača 4,20207 Čibača</item>
      <item>Mijo Jurić, OIB 71482909242, Gotovčeva 3,21000 Split</item>
      <item>Meliha Karamehmedović, OIB 36556786236, Matije Gupca 6,20000 Dubrovnik</item>
      <item>Matea Klečak, OIB 30292285469, Put Tihe 28,20207 Cavtat</item>
      <item>Goran Lončar, OIB 10629591676, Cesta Šibenik-perković 81,22000 Danilo Biranj</item>
      <item>Zoran Lukić, OIB 80552950604, Od Gale 13,20000 Dubrovnik</item>
      <item>Oliver Marić, OIB 97789259796</item>
      <item>Marina Marić, OIB 68124959592, Liechtensteinov Put 33,20000 Dubrovnik</item>
      <item>Katarina Miletić, OIB 70790912718, Busljeno 7,20236 Čajkovica</item>
      <item>Mato Monković, OIB 75351738099, Rožat Donji 46,20236 Rožat</item>
      <item>Mato Poljanica, OIB 92253289719, Međine 5,20207 Mlini</item>
      <item>Antun Račić, OIB 83018683133, Soline 21,20207 Soline</item>
      <item>Robert Ripa, OIB 56712639217, Radnička 35,20000 Dubrovnik</item>
      <item>Luka Sentić, OIB 29560315834, Na Rudini 73,20207 Čibača</item>
      <item>Ilija Šantić, OIB 42044489921, Put Tihe 32,20207 Cavtat</item>
      <item>Lukša Vodopija, OIB 75332983770, Mokri Do 1,20207 Zvekovica</item>
      <item>Ilija Vučur, OIB 70264175585, Cirkovci 66,10000 Zagreb</item>
      <item>Stipan Zečević, OIB 15882747499, Gornja Čibača 4,20207 Čibača</item>
      <item>Drago Zeko, OIB 98064422943, Hodovo 0,0000 stolac</item>
      <item>Marinko Žilić, OIB 22997537306, Crkveno Selo 64,44317 Osekovo</item>
      <item>Tadenko Tabain, Cernička 50,10000 Zagreb</item>
      <item>ZOU Viktorija Knežević i Marina Maslek</item>
      <item>Nita Svilokos</item>
      <item>Davorin Došlić, Konel d.o.o., Ujevićeva 13,10000 Zagreb</item>
      <item>Porezna uprava, OIB 18683136487, Vukovarska 6,20000 Dubrovnik</item>
      <item>MATANA &amp; PARTNERI d.o.o., Amruševa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68436145137</item>
      <item>, OIB null</item>
      <item>, OIB 53056966535</item>
      <item>, OIB 64546066176</item>
      <item>, OIB null</item>
      <item>, OIB null</item>
      <item>, OIB 74753077144</item>
      <item>, OIB 74811324266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37031031645</item>
      <item>, OIB null</item>
      <item>, OIB null</item>
      <item>, OIB 69693144506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52508873833</item>
      <item>, OIB 47911242222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null</item>
      <item>, OIB 15921860232</item>
      <item>, OIB null</item>
      <item>, OIB null</item>
      <item>, OIB null</item>
      <item>, OIB null</item>
      <item>, OIB null</item>
      <item>, OIB null</item>
      <item>, OIB null</item>
      <item>, OIB null</item>
      <item>, OIB 45531896484</item>
      <item>, OIB 72934987516</item>
      <item>, OIB 20340555643</item>
      <item>, OIB 14708953941</item>
      <item>, OIB 00953752209</item>
      <item>, OIB 79951621305</item>
      <item>, OIB 53020224466</item>
      <item>, OIB 36592331784</item>
      <item>, OIB 71482909242</item>
      <item>, OIB 36556786236</item>
      <item>, OIB 30292285469</item>
      <item>, OIB 10629591676</item>
      <item>, OIB 80552950604</item>
      <item>, OIB 97789259796</item>
      <item>, OIB 68124959592</item>
      <item>, OIB 70790912718</item>
      <item>, OIB 75351738099</item>
      <item>, OIB 92253289719</item>
      <item>, OIB 83018683133</item>
      <item>, OIB 56712639217</item>
      <item>, OIB 29560315834</item>
      <item>, OIB 42044489921</item>
      <item>, OIB 75332983770</item>
      <item>, OIB 70264175585</item>
      <item>, OIB 15882747499</item>
      <item>, OIB 98064422943</item>
      <item>, OIB 22997537306</item>
      <item>, OIB null</item>
      <item>, OIB null</item>
      <item>, OIB null</item>
      <item>, OIB null</item>
      <item>, OIB 18683136487</item>
      <item>, OIB null</item>
    </izvorni_sadrzaj>
    <derivirana_varijabla naziv="DomainObject.Predmet.SudioniciListNazivOIB_1">
      <item>, OIB 68436145137</item>
      <item>, OIB null</item>
      <item>, OIB 53056966535</item>
      <item>, OIB 64546066176</item>
      <item>, OIB null</item>
      <item>, OIB null</item>
      <item>, OIB 74753077144</item>
      <item>, OIB 74811324266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37031031645</item>
      <item>, OIB null</item>
      <item>, OIB null</item>
      <item>, OIB 69693144506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52508873833</item>
      <item>, OIB 47911242222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null</item>
      <item>, OIB 15921860232</item>
      <item>, OIB null</item>
      <item>, OIB null</item>
      <item>, OIB null</item>
      <item>, OIB null</item>
      <item>, OIB null</item>
      <item>, OIB null</item>
      <item>, OIB null</item>
      <item>, OIB null</item>
      <item>, OIB 45531896484</item>
      <item>, OIB 72934987516</item>
      <item>, OIB 20340555643</item>
      <item>, OIB 14708953941</item>
      <item>, OIB 00953752209</item>
      <item>, OIB 79951621305</item>
      <item>, OIB 53020224466</item>
      <item>, OIB 36592331784</item>
      <item>, OIB 71482909242</item>
      <item>, OIB 36556786236</item>
      <item>, OIB 30292285469</item>
      <item>, OIB 10629591676</item>
      <item>, OIB 80552950604</item>
      <item>, OIB 97789259796</item>
      <item>, OIB 68124959592</item>
      <item>, OIB 70790912718</item>
      <item>, OIB 75351738099</item>
      <item>, OIB 92253289719</item>
      <item>, OIB 83018683133</item>
      <item>, OIB 56712639217</item>
      <item>, OIB 29560315834</item>
      <item>, OIB 42044489921</item>
      <item>, OIB 75332983770</item>
      <item>, OIB 70264175585</item>
      <item>, OIB 15882747499</item>
      <item>, OIB 98064422943</item>
      <item>, OIB 22997537306</item>
      <item>, OIB null</item>
      <item>, OIB null</item>
      <item>, OIB null</item>
      <item>, OIB null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22. veljače 2019.</izvorni_sadrzaj>
    <derivirana_varijabla naziv="DomainObject.PredzadnjaOdlukaIzPredmeta.DatumDonosenjaOdluke_1">22. veljače 2019.</derivirana_varijabla>
  </DomainObject.PredzadnjaOdlukaIzPredmeta.DatumDonosenjaOdluke>
  <DomainObject.PredzadnjaOdlukaIzPredmeta.Oznaka>
    <izvorni_sadrzaj>St-20/2019-388</izvorni_sadrzaj>
    <derivirana_varijabla naziv="DomainObject.PredzadnjaOdlukaIzPredmeta.Oznaka_1">St-20/2019-388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393</properties:Words>
  <properties:Characters>2042</properties:Characters>
  <properties:Lines>71</properties:Lines>
  <properties:Paragraphs>34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2457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2019-01-30T09:51:00Z</dcterms:created>
  <dc:creator>Ante Kačić</dc:creator>
  <cp:lastModifiedBy>Srđan Gavranić</cp:lastModifiedBy>
  <cp:lastPrinted>2018-12-19T09:02:00Z</cp:lastPrinted>
  <dcterms:modified xmlns:xsi="http://www.w3.org/2001/XMLSchema-instance" xsi:type="dcterms:W3CDTF">2019-03-06T07:44:00Z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predaji stvari (zaključak o predaji - NOVO - više kupaca - KO OBOD 1644-1.docx)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