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191dc" w14:paraId="e8191dc" w:rsidRDefault="009A7CD7" w:rsidP="003943AE" w:rsidR="009A7CD7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9A7CD7" w:rsidP="009A7CD7" w:rsidR="009A7CD7">
      <w:pPr>
        <w:ind w:firstLine="708"/>
      </w:pP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7CD7" w:rsidP="009A7CD7" w:rsidR="009A7CD7" w:rsidRPr="00C17B5B">
      <w:r w:rsidRPr="00C17B5B">
        <w:rPr>
          <w:rFonts w:eastAsia="MS Mincho"/>
        </w:rPr>
        <w:t>REPUBLIKA HRVATSKA</w:t>
      </w:r>
    </w:p>
    <w:p w:rsidRDefault="009A7CD7" w:rsidP="009A7CD7" w:rsidR="009A7CD7" w:rsidRPr="00C17B5B">
      <w:r w:rsidRPr="00C17B5B">
        <w:rPr>
          <w:rFonts w:eastAsia="MS Mincho"/>
        </w:rPr>
        <w:t>TRGOVAČKI SUD U RIJECI</w:t>
      </w:r>
    </w:p>
    <w:p w:rsidRDefault="009A7CD7" w:rsidP="009A7CD7" w:rsidR="009A7CD7">
      <w:r w:rsidRPr="00C17B5B">
        <w:rPr>
          <w:rFonts w:eastAsia="MS Mincho"/>
        </w:rPr>
        <w:t xml:space="preserve">      Rijeka, Zadarska 1 i 3</w:t>
      </w:r>
    </w:p>
    <w:p w:rsidRDefault="00BF708A" w:rsidP="003943AE" w:rsidR="00BF708A" w:rsidRPr="00F4637C">
      <w:pPr>
        <w:jc w:val="both"/>
        <w:rPr>
          <w:rFonts w:eastAsia="MS Mincho"/>
        </w:rPr>
      </w:pPr>
    </w:p>
    <w:p w:rsidRDefault="003D085B" w:rsidP="003943AE" w:rsidR="003D085B" w:rsidRPr="00F4637C">
      <w:pPr>
        <w:jc w:val="both"/>
        <w:rPr>
          <w:rFonts w:eastAsia="MS Mincho"/>
        </w:rPr>
      </w:pPr>
      <w:r w:rsidRPr="00F4637C">
        <w:rPr>
          <w:rFonts w:eastAsia="MS Mincho"/>
        </w:rPr>
        <w:t xml:space="preserve"> </w:t>
      </w:r>
    </w:p>
    <w:p w:rsidRDefault="003D085B" w:rsidP="003943AE" w:rsidR="003D085B" w:rsidRPr="00F4637C">
      <w:pPr>
        <w:jc w:val="both"/>
        <w:rPr>
          <w:bCs/>
        </w:rPr>
      </w:pPr>
      <w:r w:rsidRPr="00F4637C">
        <w:rPr>
          <w:rFonts w:eastAsia="MS Mincho"/>
        </w:rPr>
        <w:t xml:space="preserve">          </w:t>
      </w:r>
      <w:r w:rsidRPr="00F4637C">
        <w:t xml:space="preserve">Trgovački sud u Rijeci, po sucu </w:t>
      </w:r>
      <w:proofErr w:type="spellStart"/>
      <w:r w:rsidRPr="00F4637C">
        <w:t>Liljani</w:t>
      </w:r>
      <w:proofErr w:type="spellEnd"/>
      <w:r w:rsidRPr="00F4637C">
        <w:t xml:space="preserve"> Ugrin, kao stečajnom sucu, u postupku provođenja stečajnog postupka nad </w:t>
      </w:r>
      <w:r w:rsidR="00FE5D16">
        <w:t xml:space="preserve">dužnika </w:t>
      </w:r>
      <w:r w:rsidR="00A56F0C">
        <w:t xml:space="preserve"> </w:t>
      </w:r>
      <w:r w:rsidR="00A56F0C" w:rsidRPr="007D18F0">
        <w:t>TRANSADRIA međunarodna špedicija d.d. u stečaju Rijeka, Riva Boduli 1 ( MBS: 040018403 - OIB: 47965841018 )</w:t>
      </w:r>
      <w:r w:rsidR="00A56F0C">
        <w:t xml:space="preserve"> </w:t>
      </w:r>
      <w:r w:rsidR="004B0841" w:rsidRPr="00F4637C">
        <w:rPr>
          <w:bCs/>
        </w:rPr>
        <w:t xml:space="preserve">temeljem odredbe članka 164. </w:t>
      </w:r>
      <w:r w:rsidR="004B0841" w:rsidRPr="00F4637C">
        <w:t>Stečajnog zakona ( „Narodne novine“ broj 44/96, 29/99, 129/00, 123/03, 82/06, 116/10</w:t>
      </w:r>
      <w:r w:rsidR="009707ED" w:rsidRPr="00F4637C">
        <w:t>,</w:t>
      </w:r>
      <w:r w:rsidR="004B0841" w:rsidRPr="00F4637C">
        <w:t xml:space="preserve"> 25/12</w:t>
      </w:r>
      <w:r w:rsidR="009707ED" w:rsidRPr="00F4637C">
        <w:t xml:space="preserve"> i 133/12</w:t>
      </w:r>
      <w:r w:rsidR="002B11AA" w:rsidRPr="00F4637C">
        <w:t>,</w:t>
      </w:r>
      <w:r w:rsidR="004B0841" w:rsidRPr="00F4637C">
        <w:t xml:space="preserve"> u daljnjem tekstu</w:t>
      </w:r>
      <w:r w:rsidR="002B11AA" w:rsidRPr="00F4637C">
        <w:t>:</w:t>
      </w:r>
      <w:r w:rsidR="004B0841" w:rsidRPr="00F4637C">
        <w:t xml:space="preserve"> SZ )</w:t>
      </w:r>
      <w:r w:rsidR="004B0841" w:rsidRPr="00F4637C">
        <w:rPr>
          <w:bCs/>
        </w:rPr>
        <w:t xml:space="preserve"> </w:t>
      </w:r>
      <w:r w:rsidR="007C5017" w:rsidRPr="00F4637C">
        <w:rPr>
          <w:bCs/>
        </w:rPr>
        <w:t xml:space="preserve">dana </w:t>
      </w:r>
      <w:r w:rsidR="009A7CD7">
        <w:rPr>
          <w:bCs/>
        </w:rPr>
        <w:t>30</w:t>
      </w:r>
      <w:r w:rsidR="00A56F0C">
        <w:rPr>
          <w:rFonts w:eastAsia="MS Mincho"/>
        </w:rPr>
        <w:t xml:space="preserve">. </w:t>
      </w:r>
      <w:r w:rsidR="00EB6A45">
        <w:rPr>
          <w:rFonts w:eastAsia="MS Mincho"/>
        </w:rPr>
        <w:t xml:space="preserve">prosinca </w:t>
      </w:r>
      <w:r w:rsidR="00A56F0C" w:rsidRPr="00062D79">
        <w:rPr>
          <w:rFonts w:eastAsia="MS Mincho"/>
        </w:rPr>
        <w:t>2015</w:t>
      </w:r>
      <w:r w:rsidR="003943AE">
        <w:rPr>
          <w:bCs/>
        </w:rPr>
        <w:t>.</w:t>
      </w:r>
      <w:r w:rsidR="007C5017" w:rsidRPr="00F4637C">
        <w:rPr>
          <w:bCs/>
        </w:rPr>
        <w:t xml:space="preserve"> </w:t>
      </w:r>
      <w:r w:rsidRPr="00F4637C">
        <w:rPr>
          <w:bCs/>
        </w:rPr>
        <w:t xml:space="preserve">donio je slijedeći </w:t>
      </w:r>
    </w:p>
    <w:p w:rsidRDefault="003D085B" w:rsidP="003943AE" w:rsidR="003D085B" w:rsidRPr="00F4637C">
      <w:pPr>
        <w:jc w:val="both"/>
        <w:rPr>
          <w:rFonts w:eastAsia="MS Mincho"/>
        </w:rPr>
      </w:pPr>
    </w:p>
    <w:p w:rsidRDefault="003943AE" w:rsidP="003943AE" w:rsidR="003943AE">
      <w:pPr>
        <w:jc w:val="both"/>
        <w:rPr>
          <w:rFonts w:eastAsia="MS Mincho"/>
        </w:rPr>
      </w:pPr>
    </w:p>
    <w:p w:rsidRDefault="003D085B" w:rsidP="003943AE" w:rsidR="003D085B" w:rsidRPr="00F4637C">
      <w:pPr>
        <w:jc w:val="center"/>
        <w:rPr>
          <w:rFonts w:eastAsia="MS Mincho"/>
        </w:rPr>
      </w:pPr>
      <w:r w:rsidRPr="00F4637C">
        <w:rPr>
          <w:rFonts w:eastAsia="MS Mincho"/>
        </w:rPr>
        <w:t>Z A K L J U Č A K</w:t>
      </w:r>
    </w:p>
    <w:p w:rsidRDefault="003D085B" w:rsidP="003943AE" w:rsidR="003D085B" w:rsidRPr="00F4637C">
      <w:pPr>
        <w:jc w:val="both"/>
        <w:rPr>
          <w:rFonts w:eastAsia="MS Mincho"/>
        </w:rPr>
      </w:pPr>
    </w:p>
    <w:p w:rsidRDefault="003D085B" w:rsidP="003943AE" w:rsidR="003D085B" w:rsidRPr="00F4637C">
      <w:pPr>
        <w:jc w:val="both"/>
        <w:rPr>
          <w:rFonts w:eastAsia="MS Mincho"/>
        </w:rPr>
      </w:pPr>
    </w:p>
    <w:p w:rsidRDefault="003D085B" w:rsidP="003943AE" w:rsidR="00BF6EC2" w:rsidRPr="004044A9">
      <w:pPr>
        <w:jc w:val="both"/>
      </w:pPr>
      <w:r w:rsidRPr="004044A9">
        <w:rPr>
          <w:rFonts w:eastAsia="MS Mincho"/>
        </w:rPr>
        <w:t>I.</w:t>
      </w:r>
      <w:r w:rsidRPr="004044A9">
        <w:rPr>
          <w:rFonts w:eastAsia="MS Mincho"/>
        </w:rPr>
        <w:tab/>
      </w:r>
      <w:r w:rsidR="00326279" w:rsidRPr="004044A9">
        <w:rPr>
          <w:rFonts w:eastAsia="MS Mincho"/>
        </w:rPr>
        <w:t>Prodaj</w:t>
      </w:r>
      <w:r w:rsidR="00BF6EC2" w:rsidRPr="004044A9">
        <w:rPr>
          <w:rFonts w:eastAsia="MS Mincho"/>
        </w:rPr>
        <w:t>u se nekretnine stečajnog dužnika u Rijeci, Riva boduli 1, upisane u zemljišnim knjigama</w:t>
      </w:r>
      <w:r w:rsidR="00BF6EC2" w:rsidRPr="004044A9">
        <w:t xml:space="preserve"> Općinskog suda u Rijeci </w:t>
      </w:r>
      <w:r w:rsidR="0012380B" w:rsidRPr="004044A9">
        <w:t xml:space="preserve">Zemljišnoknjižno odjel Rijeka </w:t>
      </w:r>
      <w:r w:rsidR="00BF6EC2" w:rsidRPr="004044A9">
        <w:t xml:space="preserve">u z.k.ul. 1050 k.o. Rijeka na k.č. 799 u naravi </w:t>
      </w:r>
      <w:r w:rsidR="004044A9" w:rsidRPr="004044A9">
        <w:t xml:space="preserve">KUĆA BROJ 8 SA DVORIŠTEM, </w:t>
      </w:r>
      <w:r w:rsidR="00BF6EC2" w:rsidRPr="004044A9">
        <w:t xml:space="preserve">ukupne površine 1566 m2, i to:  </w:t>
      </w:r>
    </w:p>
    <w:p w:rsidRDefault="00BF6EC2" w:rsidP="003943AE" w:rsidR="00D206A0" w:rsidRPr="004044A9">
      <w:pPr>
        <w:jc w:val="both"/>
      </w:pPr>
      <w:r w:rsidRPr="004044A9">
        <w:t>1.</w:t>
      </w:r>
      <w:r w:rsidRPr="004044A9">
        <w:tab/>
        <w:t>P</w:t>
      </w:r>
      <w:r w:rsidR="00D206A0" w:rsidRPr="004044A9">
        <w:t xml:space="preserve">osebni dijelovi </w:t>
      </w:r>
      <w:r w:rsidRPr="004044A9">
        <w:t xml:space="preserve">ukupne neto površine </w:t>
      </w:r>
      <w:r w:rsidR="004044A9" w:rsidRPr="004044A9">
        <w:t xml:space="preserve">5.770,27 </w:t>
      </w:r>
      <w:r w:rsidRPr="004044A9">
        <w:t xml:space="preserve">m2, </w:t>
      </w:r>
      <w:r w:rsidR="004044A9">
        <w:t xml:space="preserve">upisani </w:t>
      </w:r>
      <w:r w:rsidR="00326279" w:rsidRPr="004044A9">
        <w:t>kako slijedi</w:t>
      </w:r>
      <w:r w:rsidR="00D206A0" w:rsidRPr="004044A9">
        <w:t xml:space="preserve">: </w:t>
      </w:r>
    </w:p>
    <w:p w:rsidRDefault="00D206A0" w:rsidP="003943AE" w:rsidR="0012380B" w:rsidRPr="004044A9">
      <w:pPr>
        <w:jc w:val="both"/>
      </w:pPr>
      <w:r w:rsidRPr="004044A9">
        <w:t xml:space="preserve">Poduložak 1 -  </w:t>
      </w:r>
      <w:r w:rsidR="0012380B" w:rsidRPr="004044A9">
        <w:rPr>
          <w:bCs/>
        </w:rPr>
        <w:t>1. ETAŽA 596/10000</w:t>
      </w:r>
      <w:r w:rsidRPr="004044A9">
        <w:t xml:space="preserve"> </w:t>
      </w:r>
      <w:r w:rsidR="0012380B" w:rsidRPr="004044A9">
        <w:t xml:space="preserve">TREĆI POSEBNI DIO: Poslovni prostor na prvom katu zgrade ukupne </w:t>
      </w:r>
      <w:proofErr w:type="spellStart"/>
      <w:r w:rsidR="0012380B" w:rsidRPr="004044A9">
        <w:t>netto</w:t>
      </w:r>
      <w:proofErr w:type="spellEnd"/>
      <w:r w:rsidR="0012380B" w:rsidRPr="004044A9">
        <w:t xml:space="preserve"> korisne površine od 461.08 m2 sa 596/10000 dijela </w:t>
      </w:r>
      <w:proofErr w:type="spellStart"/>
      <w:r w:rsidR="0012380B" w:rsidRPr="004044A9">
        <w:t>suvl</w:t>
      </w:r>
      <w:proofErr w:type="spellEnd"/>
      <w:r w:rsidR="0012380B" w:rsidRPr="004044A9">
        <w:t>. na cijeloj nekretnini</w:t>
      </w:r>
    </w:p>
    <w:p w:rsidRDefault="00D206A0" w:rsidP="003943AE" w:rsidR="0012380B" w:rsidRPr="004044A9">
      <w:pPr>
        <w:jc w:val="both"/>
      </w:pPr>
      <w:r w:rsidRPr="004044A9">
        <w:t xml:space="preserve">Poduložak 6 -  </w:t>
      </w:r>
      <w:r w:rsidR="0012380B" w:rsidRPr="004044A9">
        <w:rPr>
          <w:bCs/>
        </w:rPr>
        <w:t>6. ETAŽA 641/10000</w:t>
      </w:r>
      <w:r w:rsidR="0012380B" w:rsidRPr="004044A9">
        <w:t xml:space="preserve"> - ŠESTI POSEBNI DIO:-Poslovni prostor na drugom katu zgrade, ukupne </w:t>
      </w:r>
      <w:proofErr w:type="spellStart"/>
      <w:r w:rsidR="0012380B" w:rsidRPr="004044A9">
        <w:t>netto</w:t>
      </w:r>
      <w:proofErr w:type="spellEnd"/>
      <w:r w:rsidR="0012380B" w:rsidRPr="004044A9">
        <w:t xml:space="preserve"> korisne površine od 495.76 m2, sa 641/10000 dijela </w:t>
      </w:r>
      <w:proofErr w:type="spellStart"/>
      <w:r w:rsidR="0012380B" w:rsidRPr="004044A9">
        <w:t>suvl</w:t>
      </w:r>
      <w:proofErr w:type="spellEnd"/>
      <w:r w:rsidR="0012380B" w:rsidRPr="004044A9">
        <w:t>. na cijeloj nekretnini,</w:t>
      </w:r>
    </w:p>
    <w:p w:rsidRDefault="00D206A0" w:rsidP="00E53B4A" w:rsidR="00E53B4A" w:rsidRPr="004044A9">
      <w:pPr>
        <w:jc w:val="both"/>
      </w:pPr>
      <w:r w:rsidRPr="004044A9">
        <w:t xml:space="preserve">Poduložak 7 -  7. </w:t>
      </w:r>
      <w:r w:rsidR="0012380B" w:rsidRPr="004044A9">
        <w:rPr>
          <w:bCs/>
        </w:rPr>
        <w:t>ETAŽA 475/10000</w:t>
      </w:r>
      <w:r w:rsidR="0012380B" w:rsidRPr="004044A9">
        <w:t xml:space="preserve"> </w:t>
      </w:r>
      <w:r w:rsidRPr="004044A9">
        <w:t xml:space="preserve">- SEDMI POSEBNI DIO: - Poslovni prostor na drugom katu zgrade, ukupne </w:t>
      </w:r>
      <w:proofErr w:type="spellStart"/>
      <w:r w:rsidRPr="004044A9">
        <w:t>netto</w:t>
      </w:r>
      <w:proofErr w:type="spellEnd"/>
      <w:r w:rsidRPr="004044A9">
        <w:t xml:space="preserve"> korisne površine 367</w:t>
      </w:r>
      <w:r w:rsidR="0012380B" w:rsidRPr="004044A9">
        <w:t>.</w:t>
      </w:r>
      <w:r w:rsidRPr="004044A9">
        <w:t>15 m2, s</w:t>
      </w:r>
      <w:r w:rsidR="0012380B" w:rsidRPr="004044A9">
        <w:t>a</w:t>
      </w:r>
      <w:r w:rsidRPr="004044A9">
        <w:t xml:space="preserve"> 475/10000 </w:t>
      </w:r>
      <w:r w:rsidR="00E53B4A" w:rsidRPr="004044A9">
        <w:t xml:space="preserve">dijela </w:t>
      </w:r>
      <w:proofErr w:type="spellStart"/>
      <w:r w:rsidR="00E53B4A" w:rsidRPr="004044A9">
        <w:t>suvl</w:t>
      </w:r>
      <w:proofErr w:type="spellEnd"/>
      <w:r w:rsidR="00E53B4A" w:rsidRPr="004044A9">
        <w:t>. na cijeloj nekretnini,</w:t>
      </w:r>
    </w:p>
    <w:p w:rsidRDefault="00D206A0" w:rsidP="003943AE" w:rsidR="00D206A0" w:rsidRPr="004044A9">
      <w:pPr>
        <w:jc w:val="both"/>
      </w:pPr>
      <w:r w:rsidRPr="004044A9">
        <w:t xml:space="preserve">Poduložak 8  -  8. Etaža </w:t>
      </w:r>
      <w:r w:rsidR="00E53B4A" w:rsidRPr="004044A9">
        <w:t xml:space="preserve">237/10000 </w:t>
      </w:r>
      <w:r w:rsidRPr="004044A9">
        <w:t xml:space="preserve">- OSMI POSEBNI DIO: - Poslovni prostor na drugom katu, ukupne </w:t>
      </w:r>
      <w:proofErr w:type="spellStart"/>
      <w:r w:rsidRPr="004044A9">
        <w:t>netto</w:t>
      </w:r>
      <w:proofErr w:type="spellEnd"/>
      <w:r w:rsidRPr="004044A9">
        <w:t xml:space="preserve"> korisne površine od 183</w:t>
      </w:r>
      <w:r w:rsidR="00E53B4A" w:rsidRPr="004044A9">
        <w:t>.</w:t>
      </w:r>
      <w:r w:rsidRPr="004044A9">
        <w:t>04 m2, s</w:t>
      </w:r>
      <w:r w:rsidR="00E53B4A" w:rsidRPr="004044A9">
        <w:t>a</w:t>
      </w:r>
      <w:r w:rsidRPr="004044A9">
        <w:t xml:space="preserve"> 237/10000 </w:t>
      </w:r>
      <w:r w:rsidR="004044A9" w:rsidRPr="004044A9">
        <w:t xml:space="preserve">dijela </w:t>
      </w:r>
      <w:proofErr w:type="spellStart"/>
      <w:r w:rsidR="004044A9" w:rsidRPr="004044A9">
        <w:t>suvl</w:t>
      </w:r>
      <w:proofErr w:type="spellEnd"/>
      <w:r w:rsidR="004044A9" w:rsidRPr="004044A9">
        <w:t>. na cijeloj nekretnini,</w:t>
      </w:r>
    </w:p>
    <w:p w:rsidRDefault="00D206A0" w:rsidP="003943AE" w:rsidR="004044A9" w:rsidRPr="004044A9">
      <w:pPr>
        <w:jc w:val="both"/>
      </w:pPr>
      <w:r w:rsidRPr="004044A9">
        <w:t xml:space="preserve">Poduložak 9 -  9. Etaža </w:t>
      </w:r>
      <w:r w:rsidR="00E53B4A" w:rsidRPr="004044A9">
        <w:t xml:space="preserve">633/10000 </w:t>
      </w:r>
      <w:r w:rsidRPr="004044A9">
        <w:t xml:space="preserve">- DEVETI POSEBNI DIO: - Poslovni prostor na trećem katu, ukupne </w:t>
      </w:r>
      <w:proofErr w:type="spellStart"/>
      <w:r w:rsidRPr="004044A9">
        <w:t>netto</w:t>
      </w:r>
      <w:proofErr w:type="spellEnd"/>
      <w:r w:rsidRPr="004044A9">
        <w:t xml:space="preserve"> korisne površine od 489</w:t>
      </w:r>
      <w:r w:rsidR="00E53B4A" w:rsidRPr="004044A9">
        <w:t>.</w:t>
      </w:r>
      <w:r w:rsidRPr="004044A9">
        <w:t>43 m2, s</w:t>
      </w:r>
      <w:r w:rsidR="00E53B4A" w:rsidRPr="004044A9">
        <w:t>a</w:t>
      </w:r>
      <w:r w:rsidRPr="004044A9">
        <w:t xml:space="preserve"> 633/10000 </w:t>
      </w:r>
      <w:r w:rsidR="004044A9" w:rsidRPr="004044A9">
        <w:t xml:space="preserve">dijela </w:t>
      </w:r>
      <w:proofErr w:type="spellStart"/>
      <w:r w:rsidR="004044A9" w:rsidRPr="004044A9">
        <w:t>suvl</w:t>
      </w:r>
      <w:proofErr w:type="spellEnd"/>
      <w:r w:rsidR="004044A9" w:rsidRPr="004044A9">
        <w:t>. na cijeloj nekretnini,</w:t>
      </w:r>
    </w:p>
    <w:p w:rsidRDefault="00D206A0" w:rsidP="003943AE" w:rsidR="004044A9" w:rsidRPr="004044A9">
      <w:pPr>
        <w:jc w:val="both"/>
      </w:pPr>
      <w:r w:rsidRPr="004044A9">
        <w:t xml:space="preserve">Poduložak 10 - 10. Etaža </w:t>
      </w:r>
      <w:r w:rsidR="00E53B4A" w:rsidRPr="004044A9">
        <w:t xml:space="preserve">494/10000 </w:t>
      </w:r>
      <w:r w:rsidRPr="004044A9">
        <w:t xml:space="preserve">- DESETI POSEBNI DIO: - Poslovni prostor na trećem katu zgrade, ukupne </w:t>
      </w:r>
      <w:proofErr w:type="spellStart"/>
      <w:r w:rsidRPr="004044A9">
        <w:t>netto</w:t>
      </w:r>
      <w:proofErr w:type="spellEnd"/>
      <w:r w:rsidRPr="004044A9">
        <w:t xml:space="preserve"> korisne površine od 382</w:t>
      </w:r>
      <w:r w:rsidR="00E53B4A" w:rsidRPr="004044A9">
        <w:t>.</w:t>
      </w:r>
      <w:r w:rsidRPr="004044A9">
        <w:t>30 m2, s</w:t>
      </w:r>
      <w:r w:rsidR="00E53B4A" w:rsidRPr="004044A9">
        <w:t>a</w:t>
      </w:r>
      <w:r w:rsidRPr="004044A9">
        <w:t xml:space="preserve"> 494/10000 </w:t>
      </w:r>
      <w:r w:rsidR="004044A9" w:rsidRPr="004044A9">
        <w:t xml:space="preserve">dijela </w:t>
      </w:r>
      <w:proofErr w:type="spellStart"/>
      <w:r w:rsidR="004044A9" w:rsidRPr="004044A9">
        <w:t>suvl</w:t>
      </w:r>
      <w:proofErr w:type="spellEnd"/>
      <w:r w:rsidR="004044A9" w:rsidRPr="004044A9">
        <w:t>. na cijeloj nekretnini,</w:t>
      </w:r>
    </w:p>
    <w:p w:rsidRDefault="00D206A0" w:rsidP="003943AE" w:rsidR="00D206A0" w:rsidRPr="004044A9">
      <w:pPr>
        <w:jc w:val="both"/>
      </w:pPr>
      <w:r w:rsidRPr="004044A9">
        <w:t xml:space="preserve">Poduložak 11 - 11. Etaža </w:t>
      </w:r>
      <w:r w:rsidR="00E53B4A" w:rsidRPr="004044A9">
        <w:t xml:space="preserve">205/10000 </w:t>
      </w:r>
      <w:r w:rsidRPr="004044A9">
        <w:t xml:space="preserve">- JEDANAESTI POSEBNI DIO: - Poslovni prostor na trećem katu zgrade, </w:t>
      </w:r>
      <w:proofErr w:type="spellStart"/>
      <w:r w:rsidRPr="004044A9">
        <w:t>netto</w:t>
      </w:r>
      <w:proofErr w:type="spellEnd"/>
      <w:r w:rsidRPr="004044A9">
        <w:t xml:space="preserve"> korisne površine od </w:t>
      </w:r>
      <w:smartTag w:element="metricconverter" w:uri="urn:schemas-microsoft-com:office:smarttags">
        <w:smartTagPr>
          <w:attr w:val="158.40 m2" w:name="ProductID"/>
        </w:smartTagPr>
        <w:r w:rsidRPr="004044A9">
          <w:t>158.40 m2</w:t>
        </w:r>
      </w:smartTag>
      <w:r w:rsidRPr="004044A9">
        <w:t>, s</w:t>
      </w:r>
      <w:r w:rsidR="00E53B4A" w:rsidRPr="004044A9">
        <w:t>a</w:t>
      </w:r>
      <w:r w:rsidRPr="004044A9">
        <w:t xml:space="preserve"> 205/10000 </w:t>
      </w:r>
      <w:r w:rsidR="004044A9" w:rsidRPr="004044A9">
        <w:t xml:space="preserve">dijela </w:t>
      </w:r>
      <w:proofErr w:type="spellStart"/>
      <w:r w:rsidR="004044A9" w:rsidRPr="004044A9">
        <w:t>suvl</w:t>
      </w:r>
      <w:proofErr w:type="spellEnd"/>
      <w:r w:rsidR="004044A9" w:rsidRPr="004044A9">
        <w:t>. na cijeloj nekretnini,</w:t>
      </w:r>
      <w:r w:rsidRPr="004044A9">
        <w:t xml:space="preserve">  </w:t>
      </w:r>
    </w:p>
    <w:p w:rsidRDefault="00D206A0" w:rsidP="003943AE" w:rsidR="00D206A0" w:rsidRPr="004044A9">
      <w:pPr>
        <w:jc w:val="both"/>
      </w:pPr>
      <w:r w:rsidRPr="004044A9">
        <w:t xml:space="preserve">Poduložak 12 - 12. Etaža </w:t>
      </w:r>
      <w:r w:rsidR="00E53B4A" w:rsidRPr="004044A9">
        <w:t xml:space="preserve">637/10000 </w:t>
      </w:r>
      <w:r w:rsidRPr="004044A9">
        <w:t xml:space="preserve">- DVANAESTI POSEBNI DIO: - Poslovni prostor na četvrtom katu zgrade, ukupne </w:t>
      </w:r>
      <w:proofErr w:type="spellStart"/>
      <w:r w:rsidRPr="004044A9">
        <w:t>netto</w:t>
      </w:r>
      <w:proofErr w:type="spellEnd"/>
      <w:r w:rsidRPr="004044A9">
        <w:t xml:space="preserve"> korisne površine </w:t>
      </w:r>
      <w:smartTag w:element="metricconverter" w:uri="urn:schemas-microsoft-com:office:smarttags">
        <w:smartTagPr>
          <w:attr w:val="493.59 m2" w:name="ProductID"/>
        </w:smartTagPr>
        <w:r w:rsidRPr="004044A9">
          <w:t>493.59 m2</w:t>
        </w:r>
      </w:smartTag>
      <w:r w:rsidRPr="004044A9">
        <w:t>, s</w:t>
      </w:r>
      <w:r w:rsidR="00E53B4A" w:rsidRPr="004044A9">
        <w:t>a</w:t>
      </w:r>
      <w:r w:rsidRPr="004044A9">
        <w:t xml:space="preserve"> 637/10000 </w:t>
      </w:r>
      <w:r w:rsidR="004044A9" w:rsidRPr="004044A9">
        <w:t xml:space="preserve">dijela </w:t>
      </w:r>
      <w:proofErr w:type="spellStart"/>
      <w:r w:rsidR="004044A9" w:rsidRPr="004044A9">
        <w:t>suvl</w:t>
      </w:r>
      <w:proofErr w:type="spellEnd"/>
      <w:r w:rsidR="004044A9" w:rsidRPr="004044A9">
        <w:t>. na cijeloj nekretnini,</w:t>
      </w:r>
      <w:r w:rsidRPr="004044A9">
        <w:t xml:space="preserve">  </w:t>
      </w:r>
    </w:p>
    <w:p w:rsidRDefault="00D206A0" w:rsidP="003943AE" w:rsidR="00D206A0" w:rsidRPr="004044A9">
      <w:pPr>
        <w:jc w:val="both"/>
      </w:pPr>
      <w:r w:rsidRPr="004044A9">
        <w:lastRenderedPageBreak/>
        <w:t xml:space="preserve">Poduložak 13 - 13. Etaža </w:t>
      </w:r>
      <w:r w:rsidR="00E53B4A" w:rsidRPr="004044A9">
        <w:t xml:space="preserve">464/10000 </w:t>
      </w:r>
      <w:r w:rsidRPr="004044A9">
        <w:t xml:space="preserve">- TRINAESTI POSEBNI DIO: - Poslovni prostor na četvrtom katu zgrade, </w:t>
      </w:r>
      <w:proofErr w:type="spellStart"/>
      <w:r w:rsidRPr="004044A9">
        <w:t>netto</w:t>
      </w:r>
      <w:proofErr w:type="spellEnd"/>
      <w:r w:rsidRPr="004044A9">
        <w:t xml:space="preserve"> korisne površine od 358</w:t>
      </w:r>
      <w:r w:rsidR="00E53B4A" w:rsidRPr="004044A9">
        <w:t>.</w:t>
      </w:r>
      <w:r w:rsidRPr="004044A9">
        <w:t>63 m2, s</w:t>
      </w:r>
      <w:r w:rsidR="00E53B4A" w:rsidRPr="004044A9">
        <w:t>a</w:t>
      </w:r>
      <w:r w:rsidRPr="004044A9">
        <w:t xml:space="preserve"> 464/10000 </w:t>
      </w:r>
      <w:r w:rsidR="004044A9" w:rsidRPr="004044A9">
        <w:t xml:space="preserve">dijela </w:t>
      </w:r>
      <w:proofErr w:type="spellStart"/>
      <w:r w:rsidR="004044A9" w:rsidRPr="004044A9">
        <w:t>suvl</w:t>
      </w:r>
      <w:proofErr w:type="spellEnd"/>
      <w:r w:rsidR="004044A9" w:rsidRPr="004044A9">
        <w:t>. na cijeloj nekretnini,</w:t>
      </w:r>
      <w:r w:rsidRPr="004044A9">
        <w:t xml:space="preserve"> </w:t>
      </w:r>
    </w:p>
    <w:p w:rsidRDefault="00D206A0" w:rsidP="003943AE" w:rsidR="00D206A0" w:rsidRPr="004044A9">
      <w:pPr>
        <w:jc w:val="both"/>
      </w:pPr>
      <w:r w:rsidRPr="004044A9">
        <w:t xml:space="preserve">Poduložak 14 - 14. Etaža </w:t>
      </w:r>
      <w:r w:rsidR="00E53B4A" w:rsidRPr="004044A9">
        <w:t xml:space="preserve">211/10000 </w:t>
      </w:r>
      <w:r w:rsidRPr="004044A9">
        <w:t xml:space="preserve">- ČETRNAESTI POSEBNI DIO: - Poslovni prostor na četvrtom katu zgrade ukupne </w:t>
      </w:r>
      <w:proofErr w:type="spellStart"/>
      <w:r w:rsidRPr="004044A9">
        <w:t>netto</w:t>
      </w:r>
      <w:proofErr w:type="spellEnd"/>
      <w:r w:rsidRPr="004044A9">
        <w:t xml:space="preserve"> korisne površine 170</w:t>
      </w:r>
      <w:r w:rsidR="00E53B4A" w:rsidRPr="004044A9">
        <w:t>.</w:t>
      </w:r>
      <w:r w:rsidRPr="004044A9">
        <w:t>74 m2, s</w:t>
      </w:r>
      <w:r w:rsidR="00E53B4A" w:rsidRPr="004044A9">
        <w:t>a</w:t>
      </w:r>
      <w:r w:rsidRPr="004044A9">
        <w:t xml:space="preserve"> 221/10000 </w:t>
      </w:r>
      <w:r w:rsidR="004044A9" w:rsidRPr="004044A9">
        <w:t xml:space="preserve">dijela </w:t>
      </w:r>
      <w:proofErr w:type="spellStart"/>
      <w:r w:rsidR="004044A9" w:rsidRPr="004044A9">
        <w:t>suvl</w:t>
      </w:r>
      <w:proofErr w:type="spellEnd"/>
      <w:r w:rsidR="004044A9" w:rsidRPr="004044A9">
        <w:t>. na cijeloj nekretnini,</w:t>
      </w:r>
      <w:r w:rsidRPr="004044A9">
        <w:t xml:space="preserve"> </w:t>
      </w:r>
    </w:p>
    <w:p w:rsidRDefault="00D206A0" w:rsidP="003943AE" w:rsidR="00D206A0" w:rsidRPr="004044A9">
      <w:pPr>
        <w:jc w:val="both"/>
      </w:pPr>
      <w:r w:rsidRPr="004044A9">
        <w:t xml:space="preserve">Poduložak 15 - 15. Etaža </w:t>
      </w:r>
      <w:r w:rsidR="00E53B4A" w:rsidRPr="004044A9">
        <w:t xml:space="preserve">616/10000 </w:t>
      </w:r>
      <w:r w:rsidRPr="004044A9">
        <w:t xml:space="preserve">- PETNAESTI POSEBNI DIO: - Poslovni prostor na petom katu zgrade, </w:t>
      </w:r>
      <w:proofErr w:type="spellStart"/>
      <w:r w:rsidRPr="004044A9">
        <w:t>netto</w:t>
      </w:r>
      <w:proofErr w:type="spellEnd"/>
      <w:r w:rsidRPr="004044A9">
        <w:t xml:space="preserve"> korisne površine od 476</w:t>
      </w:r>
      <w:r w:rsidR="00E53B4A" w:rsidRPr="004044A9">
        <w:t>.</w:t>
      </w:r>
      <w:r w:rsidRPr="004044A9">
        <w:t>80 m2, s</w:t>
      </w:r>
      <w:r w:rsidR="00E53B4A" w:rsidRPr="004044A9">
        <w:t>a</w:t>
      </w:r>
      <w:r w:rsidRPr="004044A9">
        <w:t xml:space="preserve"> 616/10000 </w:t>
      </w:r>
      <w:r w:rsidR="004044A9" w:rsidRPr="004044A9">
        <w:t xml:space="preserve">dijela </w:t>
      </w:r>
      <w:proofErr w:type="spellStart"/>
      <w:r w:rsidR="004044A9" w:rsidRPr="004044A9">
        <w:t>suvl</w:t>
      </w:r>
      <w:proofErr w:type="spellEnd"/>
      <w:r w:rsidR="004044A9" w:rsidRPr="004044A9">
        <w:t>. na cijeloj nekretnini,</w:t>
      </w:r>
      <w:r w:rsidRPr="004044A9">
        <w:t xml:space="preserve">; </w:t>
      </w:r>
    </w:p>
    <w:p w:rsidRDefault="00D206A0" w:rsidP="003943AE" w:rsidR="00D206A0" w:rsidRPr="004044A9">
      <w:pPr>
        <w:jc w:val="both"/>
      </w:pPr>
      <w:r w:rsidRPr="004044A9">
        <w:t xml:space="preserve">Poduložak 16 - 16. Etaža </w:t>
      </w:r>
      <w:r w:rsidR="00E53B4A" w:rsidRPr="004044A9">
        <w:t xml:space="preserve">451/10000 </w:t>
      </w:r>
      <w:r w:rsidRPr="004044A9">
        <w:t xml:space="preserve">- ŠESNAESTI POSEBNI DIO: - Poslovni prostor na petom katu, ukupne </w:t>
      </w:r>
      <w:proofErr w:type="spellStart"/>
      <w:r w:rsidRPr="004044A9">
        <w:t>netto</w:t>
      </w:r>
      <w:proofErr w:type="spellEnd"/>
      <w:r w:rsidRPr="004044A9">
        <w:t xml:space="preserve"> korisne površine od 349</w:t>
      </w:r>
      <w:r w:rsidR="00E53B4A" w:rsidRPr="004044A9">
        <w:t>.</w:t>
      </w:r>
      <w:r w:rsidRPr="004044A9">
        <w:t>25 m2, s</w:t>
      </w:r>
      <w:r w:rsidR="00E53B4A" w:rsidRPr="004044A9">
        <w:t>a</w:t>
      </w:r>
      <w:r w:rsidRPr="004044A9">
        <w:t xml:space="preserve"> 451/10000 </w:t>
      </w:r>
      <w:proofErr w:type="spellStart"/>
      <w:r w:rsidRPr="004044A9">
        <w:t>suvl</w:t>
      </w:r>
      <w:proofErr w:type="spellEnd"/>
      <w:r w:rsidR="00E53B4A" w:rsidRPr="004044A9">
        <w:t>.</w:t>
      </w:r>
      <w:r w:rsidRPr="004044A9">
        <w:t xml:space="preserve"> dijela na cijeloj nekretnini, </w:t>
      </w:r>
    </w:p>
    <w:p w:rsidRDefault="00D206A0" w:rsidP="003943AE" w:rsidR="004044A9" w:rsidRPr="004044A9">
      <w:pPr>
        <w:jc w:val="both"/>
      </w:pPr>
      <w:r w:rsidRPr="004044A9">
        <w:t xml:space="preserve">Poduložak 17 - 17. Etaža </w:t>
      </w:r>
      <w:r w:rsidR="00E53B4A" w:rsidRPr="004044A9">
        <w:t xml:space="preserve">234/10000 </w:t>
      </w:r>
      <w:r w:rsidRPr="004044A9">
        <w:t xml:space="preserve">- SEDAMNAESTI POSEBNI DIO: - Poslovni prostor na petom katu ukupne </w:t>
      </w:r>
      <w:proofErr w:type="spellStart"/>
      <w:r w:rsidRPr="004044A9">
        <w:t>netto</w:t>
      </w:r>
      <w:proofErr w:type="spellEnd"/>
      <w:r w:rsidRPr="004044A9">
        <w:t xml:space="preserve"> korisne površine 181</w:t>
      </w:r>
      <w:r w:rsidR="00E53B4A" w:rsidRPr="004044A9">
        <w:t>.</w:t>
      </w:r>
      <w:r w:rsidRPr="004044A9">
        <w:t>01 m2 s</w:t>
      </w:r>
      <w:r w:rsidR="00E53B4A" w:rsidRPr="004044A9">
        <w:t>a</w:t>
      </w:r>
      <w:r w:rsidRPr="004044A9">
        <w:t xml:space="preserve"> 234/10000 </w:t>
      </w:r>
      <w:r w:rsidR="004044A9" w:rsidRPr="004044A9">
        <w:t xml:space="preserve">dijela </w:t>
      </w:r>
      <w:proofErr w:type="spellStart"/>
      <w:r w:rsidR="004044A9" w:rsidRPr="004044A9">
        <w:t>suvl</w:t>
      </w:r>
      <w:proofErr w:type="spellEnd"/>
      <w:r w:rsidR="004044A9" w:rsidRPr="004044A9">
        <w:t>. na cijeloj nekretnini,</w:t>
      </w:r>
    </w:p>
    <w:p w:rsidRDefault="00D206A0" w:rsidP="003943AE" w:rsidR="004044A9" w:rsidRPr="004044A9">
      <w:pPr>
        <w:jc w:val="both"/>
      </w:pPr>
      <w:r w:rsidRPr="004044A9">
        <w:t xml:space="preserve">Poduložak 18 - 18. Etaža </w:t>
      </w:r>
      <w:r w:rsidR="00E53B4A" w:rsidRPr="004044A9">
        <w:t xml:space="preserve">877/10000 </w:t>
      </w:r>
      <w:r w:rsidRPr="004044A9">
        <w:t xml:space="preserve">- OSAMNAESTI POSEBNI DIO: - Poslovni prostor na šestom katu, </w:t>
      </w:r>
      <w:proofErr w:type="spellStart"/>
      <w:r w:rsidRPr="004044A9">
        <w:t>netto</w:t>
      </w:r>
      <w:proofErr w:type="spellEnd"/>
      <w:r w:rsidRPr="004044A9">
        <w:t xml:space="preserve"> korisne površine od 678</w:t>
      </w:r>
      <w:r w:rsidR="00E53B4A" w:rsidRPr="004044A9">
        <w:t>.</w:t>
      </w:r>
      <w:r w:rsidRPr="004044A9">
        <w:t>43 m2, s</w:t>
      </w:r>
      <w:r w:rsidR="00E53B4A" w:rsidRPr="004044A9">
        <w:t>a</w:t>
      </w:r>
      <w:r w:rsidRPr="004044A9">
        <w:t xml:space="preserve"> 877/10000 </w:t>
      </w:r>
      <w:r w:rsidR="004044A9" w:rsidRPr="004044A9">
        <w:t xml:space="preserve">dijela </w:t>
      </w:r>
      <w:proofErr w:type="spellStart"/>
      <w:r w:rsidR="004044A9" w:rsidRPr="004044A9">
        <w:t>suvl</w:t>
      </w:r>
      <w:proofErr w:type="spellEnd"/>
      <w:r w:rsidR="004044A9" w:rsidRPr="004044A9">
        <w:t>. na cijeloj nekretnini,</w:t>
      </w:r>
    </w:p>
    <w:p w:rsidRDefault="00D206A0" w:rsidP="003943AE" w:rsidR="004044A9" w:rsidRPr="004044A9">
      <w:pPr>
        <w:jc w:val="both"/>
      </w:pPr>
      <w:r w:rsidRPr="004044A9">
        <w:t xml:space="preserve">Poduložak 19 - 19. Etaža </w:t>
      </w:r>
      <w:r w:rsidR="00E53B4A" w:rsidRPr="004044A9">
        <w:t xml:space="preserve">261/10000 </w:t>
      </w:r>
      <w:r w:rsidRPr="004044A9">
        <w:t xml:space="preserve">- DEVETNAESTI POSEBNI DIO: - Poslovni prostor na šestom katu </w:t>
      </w:r>
      <w:proofErr w:type="spellStart"/>
      <w:r w:rsidRPr="004044A9">
        <w:t>netto</w:t>
      </w:r>
      <w:proofErr w:type="spellEnd"/>
      <w:r w:rsidRPr="004044A9">
        <w:t xml:space="preserve"> korisne površine od 201</w:t>
      </w:r>
      <w:r w:rsidR="00E53B4A" w:rsidRPr="004044A9">
        <w:t>.</w:t>
      </w:r>
      <w:r w:rsidRPr="004044A9">
        <w:t xml:space="preserve">59 m2 sa 261/10000 </w:t>
      </w:r>
      <w:r w:rsidR="004044A9" w:rsidRPr="004044A9">
        <w:t xml:space="preserve">dijela </w:t>
      </w:r>
      <w:proofErr w:type="spellStart"/>
      <w:r w:rsidR="004044A9" w:rsidRPr="004044A9">
        <w:t>suvl</w:t>
      </w:r>
      <w:proofErr w:type="spellEnd"/>
      <w:r w:rsidR="004044A9" w:rsidRPr="004044A9">
        <w:t>. na cijeloj nekretnini,</w:t>
      </w:r>
    </w:p>
    <w:p w:rsidRDefault="00D206A0" w:rsidP="003943AE" w:rsidR="00D206A0" w:rsidRPr="004044A9">
      <w:pPr>
        <w:jc w:val="both"/>
      </w:pPr>
      <w:r w:rsidRPr="004044A9">
        <w:t xml:space="preserve">Poduložak 28 – 28. Etaža </w:t>
      </w:r>
      <w:r w:rsidR="00E53B4A" w:rsidRPr="004044A9">
        <w:t xml:space="preserve">32/10000 </w:t>
      </w:r>
      <w:r w:rsidRPr="004044A9">
        <w:t xml:space="preserve">- </w:t>
      </w:r>
      <w:r w:rsidR="00E53B4A" w:rsidRPr="004044A9">
        <w:t>Poslovni prostor 5 B- na I. katu, koji se sastoji od: kancelarije, ukupne površine 25</w:t>
      </w:r>
      <w:r w:rsidR="004044A9" w:rsidRPr="004044A9">
        <w:t>.</w:t>
      </w:r>
      <w:r w:rsidR="00E53B4A" w:rsidRPr="004044A9">
        <w:t>34 m2 (na tlocrtu prvog kata označen plavom bojom);</w:t>
      </w:r>
      <w:r w:rsidRPr="004044A9">
        <w:t xml:space="preserve">, </w:t>
      </w:r>
    </w:p>
    <w:p w:rsidRDefault="00D206A0" w:rsidP="003943AE" w:rsidR="00E53B4A" w:rsidRPr="004044A9">
      <w:pPr>
        <w:jc w:val="both"/>
      </w:pPr>
      <w:r w:rsidRPr="004044A9">
        <w:t xml:space="preserve">Poduložak 29 – 29. Etaža </w:t>
      </w:r>
      <w:r w:rsidR="00E53B4A" w:rsidRPr="004044A9">
        <w:rPr>
          <w:bCs/>
        </w:rPr>
        <w:t xml:space="preserve">374/10000 </w:t>
      </w:r>
      <w:r w:rsidRPr="004044A9">
        <w:t xml:space="preserve">- </w:t>
      </w:r>
      <w:r w:rsidR="00E53B4A" w:rsidRPr="004044A9">
        <w:t xml:space="preserve">Poslovni prostor 4 A-V </w:t>
      </w:r>
      <w:proofErr w:type="spellStart"/>
      <w:r w:rsidR="00E53B4A" w:rsidRPr="004044A9">
        <w:t>Ships</w:t>
      </w:r>
      <w:proofErr w:type="spellEnd"/>
      <w:r w:rsidR="00E53B4A" w:rsidRPr="004044A9">
        <w:t xml:space="preserve">, na I. katu, koji se sastoji od: 2 hodnika, 11 kancelarija, </w:t>
      </w:r>
      <w:proofErr w:type="spellStart"/>
      <w:r w:rsidR="00E53B4A" w:rsidRPr="004044A9">
        <w:t>wc</w:t>
      </w:r>
      <w:proofErr w:type="spellEnd"/>
      <w:r w:rsidR="00E53B4A" w:rsidRPr="004044A9">
        <w:t xml:space="preserve">-m, </w:t>
      </w:r>
      <w:proofErr w:type="spellStart"/>
      <w:r w:rsidR="00E53B4A" w:rsidRPr="004044A9">
        <w:t>wc</w:t>
      </w:r>
      <w:proofErr w:type="spellEnd"/>
      <w:r w:rsidR="00E53B4A" w:rsidRPr="004044A9">
        <w:t>-ž i 3 balkona, ukupne površine 297,73 m2 (na tlocrtu prvog kata označen svjetlo zelenom bojom)</w:t>
      </w:r>
      <w:r w:rsidR="004044A9">
        <w:t>.</w:t>
      </w:r>
    </w:p>
    <w:p w:rsidRDefault="007D32C0" w:rsidP="003943AE" w:rsidR="007D32C0" w:rsidRPr="004044A9">
      <w:pPr>
        <w:jc w:val="both"/>
      </w:pPr>
      <w:r w:rsidRPr="004044A9">
        <w:rPr>
          <w:rFonts w:eastAsia="MS Mincho"/>
        </w:rPr>
        <w:t>Utvrđena vrijednost nekretnin</w:t>
      </w:r>
      <w:r w:rsidR="001C4547" w:rsidRPr="004044A9">
        <w:rPr>
          <w:rFonts w:eastAsia="MS Mincho"/>
        </w:rPr>
        <w:t>a</w:t>
      </w:r>
      <w:r w:rsidRPr="004044A9">
        <w:rPr>
          <w:rFonts w:eastAsia="MS Mincho"/>
        </w:rPr>
        <w:t xml:space="preserve"> </w:t>
      </w:r>
      <w:r w:rsidR="00BF6EC2" w:rsidRPr="004044A9">
        <w:rPr>
          <w:rFonts w:eastAsia="MS Mincho"/>
        </w:rPr>
        <w:t xml:space="preserve">iznosi </w:t>
      </w:r>
      <w:r w:rsidR="00EB6A45">
        <w:rPr>
          <w:rFonts w:eastAsia="MS Mincho"/>
        </w:rPr>
        <w:t>4</w:t>
      </w:r>
      <w:r w:rsidR="004A24B6" w:rsidRPr="004044A9">
        <w:t>.</w:t>
      </w:r>
      <w:r w:rsidR="00EB6A45">
        <w:t>5</w:t>
      </w:r>
      <w:r w:rsidR="00F4637C" w:rsidRPr="004044A9">
        <w:t>00</w:t>
      </w:r>
      <w:r w:rsidR="004A24B6" w:rsidRPr="004044A9">
        <w:t>.000</w:t>
      </w:r>
      <w:r w:rsidR="00B21552" w:rsidRPr="004044A9">
        <w:t>,00</w:t>
      </w:r>
      <w:r w:rsidRPr="004044A9">
        <w:t xml:space="preserve"> EUR-a u protuvrijednosti kuna prema sre</w:t>
      </w:r>
      <w:r w:rsidR="00BF6EC2" w:rsidRPr="004044A9">
        <w:t>d</w:t>
      </w:r>
      <w:r w:rsidRPr="004044A9">
        <w:t>njem tečaju HNB na dan prodaje.</w:t>
      </w:r>
    </w:p>
    <w:p w:rsidRDefault="004044A9" w:rsidP="0012380B" w:rsidR="004044A9">
      <w:pPr>
        <w:jc w:val="both"/>
      </w:pPr>
    </w:p>
    <w:p w:rsidRDefault="004044A9" w:rsidP="0012380B" w:rsidR="004044A9">
      <w:pPr>
        <w:jc w:val="both"/>
      </w:pPr>
      <w:r>
        <w:t>2.</w:t>
      </w:r>
      <w:r>
        <w:tab/>
      </w:r>
      <w:r w:rsidRPr="004044A9">
        <w:t>Posebn</w:t>
      </w:r>
      <w:r>
        <w:t xml:space="preserve">i </w:t>
      </w:r>
      <w:r w:rsidRPr="004044A9">
        <w:t>di</w:t>
      </w:r>
      <w:r>
        <w:t>o</w:t>
      </w:r>
      <w:r w:rsidRPr="004044A9">
        <w:t xml:space="preserve"> ukupne neto površine </w:t>
      </w:r>
      <w:r>
        <w:t xml:space="preserve">550,21 </w:t>
      </w:r>
      <w:r w:rsidRPr="004044A9">
        <w:t xml:space="preserve">m2, </w:t>
      </w:r>
      <w:r>
        <w:t xml:space="preserve">upisan </w:t>
      </w:r>
      <w:r w:rsidRPr="004044A9">
        <w:t>ka</w:t>
      </w:r>
      <w:r>
        <w:t>k</w:t>
      </w:r>
      <w:r w:rsidRPr="004044A9">
        <w:t>o slijedi:</w:t>
      </w:r>
    </w:p>
    <w:p w:rsidRDefault="0012380B" w:rsidP="0012380B" w:rsidR="0012380B" w:rsidRPr="004044A9">
      <w:pPr>
        <w:jc w:val="both"/>
      </w:pPr>
      <w:r w:rsidRPr="004044A9">
        <w:t xml:space="preserve">Poduložak 26 - </w:t>
      </w:r>
      <w:r w:rsidRPr="004044A9">
        <w:rPr>
          <w:bCs/>
        </w:rPr>
        <w:t xml:space="preserve">26. ETAŽA 698/10000 </w:t>
      </w:r>
      <w:r w:rsidRPr="004044A9">
        <w:t xml:space="preserve">Poslovni prostor 2 G-Kongresna dvorana, u prizemlju, koji se sastoji od: 2 hodnika, 4 </w:t>
      </w:r>
      <w:proofErr w:type="spellStart"/>
      <w:r w:rsidRPr="004044A9">
        <w:t>predprostora</w:t>
      </w:r>
      <w:proofErr w:type="spellEnd"/>
      <w:r w:rsidRPr="004044A9">
        <w:t xml:space="preserve">, dvorane, kotlovnice, 4 spremišta, </w:t>
      </w:r>
      <w:proofErr w:type="spellStart"/>
      <w:r w:rsidRPr="004044A9">
        <w:t>wc</w:t>
      </w:r>
      <w:proofErr w:type="spellEnd"/>
      <w:r w:rsidRPr="004044A9">
        <w:t xml:space="preserve">-m i </w:t>
      </w:r>
      <w:proofErr w:type="spellStart"/>
      <w:r w:rsidRPr="004044A9">
        <w:t>wc</w:t>
      </w:r>
      <w:proofErr w:type="spellEnd"/>
      <w:r w:rsidRPr="004044A9">
        <w:t xml:space="preserve">-ž i 2 </w:t>
      </w:r>
      <w:proofErr w:type="spellStart"/>
      <w:r w:rsidRPr="004044A9">
        <w:t>predprostora</w:t>
      </w:r>
      <w:proofErr w:type="spellEnd"/>
      <w:r w:rsidRPr="004044A9">
        <w:t xml:space="preserve"> za rezervoare, ukupne površine 539,51 m2, kojem pripadaju kao sporedni dijelovi: -spremište (u prizemlju) površine 4,19 m2;-stepenište (u prizemlju), površine 6,51 m2; (na tlocrtu označen svjetlo smeđom bojom),  ukupne površine 550,21 m2.</w:t>
      </w:r>
    </w:p>
    <w:p w:rsidRDefault="0012380B" w:rsidP="0012380B" w:rsidR="0012380B" w:rsidRPr="004044A9">
      <w:pPr>
        <w:jc w:val="both"/>
      </w:pPr>
      <w:r w:rsidRPr="004044A9">
        <w:rPr>
          <w:rFonts w:eastAsia="MS Mincho"/>
        </w:rPr>
        <w:t>Utvrđena vrijednost nekretnin</w:t>
      </w:r>
      <w:r w:rsidR="00240E09">
        <w:rPr>
          <w:rFonts w:eastAsia="MS Mincho"/>
        </w:rPr>
        <w:t>e</w:t>
      </w:r>
      <w:r w:rsidRPr="004044A9">
        <w:rPr>
          <w:rFonts w:eastAsia="MS Mincho"/>
        </w:rPr>
        <w:t xml:space="preserve"> iznosi </w:t>
      </w:r>
      <w:r w:rsidR="00EB6A45">
        <w:rPr>
          <w:rFonts w:eastAsia="MS Mincho"/>
        </w:rPr>
        <w:t>450</w:t>
      </w:r>
      <w:r w:rsidRPr="004044A9">
        <w:t>.000,00 EUR-a u protuvrijednosti kuna prema srednjem tečaju HNB na dan prodaje.</w:t>
      </w:r>
    </w:p>
    <w:p w:rsidRDefault="00B45460" w:rsidP="003943AE" w:rsidR="00B45460" w:rsidRPr="004044A9">
      <w:pPr>
        <w:jc w:val="both"/>
      </w:pPr>
    </w:p>
    <w:p w:rsidRDefault="007D32C0" w:rsidP="003943AE" w:rsidR="003D085B" w:rsidRPr="00F4637C">
      <w:pPr>
        <w:jc w:val="both"/>
        <w:rPr>
          <w:rFonts w:eastAsia="MS Mincho"/>
        </w:rPr>
      </w:pPr>
      <w:r w:rsidRPr="00F4637C">
        <w:rPr>
          <w:rFonts w:eastAsia="MS Mincho"/>
        </w:rPr>
        <w:t>I</w:t>
      </w:r>
      <w:r w:rsidR="003D085B" w:rsidRPr="00F4637C">
        <w:rPr>
          <w:rFonts w:eastAsia="MS Mincho"/>
        </w:rPr>
        <w:t>I.</w:t>
      </w:r>
      <w:r w:rsidR="003D085B" w:rsidRPr="00F4637C">
        <w:rPr>
          <w:rFonts w:eastAsia="MS Mincho"/>
        </w:rPr>
        <w:tab/>
        <w:t xml:space="preserve">Nekretnine </w:t>
      </w:r>
      <w:r w:rsidR="00085B05" w:rsidRPr="00F4637C">
        <w:rPr>
          <w:rFonts w:eastAsia="MS Mincho"/>
        </w:rPr>
        <w:t xml:space="preserve">opisane pod točkom I. izreke ovog zaključka </w:t>
      </w:r>
      <w:r w:rsidR="003D085B" w:rsidRPr="00F4637C">
        <w:rPr>
          <w:rFonts w:eastAsia="MS Mincho"/>
        </w:rPr>
        <w:t>proda</w:t>
      </w:r>
      <w:r w:rsidR="002C74E0" w:rsidRPr="00F4637C">
        <w:rPr>
          <w:rFonts w:eastAsia="MS Mincho"/>
        </w:rPr>
        <w:t xml:space="preserve">t će se </w:t>
      </w:r>
      <w:r w:rsidR="003D085B" w:rsidRPr="00F4637C">
        <w:rPr>
          <w:rFonts w:eastAsia="MS Mincho"/>
        </w:rPr>
        <w:t>na usmenoj javnoj dražbi</w:t>
      </w:r>
      <w:r w:rsidR="002C74E0" w:rsidRPr="00F4637C">
        <w:rPr>
          <w:rFonts w:eastAsia="MS Mincho"/>
        </w:rPr>
        <w:t xml:space="preserve">, a </w:t>
      </w:r>
      <w:r w:rsidR="000C5A46" w:rsidRPr="00F4637C">
        <w:rPr>
          <w:rFonts w:eastAsia="MS Mincho"/>
        </w:rPr>
        <w:t>r</w:t>
      </w:r>
      <w:r w:rsidR="003D085B" w:rsidRPr="00F4637C">
        <w:rPr>
          <w:rFonts w:eastAsia="MS Mincho"/>
        </w:rPr>
        <w:t>očište za prodaju održat će se dana</w:t>
      </w:r>
    </w:p>
    <w:p w:rsidRDefault="003D085B" w:rsidP="003943AE" w:rsidR="003D085B" w:rsidRPr="00F4637C">
      <w:pPr>
        <w:jc w:val="both"/>
        <w:rPr>
          <w:rFonts w:eastAsia="MS Mincho"/>
        </w:rPr>
      </w:pPr>
    </w:p>
    <w:p w:rsidRDefault="00EB6A45" w:rsidP="003943AE" w:rsidR="002F156C" w:rsidRPr="00F4637C">
      <w:pPr>
        <w:jc w:val="center"/>
        <w:rPr>
          <w:rFonts w:eastAsia="MS Mincho"/>
        </w:rPr>
      </w:pPr>
      <w:r>
        <w:rPr>
          <w:rFonts w:eastAsia="MS Mincho"/>
        </w:rPr>
        <w:t xml:space="preserve">9. veljače </w:t>
      </w:r>
      <w:r w:rsidR="00382F29">
        <w:rPr>
          <w:rFonts w:eastAsia="MS Mincho"/>
        </w:rPr>
        <w:t>201</w:t>
      </w:r>
      <w:r>
        <w:rPr>
          <w:rFonts w:eastAsia="MS Mincho"/>
        </w:rPr>
        <w:t>6</w:t>
      </w:r>
      <w:r w:rsidR="00D00C15" w:rsidRPr="000C46DF">
        <w:rPr>
          <w:rFonts w:eastAsia="MS Mincho"/>
        </w:rPr>
        <w:t xml:space="preserve">. godine u </w:t>
      </w:r>
      <w:r w:rsidR="002F02A4">
        <w:rPr>
          <w:rFonts w:eastAsia="MS Mincho"/>
        </w:rPr>
        <w:t>10</w:t>
      </w:r>
      <w:r w:rsidR="00D00C15">
        <w:rPr>
          <w:rFonts w:eastAsia="MS Mincho"/>
        </w:rPr>
        <w:t>,00</w:t>
      </w:r>
      <w:r w:rsidR="00D00C15" w:rsidRPr="000C46DF">
        <w:rPr>
          <w:rFonts w:eastAsia="MS Mincho"/>
        </w:rPr>
        <w:t xml:space="preserve"> sati</w:t>
      </w:r>
      <w:r w:rsidR="00D00C15">
        <w:rPr>
          <w:rFonts w:eastAsia="MS Mincho"/>
        </w:rPr>
        <w:t xml:space="preserve"> </w:t>
      </w:r>
    </w:p>
    <w:p w:rsidRDefault="002F156C" w:rsidP="003943AE" w:rsidR="003D085B" w:rsidRPr="00F4637C">
      <w:pPr>
        <w:jc w:val="center"/>
        <w:rPr>
          <w:rFonts w:eastAsia="MS Mincho"/>
        </w:rPr>
      </w:pPr>
      <w:r w:rsidRPr="00F4637C">
        <w:rPr>
          <w:rFonts w:eastAsia="MS Mincho"/>
        </w:rPr>
        <w:t>u zgradi Trgovačkog suda u Rijeci, Zadarska 1 i 3, soba br. 11, prvi kat</w:t>
      </w:r>
    </w:p>
    <w:p w:rsidRDefault="003D085B" w:rsidP="003943AE" w:rsidR="003D085B" w:rsidRPr="00F4637C">
      <w:pPr>
        <w:jc w:val="both"/>
        <w:rPr>
          <w:rFonts w:eastAsia="MS Mincho"/>
        </w:rPr>
      </w:pPr>
    </w:p>
    <w:p w:rsidRDefault="00771E80" w:rsidP="003943AE" w:rsidR="003D085B" w:rsidRPr="00F4637C">
      <w:pPr>
        <w:jc w:val="both"/>
        <w:rPr>
          <w:color w:val="000000"/>
        </w:rPr>
      </w:pPr>
      <w:r w:rsidRPr="00F4637C">
        <w:rPr>
          <w:rFonts w:eastAsia="MS Mincho"/>
        </w:rPr>
        <w:t>III</w:t>
      </w:r>
      <w:r w:rsidR="003D085B" w:rsidRPr="00F4637C">
        <w:rPr>
          <w:rFonts w:eastAsia="MS Mincho"/>
        </w:rPr>
        <w:t>.</w:t>
      </w:r>
      <w:r w:rsidR="003D085B" w:rsidRPr="00F4637C">
        <w:rPr>
          <w:rFonts w:eastAsia="MS Mincho"/>
        </w:rPr>
        <w:tab/>
        <w:t xml:space="preserve">Ovaj zaključak bit će objavljen na </w:t>
      </w:r>
      <w:r w:rsidR="00EB6A45">
        <w:rPr>
          <w:rFonts w:eastAsia="MS Mincho"/>
        </w:rPr>
        <w:t xml:space="preserve">mrežnoj stranici e-oglasne ploče </w:t>
      </w:r>
      <w:r w:rsidR="003D085B" w:rsidRPr="00F4637C">
        <w:rPr>
          <w:rFonts w:eastAsia="MS Mincho"/>
        </w:rPr>
        <w:t>suda</w:t>
      </w:r>
      <w:r w:rsidR="00616F7D" w:rsidRPr="00F4637C">
        <w:rPr>
          <w:rFonts w:eastAsia="MS Mincho"/>
        </w:rPr>
        <w:t>,</w:t>
      </w:r>
      <w:r w:rsidR="003D085B" w:rsidRPr="00F4637C">
        <w:rPr>
          <w:rFonts w:eastAsia="MS Mincho"/>
        </w:rPr>
        <w:t xml:space="preserve"> </w:t>
      </w:r>
      <w:r w:rsidR="00266953" w:rsidRPr="00F4637C">
        <w:rPr>
          <w:rFonts w:eastAsia="MS Mincho"/>
        </w:rPr>
        <w:t xml:space="preserve">web </w:t>
      </w:r>
      <w:r w:rsidR="002F156C" w:rsidRPr="00F4637C">
        <w:rPr>
          <w:rFonts w:eastAsia="MS Mincho"/>
        </w:rPr>
        <w:t>stečaju</w:t>
      </w:r>
      <w:r w:rsidR="00266953" w:rsidRPr="00F4637C">
        <w:rPr>
          <w:rFonts w:eastAsia="MS Mincho"/>
        </w:rPr>
        <w:t xml:space="preserve">, te </w:t>
      </w:r>
      <w:r w:rsidR="00266953" w:rsidRPr="00F4637C">
        <w:rPr>
          <w:color w:val="000000"/>
        </w:rPr>
        <w:t>u sredstvima javnoga priopćavanja.</w:t>
      </w:r>
    </w:p>
    <w:p w:rsidRDefault="00266953" w:rsidP="003943AE" w:rsidR="00266953" w:rsidRPr="00F4637C">
      <w:pPr>
        <w:jc w:val="both"/>
        <w:rPr>
          <w:rFonts w:eastAsia="MS Mincho"/>
        </w:rPr>
      </w:pPr>
    </w:p>
    <w:p w:rsidRDefault="00771E80" w:rsidP="003943AE" w:rsidR="003D085B" w:rsidRPr="00F4637C">
      <w:pPr>
        <w:jc w:val="both"/>
      </w:pPr>
      <w:r w:rsidRPr="00F4637C">
        <w:rPr>
          <w:rFonts w:eastAsia="MS Mincho"/>
        </w:rPr>
        <w:t>I</w:t>
      </w:r>
      <w:r w:rsidR="003D085B" w:rsidRPr="00F4637C">
        <w:rPr>
          <w:rFonts w:eastAsia="MS Mincho"/>
        </w:rPr>
        <w:t>V.</w:t>
      </w:r>
      <w:r w:rsidR="003D085B" w:rsidRPr="00F4637C">
        <w:rPr>
          <w:rFonts w:eastAsia="MS Mincho"/>
        </w:rPr>
        <w:tab/>
        <w:t>Uvjeti prodaje</w:t>
      </w:r>
      <w:r w:rsidR="003D085B" w:rsidRPr="00F4637C">
        <w:t>:</w:t>
      </w:r>
    </w:p>
    <w:p w:rsidRDefault="00266953" w:rsidP="003943AE" w:rsidR="00266953" w:rsidRPr="00F4637C">
      <w:pPr>
        <w:jc w:val="both"/>
      </w:pPr>
    </w:p>
    <w:p w:rsidRDefault="00266953" w:rsidP="003943AE" w:rsidR="002F156C" w:rsidRPr="00F4637C">
      <w:pPr>
        <w:jc w:val="both"/>
        <w:rPr>
          <w:rFonts w:eastAsia="MS Mincho"/>
        </w:rPr>
      </w:pPr>
      <w:r w:rsidRPr="00F4637C">
        <w:rPr>
          <w:rFonts w:eastAsia="MS Mincho"/>
        </w:rPr>
        <w:lastRenderedPageBreak/>
        <w:t>1.</w:t>
      </w:r>
      <w:r w:rsidRPr="00F4637C">
        <w:rPr>
          <w:rFonts w:eastAsia="MS Mincho"/>
        </w:rPr>
        <w:tab/>
      </w:r>
      <w:r w:rsidR="002F156C" w:rsidRPr="00F4637C">
        <w:rPr>
          <w:rFonts w:eastAsia="MS Mincho"/>
        </w:rPr>
        <w:t xml:space="preserve">Prodaju se nekretnine </w:t>
      </w:r>
      <w:r w:rsidR="000040F9" w:rsidRPr="00F4637C">
        <w:rPr>
          <w:rFonts w:eastAsia="MS Mincho"/>
        </w:rPr>
        <w:t xml:space="preserve">dužnika </w:t>
      </w:r>
      <w:r w:rsidR="002F156C" w:rsidRPr="00F4637C">
        <w:rPr>
          <w:rFonts w:eastAsia="MS Mincho"/>
        </w:rPr>
        <w:t>opisane pod točkom I. izreke ovog zaključka prema vrijednosti koja je određena u toj točci</w:t>
      </w:r>
      <w:r w:rsidR="00B52051" w:rsidRPr="00F4637C">
        <w:rPr>
          <w:rFonts w:eastAsia="MS Mincho"/>
        </w:rPr>
        <w:t>.</w:t>
      </w:r>
    </w:p>
    <w:p w:rsidRDefault="00B553BB" w:rsidP="003943AE" w:rsidR="00B553BB" w:rsidRPr="00F4637C">
      <w:pPr>
        <w:jc w:val="both"/>
        <w:rPr>
          <w:rFonts w:eastAsia="MS Mincho"/>
        </w:rPr>
      </w:pPr>
      <w:r w:rsidRPr="00F4637C">
        <w:rPr>
          <w:rFonts w:eastAsia="MS Mincho"/>
        </w:rPr>
        <w:t>2</w:t>
      </w:r>
      <w:r w:rsidR="002F156C" w:rsidRPr="00F4637C">
        <w:rPr>
          <w:rFonts w:eastAsia="MS Mincho"/>
        </w:rPr>
        <w:t xml:space="preserve">.      </w:t>
      </w:r>
      <w:r w:rsidRPr="00F4637C">
        <w:rPr>
          <w:rFonts w:eastAsia="MS Mincho"/>
        </w:rPr>
        <w:t xml:space="preserve">Nekretnine označene pod točkom I. na ročištu za dražbu ne mogu se prodati za </w:t>
      </w:r>
      <w:r w:rsidR="00C42FCD">
        <w:rPr>
          <w:rFonts w:eastAsia="MS Mincho"/>
        </w:rPr>
        <w:t xml:space="preserve">cijenu </w:t>
      </w:r>
      <w:r w:rsidRPr="00F4637C">
        <w:rPr>
          <w:rFonts w:eastAsia="MS Mincho"/>
        </w:rPr>
        <w:t xml:space="preserve">nižu od </w:t>
      </w:r>
      <w:r w:rsidR="001C4547">
        <w:rPr>
          <w:rFonts w:eastAsia="MS Mincho"/>
        </w:rPr>
        <w:t>utvrđene vrijednosti</w:t>
      </w:r>
      <w:r w:rsidRPr="00F4637C">
        <w:t>.</w:t>
      </w:r>
    </w:p>
    <w:p w:rsidRDefault="00B553BB" w:rsidP="003943AE" w:rsidR="00B553BB" w:rsidRPr="00F4637C">
      <w:pPr>
        <w:jc w:val="both"/>
        <w:rPr>
          <w:rFonts w:eastAsia="MS Mincho"/>
        </w:rPr>
      </w:pPr>
      <w:r w:rsidRPr="00F4637C">
        <w:rPr>
          <w:rFonts w:eastAsia="MS Mincho"/>
        </w:rPr>
        <w:t xml:space="preserve">3.     </w:t>
      </w:r>
      <w:r w:rsidR="001C4547">
        <w:rPr>
          <w:rFonts w:eastAsia="MS Mincho"/>
        </w:rPr>
        <w:t xml:space="preserve"> </w:t>
      </w:r>
      <w:r w:rsidRPr="00F4637C">
        <w:rPr>
          <w:rFonts w:eastAsia="MS Mincho"/>
        </w:rPr>
        <w:t xml:space="preserve">Nekretnine </w:t>
      </w:r>
      <w:r w:rsidR="001C4547">
        <w:rPr>
          <w:rFonts w:eastAsia="MS Mincho"/>
        </w:rPr>
        <w:t xml:space="preserve"> </w:t>
      </w:r>
      <w:r w:rsidRPr="00F4637C">
        <w:rPr>
          <w:rFonts w:eastAsia="MS Mincho"/>
        </w:rPr>
        <w:t>će se prodati putem javne dražbe</w:t>
      </w:r>
      <w:r w:rsidR="008B0B96" w:rsidRPr="00F4637C">
        <w:rPr>
          <w:rFonts w:eastAsia="MS Mincho"/>
        </w:rPr>
        <w:t>, time da će se ročište održati iako na njemu sudjeluje samo jedan ponuditelj</w:t>
      </w:r>
      <w:r w:rsidRPr="00F4637C">
        <w:rPr>
          <w:rFonts w:eastAsia="MS Mincho"/>
        </w:rPr>
        <w:t>.</w:t>
      </w:r>
    </w:p>
    <w:p w:rsidRDefault="00025364" w:rsidP="003943AE" w:rsidR="00025364" w:rsidRPr="00F4637C">
      <w:pPr>
        <w:jc w:val="both"/>
        <w:rPr>
          <w:color w:val="000000"/>
        </w:rPr>
      </w:pPr>
      <w:r w:rsidRPr="00F4637C">
        <w:rPr>
          <w:rFonts w:eastAsia="MS Mincho"/>
        </w:rPr>
        <w:t>4.</w:t>
      </w:r>
      <w:r w:rsidRPr="00F4637C">
        <w:rPr>
          <w:rFonts w:eastAsia="MS Mincho"/>
        </w:rPr>
        <w:tab/>
        <w:t>U</w:t>
      </w:r>
      <w:r w:rsidRPr="00F4637C">
        <w:rPr>
          <w:color w:val="000000"/>
        </w:rPr>
        <w:t>govori o najmu ili zakupu koje je sklopio stečajni upravitelj na dijelu predmetnih nekretnina prestaju pravomoćnošću rješenja o dosudi nekretnine kupcu.</w:t>
      </w:r>
    </w:p>
    <w:p w:rsidRDefault="008212EF" w:rsidP="003943AE" w:rsidR="008212EF" w:rsidRPr="00F4637C">
      <w:pPr>
        <w:jc w:val="both"/>
        <w:rPr>
          <w:color w:val="000000"/>
        </w:rPr>
      </w:pPr>
      <w:r w:rsidRPr="00F4637C">
        <w:t>5</w:t>
      </w:r>
      <w:r w:rsidR="00025364" w:rsidRPr="00F4637C">
        <w:t>.</w:t>
      </w:r>
      <w:r w:rsidRPr="00F4637C">
        <w:tab/>
        <w:t xml:space="preserve">Imovina se prodaje po principu viđeno kupljeno što isključuje sve naknadne prigovore kupca na nedostatke, pravne ili činjenične naravi. </w:t>
      </w:r>
    </w:p>
    <w:p w:rsidRDefault="008212EF" w:rsidP="003943AE" w:rsidR="000C5A46" w:rsidRPr="00F4637C">
      <w:pPr>
        <w:jc w:val="both"/>
      </w:pPr>
      <w:r w:rsidRPr="00F4637C">
        <w:rPr>
          <w:rFonts w:eastAsia="MS Mincho"/>
        </w:rPr>
        <w:t>6</w:t>
      </w:r>
      <w:r w:rsidR="005464C9" w:rsidRPr="00F4637C">
        <w:rPr>
          <w:rFonts w:eastAsia="MS Mincho"/>
        </w:rPr>
        <w:t>.</w:t>
      </w:r>
      <w:r w:rsidR="008B0B96" w:rsidRPr="00F4637C">
        <w:rPr>
          <w:rFonts w:eastAsia="MS Mincho"/>
        </w:rPr>
        <w:tab/>
      </w:r>
      <w:r w:rsidR="005464C9" w:rsidRPr="00F4637C">
        <w:rPr>
          <w:rFonts w:eastAsia="MS Mincho"/>
        </w:rPr>
        <w:t xml:space="preserve">Kupac je obvezan položiti </w:t>
      </w:r>
      <w:proofErr w:type="spellStart"/>
      <w:r w:rsidR="005464C9" w:rsidRPr="00F4637C">
        <w:rPr>
          <w:rFonts w:eastAsia="MS Mincho"/>
        </w:rPr>
        <w:t>kupovninu</w:t>
      </w:r>
      <w:proofErr w:type="spellEnd"/>
      <w:r w:rsidR="005464C9" w:rsidRPr="00F4637C">
        <w:rPr>
          <w:rFonts w:eastAsia="MS Mincho"/>
        </w:rPr>
        <w:t xml:space="preserve"> u roku od </w:t>
      </w:r>
      <w:r w:rsidR="003F0741" w:rsidRPr="00F4637C">
        <w:rPr>
          <w:rFonts w:eastAsia="MS Mincho"/>
        </w:rPr>
        <w:t>3</w:t>
      </w:r>
      <w:r w:rsidR="005464C9" w:rsidRPr="00F4637C">
        <w:rPr>
          <w:rFonts w:eastAsia="MS Mincho"/>
        </w:rPr>
        <w:t xml:space="preserve">0 dana </w:t>
      </w:r>
      <w:r w:rsidR="000C5A46" w:rsidRPr="00F4637C">
        <w:t>nakon pravomoćnosti rješenja o dosudi.</w:t>
      </w:r>
    </w:p>
    <w:p w:rsidRDefault="008212EF" w:rsidP="003943AE" w:rsidR="00B52051" w:rsidRPr="00F4637C">
      <w:pPr>
        <w:jc w:val="both"/>
      </w:pPr>
      <w:r w:rsidRPr="00F4637C">
        <w:rPr>
          <w:rFonts w:eastAsia="MS Mincho"/>
        </w:rPr>
        <w:t>7</w:t>
      </w:r>
      <w:r w:rsidR="00B52051" w:rsidRPr="00F4637C">
        <w:rPr>
          <w:rFonts w:eastAsia="MS Mincho"/>
        </w:rPr>
        <w:t>.</w:t>
      </w:r>
      <w:r w:rsidR="008B0B96" w:rsidRPr="00F4637C">
        <w:rPr>
          <w:rFonts w:eastAsia="MS Mincho"/>
        </w:rPr>
        <w:tab/>
      </w:r>
      <w:r w:rsidR="00B52051" w:rsidRPr="00F4637C">
        <w:t>Poreze, pristojbe i troškove kupac je dužan platiti u skladu sa zakonom.</w:t>
      </w:r>
    </w:p>
    <w:p w:rsidRDefault="008212EF" w:rsidP="003943AE" w:rsidR="005464C9" w:rsidRPr="00F4637C">
      <w:pPr>
        <w:jc w:val="both"/>
        <w:rPr>
          <w:rFonts w:eastAsia="MS Mincho"/>
        </w:rPr>
      </w:pPr>
      <w:r w:rsidRPr="00F4637C">
        <w:rPr>
          <w:rFonts w:eastAsia="MS Mincho"/>
        </w:rPr>
        <w:t>8.</w:t>
      </w:r>
      <w:r w:rsidR="008B0B96" w:rsidRPr="00F4637C">
        <w:rPr>
          <w:rFonts w:eastAsia="MS Mincho"/>
        </w:rPr>
        <w:tab/>
        <w:t>P</w:t>
      </w:r>
      <w:r w:rsidR="005464C9" w:rsidRPr="00F4637C">
        <w:t>ravo nadmetanja imaju sve pravne i fizičke osobe</w:t>
      </w:r>
      <w:r w:rsidR="005464C9" w:rsidRPr="00F4637C">
        <w:rPr>
          <w:rFonts w:eastAsia="MS Mincho"/>
        </w:rPr>
        <w:t xml:space="preserve">, </w:t>
      </w:r>
      <w:r w:rsidR="005464C9" w:rsidRPr="00F4637C">
        <w:t xml:space="preserve">u skladu sa zakonskim propisima Republike Hrvatske, </w:t>
      </w:r>
      <w:r w:rsidR="005464C9" w:rsidRPr="00F4637C">
        <w:rPr>
          <w:rFonts w:eastAsia="MS Mincho"/>
        </w:rPr>
        <w:t xml:space="preserve">koje su najkasnije na dan </w:t>
      </w:r>
      <w:r w:rsidR="00EB6A45">
        <w:rPr>
          <w:rFonts w:eastAsia="MS Mincho"/>
        </w:rPr>
        <w:t>5</w:t>
      </w:r>
      <w:r w:rsidR="004E504C">
        <w:rPr>
          <w:rFonts w:eastAsia="MS Mincho"/>
        </w:rPr>
        <w:t xml:space="preserve">. </w:t>
      </w:r>
      <w:r w:rsidR="00EB6A45">
        <w:rPr>
          <w:rFonts w:eastAsia="MS Mincho"/>
        </w:rPr>
        <w:t>veljače 2</w:t>
      </w:r>
      <w:r w:rsidR="004E504C">
        <w:rPr>
          <w:rFonts w:eastAsia="MS Mincho"/>
        </w:rPr>
        <w:t>01</w:t>
      </w:r>
      <w:r w:rsidR="00EB6A45">
        <w:rPr>
          <w:rFonts w:eastAsia="MS Mincho"/>
        </w:rPr>
        <w:t>6</w:t>
      </w:r>
      <w:r w:rsidR="00D00C15" w:rsidRPr="000C46DF">
        <w:rPr>
          <w:rFonts w:eastAsia="MS Mincho"/>
        </w:rPr>
        <w:t xml:space="preserve">. </w:t>
      </w:r>
      <w:r w:rsidR="005464C9" w:rsidRPr="00F4637C">
        <w:rPr>
          <w:rFonts w:eastAsia="MS Mincho"/>
        </w:rPr>
        <w:t>dale osiguranje za kupnju nekretnina opisan</w:t>
      </w:r>
      <w:r w:rsidR="008B0B96" w:rsidRPr="00F4637C">
        <w:rPr>
          <w:rFonts w:eastAsia="MS Mincho"/>
        </w:rPr>
        <w:t>ih</w:t>
      </w:r>
      <w:r w:rsidR="005464C9" w:rsidRPr="00F4637C">
        <w:rPr>
          <w:rFonts w:eastAsia="MS Mincho"/>
        </w:rPr>
        <w:t xml:space="preserve"> </w:t>
      </w:r>
      <w:r w:rsidR="00B52051" w:rsidRPr="00F4637C">
        <w:rPr>
          <w:rFonts w:eastAsia="MS Mincho"/>
        </w:rPr>
        <w:t xml:space="preserve">pod točkom I. </w:t>
      </w:r>
      <w:r w:rsidR="005464C9" w:rsidRPr="00F4637C">
        <w:rPr>
          <w:rFonts w:eastAsia="MS Mincho"/>
        </w:rPr>
        <w:t xml:space="preserve">ovog zaključka u visini od </w:t>
      </w:r>
      <w:r w:rsidR="0094011D" w:rsidRPr="00F4637C">
        <w:rPr>
          <w:rFonts w:eastAsia="MS Mincho"/>
        </w:rPr>
        <w:t>5% utvrđene vrijednosti</w:t>
      </w:r>
      <w:r w:rsidR="005464C9" w:rsidRPr="00F4637C">
        <w:rPr>
          <w:rFonts w:eastAsia="MS Mincho"/>
        </w:rPr>
        <w:t xml:space="preserve">. Osiguranje se uplaćuje na prolazni depozit ovog suda broj </w:t>
      </w:r>
      <w:r w:rsidR="000040F9" w:rsidRPr="00F4637C">
        <w:t xml:space="preserve">HR59 </w:t>
      </w:r>
      <w:r w:rsidR="000040F9" w:rsidRPr="00F4637C">
        <w:rPr>
          <w:rFonts w:eastAsia="MS Mincho"/>
        </w:rPr>
        <w:t>23900011300002703, pozivom na broj 505 11 (bez oznake modela)</w:t>
      </w:r>
      <w:r w:rsidR="005464C9" w:rsidRPr="00F4637C">
        <w:rPr>
          <w:rFonts w:eastAsia="MS Mincho"/>
        </w:rPr>
        <w:t xml:space="preserve">, a kupac je potvrdu o prethodnoj uplati osiguranja obvezan predočiti sucu prije nego što sudac pristupi dražbi. Ponuditeljima čija ponuda nije prihvaćena vratit će se osiguranje nakon zaključenja javne dražbe. </w:t>
      </w:r>
    </w:p>
    <w:p w:rsidRDefault="008212EF" w:rsidP="003943AE" w:rsidR="005464C9" w:rsidRPr="00F4637C">
      <w:pPr>
        <w:jc w:val="both"/>
      </w:pPr>
      <w:r w:rsidRPr="00F4637C">
        <w:t>9</w:t>
      </w:r>
      <w:r w:rsidR="008C603D" w:rsidRPr="00F4637C">
        <w:t>.</w:t>
      </w:r>
      <w:r w:rsidR="008B0B96" w:rsidRPr="00F4637C">
        <w:tab/>
      </w:r>
      <w:r w:rsidR="008C603D" w:rsidRPr="00F4637C">
        <w:t xml:space="preserve">Nekretnine iz točke I. ovog zaključka sud će dosuditi ponuditelju (kupcu) koji ponudi najveću cijenu i ispunjava sve uvjete ovog zaključka. Ukoliko na javnoj dražbi sudjeluje više kupaca sud će nekretnine dosuditi i kupcima koji ponude nižu cijenu, prema veličini cijene koju su ponudili, ako kupci koji su ponudili veću cijenu ne polože </w:t>
      </w:r>
      <w:proofErr w:type="spellStart"/>
      <w:r w:rsidR="008C603D" w:rsidRPr="00F4637C">
        <w:t>kupovninu</w:t>
      </w:r>
      <w:proofErr w:type="spellEnd"/>
      <w:r w:rsidR="008C603D" w:rsidRPr="00F4637C">
        <w:t xml:space="preserve"> u roku koji im je određen</w:t>
      </w:r>
      <w:r w:rsidR="008B0B96" w:rsidRPr="00F4637C">
        <w:t>.</w:t>
      </w:r>
    </w:p>
    <w:p w:rsidRDefault="008212EF" w:rsidP="003943AE" w:rsidR="008B0B96" w:rsidRPr="00F4637C">
      <w:pPr>
        <w:jc w:val="both"/>
      </w:pPr>
      <w:r w:rsidRPr="00F4637C">
        <w:t>N</w:t>
      </w:r>
      <w:r w:rsidR="008B0B96" w:rsidRPr="00F4637C">
        <w:t>akon što rješenje o dosudi post</w:t>
      </w:r>
      <w:r w:rsidRPr="00F4637C">
        <w:t>a</w:t>
      </w:r>
      <w:r w:rsidR="008B0B96" w:rsidRPr="00F4637C">
        <w:t xml:space="preserve">ne pravomoćno i kupac položi </w:t>
      </w:r>
      <w:proofErr w:type="spellStart"/>
      <w:r w:rsidR="008B0B96" w:rsidRPr="00F4637C">
        <w:t>kupovninu</w:t>
      </w:r>
      <w:proofErr w:type="spellEnd"/>
      <w:r w:rsidR="008B0B96" w:rsidRPr="00F4637C">
        <w:t xml:space="preserve"> sud će zaključkom o predaji nekretnine kupcu odrediti upis prava vlasništva u korist kupca</w:t>
      </w:r>
      <w:r w:rsidRPr="00F4637C">
        <w:t>,</w:t>
      </w:r>
      <w:r w:rsidR="008B0B96" w:rsidRPr="00F4637C">
        <w:t xml:space="preserve"> te brisanje tereta na nekretnin</w:t>
      </w:r>
      <w:r w:rsidRPr="00F4637C">
        <w:t>i</w:t>
      </w:r>
      <w:r w:rsidR="008B0B96" w:rsidRPr="00F4637C">
        <w:t>.</w:t>
      </w:r>
    </w:p>
    <w:p w:rsidRDefault="008B0B96" w:rsidP="003943AE" w:rsidR="008B0B96" w:rsidRPr="00F4637C">
      <w:pPr>
        <w:jc w:val="both"/>
      </w:pPr>
    </w:p>
    <w:p w:rsidRDefault="000C5A46" w:rsidP="003943AE" w:rsidR="000C5A46" w:rsidRPr="00F4637C">
      <w:pPr>
        <w:jc w:val="both"/>
      </w:pPr>
      <w:r w:rsidRPr="00F4637C">
        <w:t xml:space="preserve">V. Nekretnine se mogu razgledati uz prethodni dogovor sa stečajnim upraviteljem  tel.  051 </w:t>
      </w:r>
      <w:r w:rsidR="00725936" w:rsidRPr="00F4637C">
        <w:t xml:space="preserve">213 494. </w:t>
      </w:r>
      <w:r w:rsidRPr="00F4637C">
        <w:t xml:space="preserve">  </w:t>
      </w:r>
    </w:p>
    <w:p w:rsidRDefault="008212EF" w:rsidP="003943AE" w:rsidR="008212EF">
      <w:pPr>
        <w:jc w:val="both"/>
        <w:rPr>
          <w:rFonts w:eastAsia="MS Mincho"/>
        </w:rPr>
      </w:pPr>
    </w:p>
    <w:p w:rsidRDefault="009A7CD7" w:rsidP="003943AE" w:rsidR="009A7CD7" w:rsidRPr="00F4637C">
      <w:pPr>
        <w:jc w:val="both"/>
        <w:rPr>
          <w:rFonts w:eastAsia="MS Mincho"/>
        </w:rPr>
      </w:pPr>
    </w:p>
    <w:p w:rsidRDefault="008212EF" w:rsidP="003943AE" w:rsidR="008C603D" w:rsidRPr="00F4637C">
      <w:pPr>
        <w:jc w:val="center"/>
        <w:rPr>
          <w:rFonts w:eastAsia="MS Mincho"/>
        </w:rPr>
      </w:pPr>
      <w:r w:rsidRPr="00F4637C">
        <w:rPr>
          <w:rFonts w:eastAsia="MS Mincho"/>
        </w:rPr>
        <w:t>Obrazloženje</w:t>
      </w:r>
    </w:p>
    <w:p w:rsidRDefault="008212EF" w:rsidP="003943AE" w:rsidR="008212EF" w:rsidRPr="00F4637C">
      <w:pPr>
        <w:jc w:val="both"/>
        <w:rPr>
          <w:rFonts w:eastAsia="MS Mincho"/>
        </w:rPr>
      </w:pPr>
    </w:p>
    <w:p w:rsidRDefault="007B08A4" w:rsidP="003943AE" w:rsidR="007B08A4">
      <w:pPr>
        <w:jc w:val="both"/>
        <w:rPr>
          <w:rFonts w:eastAsia="MS Mincho"/>
        </w:rPr>
      </w:pPr>
    </w:p>
    <w:p w:rsidRDefault="009A7CD7" w:rsidP="003943AE" w:rsidR="009A7CD7" w:rsidRPr="00F4637C">
      <w:pPr>
        <w:jc w:val="both"/>
        <w:rPr>
          <w:rFonts w:eastAsia="MS Mincho"/>
        </w:rPr>
      </w:pPr>
    </w:p>
    <w:p w:rsidRDefault="008212EF" w:rsidP="003943AE" w:rsidR="00DF35FB" w:rsidRPr="00F4637C">
      <w:pPr>
        <w:jc w:val="both"/>
      </w:pPr>
      <w:r w:rsidRPr="00F4637C">
        <w:rPr>
          <w:rFonts w:eastAsia="MS Mincho"/>
        </w:rPr>
        <w:tab/>
      </w:r>
      <w:r w:rsidR="001C4547">
        <w:rPr>
          <w:rFonts w:eastAsia="MS Mincho"/>
        </w:rPr>
        <w:t>Tijekom provođenja stečajnog postupka s</w:t>
      </w:r>
      <w:r w:rsidR="001C4547" w:rsidRPr="00F4637C">
        <w:rPr>
          <w:rFonts w:eastAsia="MS Mincho"/>
        </w:rPr>
        <w:t xml:space="preserve">tečajni upravitelj je </w:t>
      </w:r>
      <w:r w:rsidR="00C42FCD">
        <w:rPr>
          <w:rFonts w:eastAsia="MS Mincho"/>
        </w:rPr>
        <w:t xml:space="preserve">predložio, </w:t>
      </w:r>
      <w:r w:rsidR="001C4547">
        <w:rPr>
          <w:rFonts w:eastAsia="MS Mincho"/>
        </w:rPr>
        <w:t xml:space="preserve">pored ostalih nekretnina </w:t>
      </w:r>
      <w:r w:rsidR="00C42FCD">
        <w:t xml:space="preserve">na kojima su upisana prava odvojenog namirenja, </w:t>
      </w:r>
      <w:r w:rsidR="001C4547">
        <w:rPr>
          <w:rFonts w:eastAsia="MS Mincho"/>
        </w:rPr>
        <w:t xml:space="preserve">i </w:t>
      </w:r>
      <w:r w:rsidR="001C4547" w:rsidRPr="00F4637C">
        <w:rPr>
          <w:rFonts w:eastAsia="MS Mincho"/>
        </w:rPr>
        <w:t>prodaju nekretnin</w:t>
      </w:r>
      <w:r w:rsidR="001C4547">
        <w:rPr>
          <w:rFonts w:eastAsia="MS Mincho"/>
        </w:rPr>
        <w:t>e</w:t>
      </w:r>
      <w:r w:rsidR="001C4547" w:rsidRPr="00F4637C">
        <w:rPr>
          <w:rFonts w:eastAsia="MS Mincho"/>
        </w:rPr>
        <w:t xml:space="preserve"> stečajnog dužnika </w:t>
      </w:r>
      <w:r w:rsidR="001C4547" w:rsidRPr="009E4167">
        <w:rPr>
          <w:rFonts w:eastAsia="MS Mincho"/>
        </w:rPr>
        <w:t>upisan</w:t>
      </w:r>
      <w:r w:rsidR="001C4547">
        <w:rPr>
          <w:rFonts w:eastAsia="MS Mincho"/>
        </w:rPr>
        <w:t>e</w:t>
      </w:r>
      <w:r w:rsidR="001C4547" w:rsidRPr="009E4167">
        <w:rPr>
          <w:rFonts w:eastAsia="MS Mincho"/>
        </w:rPr>
        <w:t xml:space="preserve"> u zemljišnim knjigama </w:t>
      </w:r>
      <w:r w:rsidR="00DF35FB" w:rsidRPr="00F4637C">
        <w:t>Općinskog suda u Rijeci u z.k.ul. 1050 k.o. Rijeka na k.č. 799 u naravi KUĆA BROJ 8 SA DVORIŠTEM ukupne površine 1566 m</w:t>
      </w:r>
      <w:r w:rsidR="00DF35FB" w:rsidRPr="001C4547">
        <w:rPr>
          <w:vertAlign w:val="superscript"/>
        </w:rPr>
        <w:t>2</w:t>
      </w:r>
      <w:r w:rsidR="00DF35FB" w:rsidRPr="00F4637C">
        <w:t xml:space="preserve">, </w:t>
      </w:r>
      <w:r w:rsidR="00195819" w:rsidRPr="00F4637C">
        <w:t xml:space="preserve">i to </w:t>
      </w:r>
      <w:r w:rsidR="009707ED" w:rsidRPr="00F4637C">
        <w:t xml:space="preserve">posebnih </w:t>
      </w:r>
      <w:proofErr w:type="spellStart"/>
      <w:r w:rsidR="009707ED" w:rsidRPr="00F4637C">
        <w:t>djelova</w:t>
      </w:r>
      <w:proofErr w:type="spellEnd"/>
      <w:r w:rsidR="009707ED" w:rsidRPr="00F4637C">
        <w:t xml:space="preserve"> zgrade kako je to pobliže opisano pod točkom I. izreke ovog zaključka</w:t>
      </w:r>
      <w:r w:rsidR="001C4547">
        <w:t xml:space="preserve"> na kojima su upisana prava odvojenog namirenja</w:t>
      </w:r>
      <w:r w:rsidR="009707ED" w:rsidRPr="00F4637C">
        <w:t xml:space="preserve">.  </w:t>
      </w:r>
    </w:p>
    <w:p w:rsidRDefault="00771E80" w:rsidP="003943AE" w:rsidR="00771E80" w:rsidRPr="00F4637C">
      <w:pPr>
        <w:ind w:firstLine="708"/>
        <w:jc w:val="both"/>
        <w:rPr>
          <w:rFonts w:eastAsia="MS Mincho"/>
        </w:rPr>
      </w:pPr>
    </w:p>
    <w:p w:rsidRDefault="0052639B" w:rsidP="003943AE" w:rsidR="0052639B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Nakon pravomoćnosti rješenja, kojim je određeno da će se nekretnine prodati u stečajnom postupku, u zemljišnim knjigama je upisana zabilježba prodaje, a stečajni upravitelj i </w:t>
      </w:r>
      <w:proofErr w:type="spellStart"/>
      <w:r>
        <w:rPr>
          <w:rFonts w:eastAsia="MS Mincho"/>
        </w:rPr>
        <w:t>razlučni</w:t>
      </w:r>
      <w:proofErr w:type="spellEnd"/>
      <w:r>
        <w:rPr>
          <w:rFonts w:eastAsia="MS Mincho"/>
        </w:rPr>
        <w:t xml:space="preserve"> vjerovnici su se suglasili s vrijednosti </w:t>
      </w:r>
      <w:proofErr w:type="spellStart"/>
      <w:r>
        <w:rPr>
          <w:rFonts w:eastAsia="MS Mincho"/>
        </w:rPr>
        <w:t>nekrentnina</w:t>
      </w:r>
      <w:proofErr w:type="spellEnd"/>
      <w:r>
        <w:rPr>
          <w:rFonts w:eastAsia="MS Mincho"/>
        </w:rPr>
        <w:t xml:space="preserve">. </w:t>
      </w:r>
    </w:p>
    <w:p w:rsidRDefault="0052639B" w:rsidP="003943AE" w:rsidR="0052639B">
      <w:pPr>
        <w:ind w:firstLine="708"/>
        <w:jc w:val="both"/>
        <w:rPr>
          <w:rFonts w:eastAsia="MS Mincho"/>
        </w:rPr>
      </w:pPr>
    </w:p>
    <w:p w:rsidRDefault="00C42FCD" w:rsidP="00C42FCD" w:rsidR="00A34689" w:rsidRPr="00F4637C">
      <w:pPr>
        <w:ind w:firstLine="708"/>
        <w:jc w:val="both"/>
        <w:rPr>
          <w:rFonts w:eastAsia="MS Mincho"/>
        </w:rPr>
      </w:pPr>
      <w:r w:rsidRPr="00F4637C">
        <w:rPr>
          <w:rFonts w:eastAsia="MS Mincho"/>
        </w:rPr>
        <w:t xml:space="preserve">Kako </w:t>
      </w:r>
      <w:r>
        <w:rPr>
          <w:rFonts w:eastAsia="MS Mincho"/>
        </w:rPr>
        <w:t>se</w:t>
      </w:r>
      <w:r w:rsidRPr="00F4637C">
        <w:rPr>
          <w:rFonts w:eastAsia="MS Mincho"/>
        </w:rPr>
        <w:t xml:space="preserve"> predmetn</w:t>
      </w:r>
      <w:r>
        <w:rPr>
          <w:rFonts w:eastAsia="MS Mincho"/>
        </w:rPr>
        <w:t>e</w:t>
      </w:r>
      <w:r w:rsidRPr="00F4637C">
        <w:rPr>
          <w:rFonts w:eastAsia="MS Mincho"/>
        </w:rPr>
        <w:t xml:space="preserve"> nekretnin</w:t>
      </w:r>
      <w:r>
        <w:rPr>
          <w:rFonts w:eastAsia="MS Mincho"/>
        </w:rPr>
        <w:t>e</w:t>
      </w:r>
      <w:r w:rsidRPr="00F4637C">
        <w:rPr>
          <w:rFonts w:eastAsia="MS Mincho"/>
        </w:rPr>
        <w:t xml:space="preserve"> ni</w:t>
      </w:r>
      <w:r>
        <w:rPr>
          <w:rFonts w:eastAsia="MS Mincho"/>
        </w:rPr>
        <w:t xml:space="preserve">su </w:t>
      </w:r>
      <w:r w:rsidRPr="00F4637C">
        <w:rPr>
          <w:rFonts w:eastAsia="MS Mincho"/>
        </w:rPr>
        <w:t xml:space="preserve">mogle prodati na </w:t>
      </w:r>
      <w:r w:rsidRPr="00F4637C">
        <w:t xml:space="preserve">ranijim ročištima za </w:t>
      </w:r>
      <w:r>
        <w:t xml:space="preserve">javnu dražbu </w:t>
      </w:r>
      <w:r w:rsidRPr="00F4637C">
        <w:t xml:space="preserve">po utvrđenim vrijednostima, stečajni sudac je odredio nižu vrijednost, </w:t>
      </w:r>
      <w:r>
        <w:t xml:space="preserve">te </w:t>
      </w:r>
      <w:r w:rsidRPr="00F4637C">
        <w:t>sukladno odredb</w:t>
      </w:r>
      <w:r>
        <w:t>i</w:t>
      </w:r>
      <w:r w:rsidRPr="00F4637C">
        <w:t xml:space="preserve"> </w:t>
      </w:r>
      <w:r w:rsidRPr="00F4637C">
        <w:lastRenderedPageBreak/>
        <w:t>članka 164. stavk</w:t>
      </w:r>
      <w:r>
        <w:t>a</w:t>
      </w:r>
      <w:r w:rsidRPr="00F4637C">
        <w:t xml:space="preserve"> 4. i </w:t>
      </w:r>
      <w:r>
        <w:t xml:space="preserve">stavka </w:t>
      </w:r>
      <w:r w:rsidRPr="00F4637C">
        <w:t>6. SZ odredio način prodaje i uvjete prodaje kao u izreci ovog zaključka</w:t>
      </w:r>
      <w:r>
        <w:t>.</w:t>
      </w:r>
    </w:p>
    <w:p w:rsidRDefault="001456B3" w:rsidP="003943AE" w:rsidR="001456B3">
      <w:pPr>
        <w:jc w:val="center"/>
        <w:rPr>
          <w:rFonts w:eastAsia="MS Mincho"/>
        </w:rPr>
      </w:pPr>
    </w:p>
    <w:p w:rsidRDefault="003D085B" w:rsidP="002F02A4" w:rsidR="003D085B" w:rsidRPr="00F4637C">
      <w:pPr>
        <w:jc w:val="center"/>
        <w:rPr>
          <w:bCs/>
        </w:rPr>
      </w:pPr>
      <w:r w:rsidRPr="00F4637C">
        <w:rPr>
          <w:rFonts w:eastAsia="MS Mincho"/>
        </w:rPr>
        <w:t>Dana,</w:t>
      </w:r>
      <w:r w:rsidRPr="00F4637C">
        <w:rPr>
          <w:bCs/>
        </w:rPr>
        <w:t xml:space="preserve">  </w:t>
      </w:r>
      <w:r w:rsidR="009A7CD7">
        <w:rPr>
          <w:bCs/>
        </w:rPr>
        <w:t>30</w:t>
      </w:r>
      <w:r w:rsidR="00EB6A45">
        <w:rPr>
          <w:rFonts w:eastAsia="MS Mincho"/>
        </w:rPr>
        <w:t xml:space="preserve">. prosinca </w:t>
      </w:r>
      <w:r w:rsidR="00EB6A45" w:rsidRPr="00062D79">
        <w:rPr>
          <w:rFonts w:eastAsia="MS Mincho"/>
        </w:rPr>
        <w:t>2015</w:t>
      </w:r>
      <w:r w:rsidRPr="00F4637C">
        <w:rPr>
          <w:bCs/>
        </w:rPr>
        <w:t>.</w:t>
      </w:r>
    </w:p>
    <w:p w:rsidRDefault="00A34689" w:rsidP="003943AE" w:rsidR="00A34689" w:rsidRPr="00F4637C">
      <w:pPr>
        <w:jc w:val="both"/>
        <w:rPr>
          <w:rFonts w:eastAsia="MS Mincho"/>
        </w:rPr>
      </w:pPr>
    </w:p>
    <w:p w:rsidRDefault="00407C7A" w:rsidP="003943AE" w:rsidR="00407C7A" w:rsidRPr="00F4637C">
      <w:pPr>
        <w:pStyle w:val="Obinitekst"/>
        <w:ind w:firstLine="708" w:left="5748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407C7A" w:rsidP="003943AE" w:rsidR="00407C7A" w:rsidRPr="00F4637C">
      <w:pPr>
        <w:pStyle w:val="Obinitekst"/>
        <w:ind w:firstLine="708" w:left="574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F4637C">
        <w:rPr>
          <w:rFonts w:cs="Times New Roman" w:eastAsia="MS Mincho" w:hAnsi="Times New Roman" w:ascii="Times New Roman"/>
          <w:sz w:val="24"/>
          <w:szCs w:val="24"/>
        </w:rPr>
        <w:t>Stečajni sudac</w:t>
      </w:r>
    </w:p>
    <w:p w:rsidRDefault="00407C7A" w:rsidP="003943AE" w:rsidR="00407C7A" w:rsidRPr="00F4637C">
      <w:pPr>
        <w:pStyle w:val="Obinitekst"/>
        <w:ind w:firstLine="708" w:left="574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F4637C">
        <w:rPr>
          <w:rFonts w:cs="Times New Roman" w:eastAsia="MS Mincho" w:hAnsi="Times New Roman" w:ascii="Times New Roman"/>
          <w:sz w:val="24"/>
          <w:szCs w:val="24"/>
        </w:rPr>
        <w:t>Liljana Ugrin</w:t>
      </w:r>
    </w:p>
    <w:p w:rsidRDefault="00407C7A" w:rsidP="003943AE" w:rsidR="00407C7A" w:rsidRPr="00F4637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407C7A" w:rsidP="003943AE" w:rsidR="00407C7A" w:rsidRPr="00F4637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7E07" w:rsidP="003943AE" w:rsidR="008D7E07" w:rsidRPr="00F4637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7E07" w:rsidP="003943AE" w:rsidR="008D7E07" w:rsidRPr="00F4637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F4637C">
        <w:rPr>
          <w:rFonts w:cs="Times New Roman" w:eastAsia="MS Mincho" w:hAnsi="Times New Roman" w:ascii="Times New Roman"/>
          <w:sz w:val="24"/>
          <w:szCs w:val="24"/>
        </w:rPr>
        <w:t>POUKA O PRAVNOM LIJEKU</w:t>
      </w:r>
    </w:p>
    <w:p w:rsidRDefault="008D7E07" w:rsidP="003943AE" w:rsidR="008D7E07" w:rsidRPr="00F4637C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F4637C">
        <w:rPr>
          <w:rFonts w:cs="Times New Roman" w:eastAsia="MS Mincho" w:hAnsi="Times New Roman" w:ascii="Times New Roman"/>
          <w:sz w:val="24"/>
          <w:szCs w:val="24"/>
        </w:rPr>
        <w:t xml:space="preserve">Protiv ovog zaključka nije dopuštena žalba </w:t>
      </w:r>
      <w:r w:rsidRPr="00F4637C">
        <w:rPr>
          <w:rFonts w:cs="Times New Roman" w:hAnsi="Times New Roman" w:ascii="Times New Roman"/>
          <w:sz w:val="24"/>
          <w:szCs w:val="24"/>
        </w:rPr>
        <w:t xml:space="preserve"> ( članak 11. stavak 9. SZ ).</w:t>
      </w:r>
    </w:p>
    <w:p w:rsidRDefault="00310485" w:rsidP="003943AE" w:rsidR="00310485">
      <w:pPr>
        <w:pStyle w:val="Obinitekst"/>
        <w:jc w:val="both"/>
        <w:rPr>
          <w:rFonts w:cs="Times New Roman" w:hAnsi="Times New Roman" w:ascii="Times New Roman"/>
        </w:rPr>
      </w:pPr>
    </w:p>
    <w:p w:rsidRDefault="00C7437D" w:rsidP="003943AE" w:rsidR="003C6D7F">
      <w:pPr>
        <w:pStyle w:val="Obinitekst"/>
        <w:jc w:val="both"/>
        <w:rPr>
          <w:rFonts w:cs="Times New Roman" w:hAnsi="Times New Roman" w:ascii="Times New Roman"/>
        </w:rPr>
      </w:pPr>
      <w:r w:rsidRPr="003943AE">
        <w:rPr>
          <w:rFonts w:cs="Times New Roman" w:hAnsi="Times New Roman" w:ascii="Times New Roman"/>
        </w:rPr>
        <w:t xml:space="preserve">DNA </w:t>
      </w:r>
    </w:p>
    <w:p w:rsidRDefault="009A7CD7" w:rsidP="003943AE" w:rsidR="009A7CD7" w:rsidRPr="003943AE">
      <w:pPr>
        <w:pStyle w:val="Obinitekst"/>
        <w:jc w:val="both"/>
        <w:rPr>
          <w:rFonts w:cs="Times New Roman" w:hAnsi="Times New Roman" w:ascii="Times New Roman"/>
        </w:rPr>
      </w:pPr>
    </w:p>
    <w:p w:rsidRDefault="003943AE" w:rsidP="003943AE" w:rsidR="00260487" w:rsidRPr="003943AE">
      <w:pPr>
        <w:pStyle w:val="Obinitekst"/>
        <w:jc w:val="both"/>
        <w:rPr>
          <w:rFonts w:cs="Times New Roman" w:hAnsi="Times New Roman" w:ascii="Times New Roman"/>
        </w:rPr>
      </w:pPr>
      <w:r w:rsidRPr="003943AE">
        <w:rPr>
          <w:rFonts w:cs="Times New Roman" w:hAnsi="Times New Roman" w:ascii="Times New Roman"/>
        </w:rPr>
        <w:t xml:space="preserve">Zaključak </w:t>
      </w:r>
      <w:r w:rsidR="00C7437D" w:rsidRPr="003943AE">
        <w:rPr>
          <w:rFonts w:cs="Times New Roman" w:hAnsi="Times New Roman" w:ascii="Times New Roman"/>
        </w:rPr>
        <w:t>dostaviti:</w:t>
      </w:r>
    </w:p>
    <w:p w:rsidRDefault="009C4293" w:rsidP="003943AE" w:rsidR="00C7437D" w:rsidRPr="003943AE">
      <w:pPr>
        <w:pStyle w:val="Obinitekst"/>
        <w:jc w:val="both"/>
        <w:rPr>
          <w:rFonts w:cs="Times New Roman" w:hAnsi="Times New Roman" w:ascii="Times New Roman"/>
        </w:rPr>
      </w:pPr>
      <w:r w:rsidRPr="003943AE">
        <w:rPr>
          <w:rFonts w:cs="Times New Roman" w:hAnsi="Times New Roman" w:ascii="Times New Roman"/>
        </w:rPr>
        <w:t>1.</w:t>
      </w:r>
      <w:r w:rsidRPr="003943AE">
        <w:rPr>
          <w:rFonts w:cs="Times New Roman" w:hAnsi="Times New Roman" w:ascii="Times New Roman"/>
        </w:rPr>
        <w:tab/>
      </w:r>
      <w:proofErr w:type="spellStart"/>
      <w:r w:rsidR="00C7437D" w:rsidRPr="003943AE">
        <w:rPr>
          <w:rFonts w:cs="Times New Roman" w:hAnsi="Times New Roman" w:ascii="Times New Roman"/>
        </w:rPr>
        <w:t>razlučnim</w:t>
      </w:r>
      <w:proofErr w:type="spellEnd"/>
      <w:r w:rsidR="00C7437D" w:rsidRPr="003943AE">
        <w:rPr>
          <w:rFonts w:cs="Times New Roman" w:hAnsi="Times New Roman" w:ascii="Times New Roman"/>
        </w:rPr>
        <w:t xml:space="preserve"> vjerovnicima: </w:t>
      </w:r>
      <w:r w:rsidR="007F2386" w:rsidRPr="003943AE">
        <w:rPr>
          <w:rFonts w:cs="Times New Roman" w:hAnsi="Times New Roman" w:ascii="Times New Roman"/>
        </w:rPr>
        <w:t xml:space="preserve"> </w:t>
      </w:r>
    </w:p>
    <w:p w:rsidRDefault="00310485" w:rsidP="003943AE" w:rsidR="00260487" w:rsidRPr="003943AE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-</w:t>
      </w:r>
      <w:r>
        <w:rPr>
          <w:bCs/>
          <w:sz w:val="20"/>
          <w:szCs w:val="20"/>
        </w:rPr>
        <w:tab/>
        <w:t xml:space="preserve">H-ABDUCO d.o.o. </w:t>
      </w:r>
    </w:p>
    <w:p w:rsidRDefault="00260487" w:rsidP="003943AE" w:rsidR="00260487" w:rsidRPr="003943AE">
      <w:pPr>
        <w:jc w:val="both"/>
        <w:rPr>
          <w:bCs/>
          <w:sz w:val="20"/>
          <w:szCs w:val="20"/>
        </w:rPr>
      </w:pPr>
      <w:r w:rsidRPr="003943AE">
        <w:rPr>
          <w:bCs/>
          <w:sz w:val="20"/>
          <w:szCs w:val="20"/>
        </w:rPr>
        <w:t>-</w:t>
      </w:r>
      <w:r w:rsidRPr="003943AE">
        <w:rPr>
          <w:bCs/>
          <w:sz w:val="20"/>
          <w:szCs w:val="20"/>
        </w:rPr>
        <w:tab/>
        <w:t>PODRAVSKA BANKA</w:t>
      </w:r>
      <w:r w:rsidR="00310485">
        <w:rPr>
          <w:bCs/>
          <w:sz w:val="20"/>
          <w:szCs w:val="20"/>
        </w:rPr>
        <w:t xml:space="preserve"> d.d.</w:t>
      </w:r>
    </w:p>
    <w:p w:rsidRDefault="00260487" w:rsidP="003943AE" w:rsidR="00260487" w:rsidRPr="003943AE">
      <w:pPr>
        <w:jc w:val="both"/>
        <w:rPr>
          <w:bCs/>
          <w:sz w:val="20"/>
          <w:szCs w:val="20"/>
        </w:rPr>
      </w:pPr>
      <w:r w:rsidRPr="003943AE">
        <w:rPr>
          <w:bCs/>
          <w:sz w:val="20"/>
          <w:szCs w:val="20"/>
        </w:rPr>
        <w:t>-</w:t>
      </w:r>
      <w:r w:rsidRPr="003943AE">
        <w:rPr>
          <w:bCs/>
          <w:sz w:val="20"/>
          <w:szCs w:val="20"/>
        </w:rPr>
        <w:tab/>
        <w:t>BKS</w:t>
      </w:r>
      <w:r w:rsidR="00310485">
        <w:rPr>
          <w:bCs/>
          <w:sz w:val="20"/>
          <w:szCs w:val="20"/>
        </w:rPr>
        <w:t xml:space="preserve"> d.d. </w:t>
      </w:r>
    </w:p>
    <w:p w:rsidRDefault="00260487" w:rsidP="003943AE" w:rsidR="00260487" w:rsidRPr="003943AE">
      <w:pPr>
        <w:jc w:val="both"/>
        <w:rPr>
          <w:bCs/>
          <w:sz w:val="20"/>
          <w:szCs w:val="20"/>
        </w:rPr>
      </w:pPr>
      <w:r w:rsidRPr="003943AE">
        <w:rPr>
          <w:bCs/>
          <w:sz w:val="20"/>
          <w:szCs w:val="20"/>
        </w:rPr>
        <w:t>-</w:t>
      </w:r>
      <w:r w:rsidRPr="003943AE">
        <w:rPr>
          <w:bCs/>
          <w:sz w:val="20"/>
          <w:szCs w:val="20"/>
        </w:rPr>
        <w:tab/>
        <w:t>REPUBLIKA HRVATSKA</w:t>
      </w:r>
    </w:p>
    <w:p w:rsidRDefault="00260487" w:rsidP="003943AE" w:rsidR="00260487" w:rsidRPr="003943AE">
      <w:pPr>
        <w:jc w:val="both"/>
        <w:rPr>
          <w:bCs/>
          <w:sz w:val="20"/>
          <w:szCs w:val="20"/>
        </w:rPr>
      </w:pPr>
      <w:r w:rsidRPr="003943AE">
        <w:rPr>
          <w:bCs/>
          <w:sz w:val="20"/>
          <w:szCs w:val="20"/>
        </w:rPr>
        <w:t>-</w:t>
      </w:r>
      <w:r w:rsidRPr="003943AE">
        <w:rPr>
          <w:bCs/>
          <w:sz w:val="20"/>
          <w:szCs w:val="20"/>
        </w:rPr>
        <w:tab/>
        <w:t xml:space="preserve">KVARNER VIENNA INSURANCE GROUP </w:t>
      </w:r>
    </w:p>
    <w:p w:rsidRDefault="00260487" w:rsidP="003943AE" w:rsidR="007F2386" w:rsidRPr="003943AE">
      <w:pPr>
        <w:pStyle w:val="Obinitekst"/>
        <w:jc w:val="both"/>
        <w:rPr>
          <w:rFonts w:cs="Times New Roman" w:hAnsi="Times New Roman" w:ascii="Times New Roman"/>
        </w:rPr>
      </w:pPr>
      <w:r w:rsidRPr="003943AE">
        <w:rPr>
          <w:rFonts w:cs="Times New Roman" w:hAnsi="Times New Roman" w:ascii="Times New Roman"/>
          <w:bCs/>
        </w:rPr>
        <w:t>-</w:t>
      </w:r>
      <w:r w:rsidRPr="003943AE">
        <w:rPr>
          <w:rFonts w:cs="Times New Roman" w:hAnsi="Times New Roman" w:ascii="Times New Roman"/>
          <w:bCs/>
        </w:rPr>
        <w:tab/>
        <w:t>BANKA KOVANICA</w:t>
      </w:r>
      <w:r w:rsidR="00310485">
        <w:rPr>
          <w:rFonts w:cs="Times New Roman" w:hAnsi="Times New Roman" w:ascii="Times New Roman"/>
          <w:bCs/>
        </w:rPr>
        <w:t xml:space="preserve"> d.d.</w:t>
      </w:r>
    </w:p>
    <w:p w:rsidRDefault="009C4293" w:rsidP="003943AE" w:rsidR="009C4293" w:rsidRPr="003943AE">
      <w:pPr>
        <w:pStyle w:val="Obinitekst"/>
        <w:jc w:val="both"/>
        <w:rPr>
          <w:rFonts w:cs="Times New Roman" w:hAnsi="Times New Roman" w:ascii="Times New Roman"/>
        </w:rPr>
      </w:pPr>
      <w:r w:rsidRPr="003943AE">
        <w:rPr>
          <w:rFonts w:cs="Times New Roman" w:hAnsi="Times New Roman" w:ascii="Times New Roman"/>
        </w:rPr>
        <w:t xml:space="preserve">2.          </w:t>
      </w:r>
      <w:r w:rsidR="003943AE">
        <w:rPr>
          <w:rFonts w:cs="Times New Roman" w:hAnsi="Times New Roman" w:ascii="Times New Roman"/>
        </w:rPr>
        <w:t xml:space="preserve"> </w:t>
      </w:r>
      <w:r w:rsidRPr="003943AE">
        <w:rPr>
          <w:rFonts w:cs="Times New Roman" w:hAnsi="Times New Roman" w:ascii="Times New Roman"/>
        </w:rPr>
        <w:t>stečajni upravitelj</w:t>
      </w:r>
    </w:p>
    <w:p w:rsidRDefault="009C4293" w:rsidP="003943AE" w:rsidR="009C4293">
      <w:pPr>
        <w:pStyle w:val="Obinitekst"/>
        <w:jc w:val="both"/>
        <w:rPr>
          <w:rFonts w:cs="Times New Roman" w:hAnsi="Times New Roman" w:ascii="Times New Roman"/>
        </w:rPr>
      </w:pPr>
      <w:r w:rsidRPr="003943AE">
        <w:rPr>
          <w:rFonts w:cs="Times New Roman" w:hAnsi="Times New Roman" w:ascii="Times New Roman"/>
        </w:rPr>
        <w:t>3.</w:t>
      </w:r>
      <w:r w:rsidRPr="003943AE">
        <w:rPr>
          <w:rFonts w:cs="Times New Roman" w:hAnsi="Times New Roman" w:ascii="Times New Roman"/>
        </w:rPr>
        <w:tab/>
        <w:t xml:space="preserve">objaviti na oglasnoj ploči suda i na web </w:t>
      </w:r>
      <w:r w:rsidR="008212EF" w:rsidRPr="003943AE">
        <w:rPr>
          <w:rFonts w:cs="Times New Roman" w:hAnsi="Times New Roman" w:ascii="Times New Roman"/>
        </w:rPr>
        <w:t>stečaj</w:t>
      </w:r>
    </w:p>
    <w:p w:rsidRDefault="009A7CD7" w:rsidP="003943AE" w:rsidR="009A7CD7" w:rsidRPr="003943AE">
      <w:pPr>
        <w:pStyle w:val="Obinitekst"/>
        <w:jc w:val="both"/>
        <w:rPr>
          <w:rFonts w:cs="Times New Roman" w:hAnsi="Times New Roman" w:ascii="Times New Roman"/>
        </w:rPr>
      </w:pPr>
    </w:p>
    <w:p w:rsidRDefault="00C7437D" w:rsidP="003943AE" w:rsidR="003C6D7F" w:rsidRPr="00EB6A45">
      <w:pPr>
        <w:pStyle w:val="Obinitekst"/>
        <w:jc w:val="both"/>
        <w:rPr>
          <w:rFonts w:cs="Times New Roman" w:hAnsi="Times New Roman" w:ascii="Times New Roman"/>
        </w:rPr>
      </w:pPr>
      <w:r w:rsidRPr="00EB6A45">
        <w:rPr>
          <w:rFonts w:cs="Times New Roman" w:hAnsi="Times New Roman" w:ascii="Times New Roman"/>
        </w:rPr>
        <w:t xml:space="preserve">U Rijeci, </w:t>
      </w:r>
      <w:r w:rsidR="009C72A6">
        <w:rPr>
          <w:rFonts w:cs="Times New Roman" w:hAnsi="Times New Roman" w:ascii="Times New Roman"/>
        </w:rPr>
        <w:t>30</w:t>
      </w:r>
      <w:r w:rsidR="00EB6A45" w:rsidRPr="00EB6A45">
        <w:rPr>
          <w:rFonts w:cs="Times New Roman" w:eastAsia="MS Mincho" w:hAnsi="Times New Roman" w:ascii="Times New Roman"/>
        </w:rPr>
        <w:t>. prosinca 2015</w:t>
      </w:r>
      <w:r w:rsidR="004E504C" w:rsidRPr="00EB6A45">
        <w:rPr>
          <w:rFonts w:cs="Times New Roman" w:eastAsia="MS Mincho" w:hAnsi="Times New Roman" w:ascii="Times New Roman"/>
        </w:rPr>
        <w:t>.</w:t>
      </w:r>
    </w:p>
    <w:sectPr w:rsidSect="00393C96" w:rsidR="003C6D7F" w:rsidRPr="00EB6A45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61E9" w:rsidR="002761E9">
      <w:r>
        <w:separator/>
      </w:r>
    </w:p>
  </w:endnote>
  <w:endnote w:id="0" w:type="continuationSeparator">
    <w:p w:rsidRDefault="002761E9" w:rsidR="002761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689" w:rsidP="00393C96" w:rsidR="00A34689" w:rsidRPr="003943AE">
    <w:pPr>
      <w:pStyle w:val="Podnoje"/>
      <w:jc w:val="center"/>
    </w:pPr>
    <w:r w:rsidRPr="003943AE">
      <w:rPr>
        <w:rStyle w:val="Brojstranice"/>
      </w:rPr>
      <w:fldChar w:fldCharType="begin"/>
    </w:r>
    <w:r w:rsidRPr="003943AE">
      <w:rPr>
        <w:rStyle w:val="Brojstranice"/>
      </w:rPr>
      <w:instrText xml:space="preserve"> PAGE </w:instrText>
    </w:r>
    <w:r w:rsidRPr="003943AE">
      <w:rPr>
        <w:rStyle w:val="Brojstranice"/>
      </w:rPr>
      <w:fldChar w:fldCharType="separate"/>
    </w:r>
    <w:r w:rsidR="009C72A6">
      <w:rPr>
        <w:rStyle w:val="Brojstranice"/>
        <w:noProof/>
      </w:rPr>
      <w:t>1</w:t>
    </w:r>
    <w:r w:rsidRPr="003943AE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61E9" w:rsidR="002761E9">
      <w:r>
        <w:separator/>
      </w:r>
    </w:p>
  </w:footnote>
  <w:footnote w:id="0" w:type="continuationSeparator">
    <w:p w:rsidRDefault="002761E9" w:rsidR="002761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689" w:rsidR="00A34689">
    <w:pPr>
      <w:pStyle w:val="Zaglavlje"/>
    </w:pPr>
  </w:p>
  <w:p w:rsidRDefault="00A34689" w:rsidP="004C028C" w:rsidR="00A34689" w:rsidRPr="00F4637C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>
      <w:rPr>
        <w:rFonts w:cs="Arial" w:eastAsia="MS Mincho" w:hAnsi="Arial" w:ascii="Arial"/>
        <w:sz w:val="24"/>
      </w:rPr>
      <w:tab/>
    </w:r>
    <w:r w:rsidRPr="00F4637C">
      <w:rPr>
        <w:rFonts w:cs="Times New Roman" w:eastAsia="MS Mincho" w:hAnsi="Times New Roman" w:ascii="Times New Roman"/>
        <w:sz w:val="24"/>
      </w:rPr>
      <w:t xml:space="preserve">  Posl.br. 7 St-505/11-</w:t>
    </w:r>
    <w:r w:rsidR="009A7CD7">
      <w:rPr>
        <w:rFonts w:cs="Times New Roman" w:eastAsia="MS Mincho" w:hAnsi="Times New Roman" w:ascii="Times New Roman"/>
        <w:sz w:val="24"/>
      </w:rPr>
      <w:t>864</w:t>
    </w:r>
    <w:r w:rsidR="004E504C">
      <w:rPr>
        <w:rFonts w:cs="Times New Roman" w:eastAsia="MS Mincho" w:hAnsi="Times New Roman" w:ascii="Times New Roman"/>
        <w:sz w:val="24"/>
      </w:rPr>
      <w:t xml:space="preserve"> </w:t>
    </w:r>
  </w:p>
  <w:p w:rsidRDefault="00A34689" w:rsidR="00A34689" w:rsidRPr="00AE7AEB">
    <w:pPr>
      <w:pStyle w:val="Zaglavlje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5DE69A9"/>
    <w:multiLevelType w:val="multilevel"/>
    <w:tmpl w:val="0409001D"/>
    <w:lvl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ilvl="1">
      <w:start w:val="1"/>
      <w:numFmt w:val="lowerLetter"/>
      <w:lvlText w:val="%2)"/>
      <w:lvlJc w:val="left"/>
      <w:pPr>
        <w:tabs>
          <w:tab w:pos="720" w:val="num"/>
        </w:tabs>
        <w:ind w:hanging="360" w:left="720"/>
      </w:pPr>
    </w:lvl>
    <w:lvl w:ilvl="2">
      <w:start w:val="1"/>
      <w:numFmt w:val="lowerRoman"/>
      <w:lvlText w:val="%3)"/>
      <w:lvlJc w:val="left"/>
      <w:pPr>
        <w:tabs>
          <w:tab w:pos="1080" w:val="num"/>
        </w:tabs>
        <w:ind w:hanging="360" w:left="1080"/>
      </w:pPr>
    </w:lvl>
    <w:lvl w:ilvl="3">
      <w:start w:val="1"/>
      <w:numFmt w:val="decimal"/>
      <w:lvlText w:val="(%4)"/>
      <w:lvlJc w:val="left"/>
      <w:pPr>
        <w:tabs>
          <w:tab w:pos="1440" w:val="num"/>
        </w:tabs>
        <w:ind w:hanging="360" w:left="1440"/>
      </w:pPr>
    </w:lvl>
    <w:lvl w:ilvl="4">
      <w:start w:val="1"/>
      <w:numFmt w:val="lowerLetter"/>
      <w:lvlText w:val="(%5)"/>
      <w:lvlJc w:val="left"/>
      <w:pPr>
        <w:tabs>
          <w:tab w:pos="1800" w:val="num"/>
        </w:tabs>
        <w:ind w:hanging="360" w:left="1800"/>
      </w:pPr>
    </w:lvl>
    <w:lvl w:ilvl="5">
      <w:start w:val="1"/>
      <w:numFmt w:val="lowerRoman"/>
      <w:lvlText w:val="(%6)"/>
      <w:lvlJc w:val="left"/>
      <w:pPr>
        <w:tabs>
          <w:tab w:pos="2160" w:val="num"/>
        </w:tabs>
        <w:ind w:hanging="360" w:left="2160"/>
      </w:pPr>
    </w:lvl>
    <w:lvl w:ilvl="6">
      <w:start w:val="1"/>
      <w:numFmt w:val="decimal"/>
      <w:lvlText w:val="%7."/>
      <w:lvlJc w:val="left"/>
      <w:pPr>
        <w:tabs>
          <w:tab w:pos="2520" w:val="num"/>
        </w:tabs>
        <w:ind w:hanging="360" w:left="2520"/>
      </w:pPr>
    </w:lvl>
    <w:lvl w:ilvl="7">
      <w:start w:val="1"/>
      <w:numFmt w:val="lowerLetter"/>
      <w:lvlText w:val="%8."/>
      <w:lvlJc w:val="left"/>
      <w:pPr>
        <w:tabs>
          <w:tab w:pos="2880" w:val="num"/>
        </w:tabs>
        <w:ind w:hanging="360" w:left="2880"/>
      </w:pPr>
    </w:lvl>
    <w:lvl w:ilvl="8">
      <w:start w:val="1"/>
      <w:numFmt w:val="lowerRoman"/>
      <w:lvlText w:val="%9."/>
      <w:lvlJc w:val="left"/>
      <w:pPr>
        <w:tabs>
          <w:tab w:pos="3240" w:val="num"/>
        </w:tabs>
        <w:ind w:hanging="360" w:left="3240"/>
      </w:pPr>
    </w:lvl>
  </w:abstractNum>
  <w:abstractNum w:abstractNumId="7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9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78917B8"/>
    <w:multiLevelType w:val="hybridMultilevel"/>
    <w:tmpl w:val="6D18A170"/>
    <w:lvl w:tplc="D048D4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BF76797"/>
    <w:multiLevelType w:val="hybridMultilevel"/>
    <w:tmpl w:val="B34608FA"/>
    <w:lvl w:tplc="1506C442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Calibri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2"/>
  </w:num>
  <w:num w:numId="2">
    <w:abstractNumId w:val="19"/>
  </w:num>
  <w:num w:numId="3">
    <w:abstractNumId w:val="15"/>
  </w:num>
  <w:num w:numId="4">
    <w:abstractNumId w:val="23"/>
  </w:num>
  <w:num w:numId="5">
    <w:abstractNumId w:val="5"/>
  </w:num>
  <w:num w:numId="6">
    <w:abstractNumId w:val="14"/>
  </w:num>
  <w:num w:numId="7">
    <w:abstractNumId w:val="18"/>
  </w:num>
  <w:num w:numId="8">
    <w:abstractNumId w:val="8"/>
  </w:num>
  <w:num w:numId="9">
    <w:abstractNumId w:val="17"/>
  </w:num>
  <w:num w:numId="10">
    <w:abstractNumId w:val="10"/>
  </w:num>
  <w:num w:numId="11">
    <w:abstractNumId w:val="3"/>
  </w:num>
  <w:num w:numId="12">
    <w:abstractNumId w:val="21"/>
  </w:num>
  <w:num w:numId="13">
    <w:abstractNumId w:val="2"/>
  </w:num>
  <w:num w:numId="14">
    <w:abstractNumId w:val="0"/>
  </w:num>
  <w:num w:numId="15">
    <w:abstractNumId w:val="12"/>
  </w:num>
  <w:num w:numId="16">
    <w:abstractNumId w:val="20"/>
  </w:num>
  <w:num w:numId="17">
    <w:abstractNumId w:val="7"/>
  </w:num>
  <w:num w:numId="18">
    <w:abstractNumId w:val="9"/>
  </w:num>
  <w:num w:numId="19">
    <w:abstractNumId w:val="1"/>
  </w:num>
  <w:num w:numId="20">
    <w:abstractNumId w:val="4"/>
  </w:num>
  <w:num w:numId="21">
    <w:abstractNumId w:val="13"/>
  </w:num>
  <w:num w:numId="22">
    <w:abstractNumId w:val="11"/>
  </w:num>
  <w:num w:numId="23">
    <w:abstractNumId w:val="6"/>
  </w:num>
  <w:num w:numId="24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40F9"/>
    <w:rsid w:val="00007C3D"/>
    <w:rsid w:val="000142F6"/>
    <w:rsid w:val="0001545B"/>
    <w:rsid w:val="00016360"/>
    <w:rsid w:val="00025364"/>
    <w:rsid w:val="00031276"/>
    <w:rsid w:val="00035912"/>
    <w:rsid w:val="000365A0"/>
    <w:rsid w:val="00041D6F"/>
    <w:rsid w:val="00052C78"/>
    <w:rsid w:val="00074CC0"/>
    <w:rsid w:val="000779F1"/>
    <w:rsid w:val="0008167B"/>
    <w:rsid w:val="000824EA"/>
    <w:rsid w:val="000826BC"/>
    <w:rsid w:val="0008295A"/>
    <w:rsid w:val="00084C51"/>
    <w:rsid w:val="0008512B"/>
    <w:rsid w:val="00085B05"/>
    <w:rsid w:val="00094843"/>
    <w:rsid w:val="000B4DA4"/>
    <w:rsid w:val="000C31ED"/>
    <w:rsid w:val="000C5A46"/>
    <w:rsid w:val="000E3A9E"/>
    <w:rsid w:val="000E79FF"/>
    <w:rsid w:val="000F6F06"/>
    <w:rsid w:val="00100DC3"/>
    <w:rsid w:val="00101424"/>
    <w:rsid w:val="001058B6"/>
    <w:rsid w:val="00114DCA"/>
    <w:rsid w:val="001160D6"/>
    <w:rsid w:val="001169FA"/>
    <w:rsid w:val="0012380B"/>
    <w:rsid w:val="001275F7"/>
    <w:rsid w:val="00135D42"/>
    <w:rsid w:val="001448B8"/>
    <w:rsid w:val="001456B3"/>
    <w:rsid w:val="00176C5B"/>
    <w:rsid w:val="00183515"/>
    <w:rsid w:val="00190260"/>
    <w:rsid w:val="00195819"/>
    <w:rsid w:val="001A1B4B"/>
    <w:rsid w:val="001A5F51"/>
    <w:rsid w:val="001A7445"/>
    <w:rsid w:val="001B0995"/>
    <w:rsid w:val="001B2B44"/>
    <w:rsid w:val="001B60C9"/>
    <w:rsid w:val="001C4547"/>
    <w:rsid w:val="001E1EF7"/>
    <w:rsid w:val="001E345C"/>
    <w:rsid w:val="001F39A1"/>
    <w:rsid w:val="0021634D"/>
    <w:rsid w:val="00223192"/>
    <w:rsid w:val="00227C96"/>
    <w:rsid w:val="002321BB"/>
    <w:rsid w:val="0023223D"/>
    <w:rsid w:val="00234E4A"/>
    <w:rsid w:val="002405E1"/>
    <w:rsid w:val="00240E09"/>
    <w:rsid w:val="002520E3"/>
    <w:rsid w:val="00260487"/>
    <w:rsid w:val="00266953"/>
    <w:rsid w:val="002708BA"/>
    <w:rsid w:val="00274598"/>
    <w:rsid w:val="002761E9"/>
    <w:rsid w:val="00276E26"/>
    <w:rsid w:val="00283820"/>
    <w:rsid w:val="00292C18"/>
    <w:rsid w:val="00297D6B"/>
    <w:rsid w:val="002B11AA"/>
    <w:rsid w:val="002B3B4A"/>
    <w:rsid w:val="002B43A3"/>
    <w:rsid w:val="002C0D43"/>
    <w:rsid w:val="002C4BA6"/>
    <w:rsid w:val="002C74E0"/>
    <w:rsid w:val="002D7851"/>
    <w:rsid w:val="002E0752"/>
    <w:rsid w:val="002F02A4"/>
    <w:rsid w:val="002F156C"/>
    <w:rsid w:val="002F2AB9"/>
    <w:rsid w:val="002F3DDD"/>
    <w:rsid w:val="002F5290"/>
    <w:rsid w:val="002F6621"/>
    <w:rsid w:val="003026AE"/>
    <w:rsid w:val="0030354E"/>
    <w:rsid w:val="00307837"/>
    <w:rsid w:val="00310485"/>
    <w:rsid w:val="00321092"/>
    <w:rsid w:val="00321C21"/>
    <w:rsid w:val="00326279"/>
    <w:rsid w:val="00332920"/>
    <w:rsid w:val="00334482"/>
    <w:rsid w:val="00336043"/>
    <w:rsid w:val="00337840"/>
    <w:rsid w:val="0035047E"/>
    <w:rsid w:val="00381ACE"/>
    <w:rsid w:val="00382F29"/>
    <w:rsid w:val="00393C96"/>
    <w:rsid w:val="003943AE"/>
    <w:rsid w:val="003A3EA5"/>
    <w:rsid w:val="003B178D"/>
    <w:rsid w:val="003B4E09"/>
    <w:rsid w:val="003C5105"/>
    <w:rsid w:val="003C6D7F"/>
    <w:rsid w:val="003D085B"/>
    <w:rsid w:val="003D3649"/>
    <w:rsid w:val="003F0741"/>
    <w:rsid w:val="003F0C99"/>
    <w:rsid w:val="004044A9"/>
    <w:rsid w:val="00407C7A"/>
    <w:rsid w:val="004221D4"/>
    <w:rsid w:val="00424018"/>
    <w:rsid w:val="00441A2D"/>
    <w:rsid w:val="0044360E"/>
    <w:rsid w:val="00444D98"/>
    <w:rsid w:val="0045272F"/>
    <w:rsid w:val="00477289"/>
    <w:rsid w:val="00481632"/>
    <w:rsid w:val="00483EC8"/>
    <w:rsid w:val="00490000"/>
    <w:rsid w:val="004A24B6"/>
    <w:rsid w:val="004A3824"/>
    <w:rsid w:val="004B0841"/>
    <w:rsid w:val="004C028C"/>
    <w:rsid w:val="004C2135"/>
    <w:rsid w:val="004D3F82"/>
    <w:rsid w:val="004D6113"/>
    <w:rsid w:val="004D7C70"/>
    <w:rsid w:val="004E504C"/>
    <w:rsid w:val="004F7377"/>
    <w:rsid w:val="00510335"/>
    <w:rsid w:val="0051646A"/>
    <w:rsid w:val="0052639B"/>
    <w:rsid w:val="005274E1"/>
    <w:rsid w:val="0054615B"/>
    <w:rsid w:val="005464C9"/>
    <w:rsid w:val="00553D3C"/>
    <w:rsid w:val="00581DD0"/>
    <w:rsid w:val="005939F1"/>
    <w:rsid w:val="005B1D0A"/>
    <w:rsid w:val="005C24A8"/>
    <w:rsid w:val="005D293E"/>
    <w:rsid w:val="005D4BD5"/>
    <w:rsid w:val="005D6349"/>
    <w:rsid w:val="005D6D08"/>
    <w:rsid w:val="00600DB9"/>
    <w:rsid w:val="00616F7D"/>
    <w:rsid w:val="00631246"/>
    <w:rsid w:val="00633CE9"/>
    <w:rsid w:val="00633EC1"/>
    <w:rsid w:val="00634CB5"/>
    <w:rsid w:val="0064216F"/>
    <w:rsid w:val="006459B7"/>
    <w:rsid w:val="0065036E"/>
    <w:rsid w:val="006528CB"/>
    <w:rsid w:val="00654B85"/>
    <w:rsid w:val="006672E3"/>
    <w:rsid w:val="006904DA"/>
    <w:rsid w:val="00696722"/>
    <w:rsid w:val="006A250F"/>
    <w:rsid w:val="006A5695"/>
    <w:rsid w:val="006A77EC"/>
    <w:rsid w:val="006C13B6"/>
    <w:rsid w:val="006C5827"/>
    <w:rsid w:val="006E2C4C"/>
    <w:rsid w:val="006E6290"/>
    <w:rsid w:val="00704D73"/>
    <w:rsid w:val="00706EBB"/>
    <w:rsid w:val="00717961"/>
    <w:rsid w:val="00721101"/>
    <w:rsid w:val="00725936"/>
    <w:rsid w:val="00744A18"/>
    <w:rsid w:val="00754EB1"/>
    <w:rsid w:val="00755FD1"/>
    <w:rsid w:val="00756833"/>
    <w:rsid w:val="00771E80"/>
    <w:rsid w:val="00775499"/>
    <w:rsid w:val="007813B6"/>
    <w:rsid w:val="0078501E"/>
    <w:rsid w:val="00792906"/>
    <w:rsid w:val="007A0263"/>
    <w:rsid w:val="007A0A9B"/>
    <w:rsid w:val="007B08A4"/>
    <w:rsid w:val="007B6E0A"/>
    <w:rsid w:val="007C5017"/>
    <w:rsid w:val="007D32C0"/>
    <w:rsid w:val="007D7EF2"/>
    <w:rsid w:val="007E5074"/>
    <w:rsid w:val="007F2386"/>
    <w:rsid w:val="00801052"/>
    <w:rsid w:val="008034B5"/>
    <w:rsid w:val="0081734D"/>
    <w:rsid w:val="008212EF"/>
    <w:rsid w:val="008220E6"/>
    <w:rsid w:val="00823919"/>
    <w:rsid w:val="0083329B"/>
    <w:rsid w:val="008360FF"/>
    <w:rsid w:val="00837771"/>
    <w:rsid w:val="00842700"/>
    <w:rsid w:val="0084318B"/>
    <w:rsid w:val="00844EB6"/>
    <w:rsid w:val="0085183B"/>
    <w:rsid w:val="00854E8F"/>
    <w:rsid w:val="0086115A"/>
    <w:rsid w:val="00865BE1"/>
    <w:rsid w:val="00870539"/>
    <w:rsid w:val="008875AE"/>
    <w:rsid w:val="008925DF"/>
    <w:rsid w:val="008A0A22"/>
    <w:rsid w:val="008A3A3C"/>
    <w:rsid w:val="008A55F3"/>
    <w:rsid w:val="008B0B96"/>
    <w:rsid w:val="008B0BD6"/>
    <w:rsid w:val="008B45DE"/>
    <w:rsid w:val="008B69AC"/>
    <w:rsid w:val="008C603D"/>
    <w:rsid w:val="008D0EAC"/>
    <w:rsid w:val="008D7E07"/>
    <w:rsid w:val="008E35B7"/>
    <w:rsid w:val="008E4372"/>
    <w:rsid w:val="008F7BF2"/>
    <w:rsid w:val="008F7DA1"/>
    <w:rsid w:val="00915857"/>
    <w:rsid w:val="00916B85"/>
    <w:rsid w:val="00934B0F"/>
    <w:rsid w:val="0094011D"/>
    <w:rsid w:val="009405AA"/>
    <w:rsid w:val="00945A8A"/>
    <w:rsid w:val="009540B3"/>
    <w:rsid w:val="00955DAC"/>
    <w:rsid w:val="00956B98"/>
    <w:rsid w:val="00960A4D"/>
    <w:rsid w:val="00965ECF"/>
    <w:rsid w:val="009707ED"/>
    <w:rsid w:val="00972AB9"/>
    <w:rsid w:val="009847C6"/>
    <w:rsid w:val="0098767E"/>
    <w:rsid w:val="0099619D"/>
    <w:rsid w:val="009A3560"/>
    <w:rsid w:val="009A3D1F"/>
    <w:rsid w:val="009A4285"/>
    <w:rsid w:val="009A6D5D"/>
    <w:rsid w:val="009A7CD7"/>
    <w:rsid w:val="009B2FCE"/>
    <w:rsid w:val="009C1FDE"/>
    <w:rsid w:val="009C4293"/>
    <w:rsid w:val="009C72A6"/>
    <w:rsid w:val="009C7F21"/>
    <w:rsid w:val="009E4054"/>
    <w:rsid w:val="009F6F9B"/>
    <w:rsid w:val="00A02BEB"/>
    <w:rsid w:val="00A16CD6"/>
    <w:rsid w:val="00A2300D"/>
    <w:rsid w:val="00A2671D"/>
    <w:rsid w:val="00A34689"/>
    <w:rsid w:val="00A50F5F"/>
    <w:rsid w:val="00A56F0C"/>
    <w:rsid w:val="00A604A2"/>
    <w:rsid w:val="00A63DF6"/>
    <w:rsid w:val="00A7136F"/>
    <w:rsid w:val="00A759D7"/>
    <w:rsid w:val="00A85AEC"/>
    <w:rsid w:val="00A94E49"/>
    <w:rsid w:val="00AA2513"/>
    <w:rsid w:val="00AB559F"/>
    <w:rsid w:val="00AC14E2"/>
    <w:rsid w:val="00AC4920"/>
    <w:rsid w:val="00AE308C"/>
    <w:rsid w:val="00AE4B8A"/>
    <w:rsid w:val="00AF1311"/>
    <w:rsid w:val="00B01C55"/>
    <w:rsid w:val="00B16304"/>
    <w:rsid w:val="00B21552"/>
    <w:rsid w:val="00B25B0F"/>
    <w:rsid w:val="00B34D75"/>
    <w:rsid w:val="00B37A14"/>
    <w:rsid w:val="00B42462"/>
    <w:rsid w:val="00B43D10"/>
    <w:rsid w:val="00B45460"/>
    <w:rsid w:val="00B52051"/>
    <w:rsid w:val="00B553BB"/>
    <w:rsid w:val="00B55753"/>
    <w:rsid w:val="00B65AD2"/>
    <w:rsid w:val="00B65D13"/>
    <w:rsid w:val="00B70B8F"/>
    <w:rsid w:val="00B76CA5"/>
    <w:rsid w:val="00B873C1"/>
    <w:rsid w:val="00B940BE"/>
    <w:rsid w:val="00BA4759"/>
    <w:rsid w:val="00BB2F89"/>
    <w:rsid w:val="00BB7814"/>
    <w:rsid w:val="00BC1EEC"/>
    <w:rsid w:val="00BD3A61"/>
    <w:rsid w:val="00BD67CB"/>
    <w:rsid w:val="00BE1510"/>
    <w:rsid w:val="00BE1A26"/>
    <w:rsid w:val="00BE5C9C"/>
    <w:rsid w:val="00BF6EC2"/>
    <w:rsid w:val="00BF708A"/>
    <w:rsid w:val="00C2545F"/>
    <w:rsid w:val="00C34D82"/>
    <w:rsid w:val="00C37B26"/>
    <w:rsid w:val="00C42FCD"/>
    <w:rsid w:val="00C43802"/>
    <w:rsid w:val="00C50012"/>
    <w:rsid w:val="00C65121"/>
    <w:rsid w:val="00C7437D"/>
    <w:rsid w:val="00C7779E"/>
    <w:rsid w:val="00C81CB9"/>
    <w:rsid w:val="00C8330F"/>
    <w:rsid w:val="00C83452"/>
    <w:rsid w:val="00C949E4"/>
    <w:rsid w:val="00CA44CB"/>
    <w:rsid w:val="00CB380C"/>
    <w:rsid w:val="00CB7C2D"/>
    <w:rsid w:val="00CE0D2A"/>
    <w:rsid w:val="00CE3F4E"/>
    <w:rsid w:val="00CE596B"/>
    <w:rsid w:val="00CF0404"/>
    <w:rsid w:val="00CF43EF"/>
    <w:rsid w:val="00CF50ED"/>
    <w:rsid w:val="00D00C15"/>
    <w:rsid w:val="00D10F38"/>
    <w:rsid w:val="00D14154"/>
    <w:rsid w:val="00D206A0"/>
    <w:rsid w:val="00D252A9"/>
    <w:rsid w:val="00D34501"/>
    <w:rsid w:val="00D439F3"/>
    <w:rsid w:val="00D574BB"/>
    <w:rsid w:val="00D67BD3"/>
    <w:rsid w:val="00D76634"/>
    <w:rsid w:val="00D86A01"/>
    <w:rsid w:val="00D9672A"/>
    <w:rsid w:val="00DB0EC9"/>
    <w:rsid w:val="00DB1F6A"/>
    <w:rsid w:val="00DB5DE1"/>
    <w:rsid w:val="00DD625E"/>
    <w:rsid w:val="00DD68C7"/>
    <w:rsid w:val="00DE0352"/>
    <w:rsid w:val="00DF1622"/>
    <w:rsid w:val="00DF35FB"/>
    <w:rsid w:val="00DF7EC4"/>
    <w:rsid w:val="00E01707"/>
    <w:rsid w:val="00E0285D"/>
    <w:rsid w:val="00E1661A"/>
    <w:rsid w:val="00E20293"/>
    <w:rsid w:val="00E36848"/>
    <w:rsid w:val="00E37553"/>
    <w:rsid w:val="00E42DCE"/>
    <w:rsid w:val="00E53B4A"/>
    <w:rsid w:val="00E74411"/>
    <w:rsid w:val="00E74E4E"/>
    <w:rsid w:val="00E75E24"/>
    <w:rsid w:val="00E80610"/>
    <w:rsid w:val="00E837B5"/>
    <w:rsid w:val="00E94CC3"/>
    <w:rsid w:val="00EA33DE"/>
    <w:rsid w:val="00EB2E49"/>
    <w:rsid w:val="00EB6A45"/>
    <w:rsid w:val="00EC0671"/>
    <w:rsid w:val="00EF66FF"/>
    <w:rsid w:val="00EF6B44"/>
    <w:rsid w:val="00F0271F"/>
    <w:rsid w:val="00F06EE7"/>
    <w:rsid w:val="00F20E1D"/>
    <w:rsid w:val="00F3002D"/>
    <w:rsid w:val="00F31379"/>
    <w:rsid w:val="00F4637C"/>
    <w:rsid w:val="00F4669A"/>
    <w:rsid w:val="00F47EBA"/>
    <w:rsid w:val="00F64A45"/>
    <w:rsid w:val="00F732C3"/>
    <w:rsid w:val="00F75A77"/>
    <w:rsid w:val="00F85298"/>
    <w:rsid w:val="00F866D3"/>
    <w:rsid w:val="00F93F97"/>
    <w:rsid w:val="00F95B93"/>
    <w:rsid w:val="00FA16F3"/>
    <w:rsid w:val="00FA789D"/>
    <w:rsid w:val="00FB1B51"/>
    <w:rsid w:val="00FB23DD"/>
    <w:rsid w:val="00FC2ED2"/>
    <w:rsid w:val="00FC3DB7"/>
    <w:rsid w:val="00FD7C00"/>
    <w:rsid w:val="00FE5D16"/>
    <w:rsid w:val="00FE613E"/>
    <w:rsid w:val="00FE65B7"/>
    <w:rsid w:val="00FF06D0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customStyle="true" w:styleId="Odlomakpopisa1" w:type="paragraph">
    <w:name w:val="Odlomak popisa1"/>
    <w:basedOn w:val="Normal"/>
    <w:qFormat/>
    <w:rsid w:val="00D206A0"/>
    <w:pPr>
      <w:ind w:left="720"/>
    </w:pPr>
    <w:rPr>
      <w:rFonts w:cs="Calibri" w:hAnsi="Calibri" w:ascii="Calibri"/>
      <w:noProof/>
      <w:sz w:val="22"/>
      <w:szCs w:val="22"/>
      <w:lang w:eastAsia="en-US"/>
    </w:rPr>
  </w:style>
  <w:style w:styleId="Naglaeno" w:type="character">
    <w:name w:val="Strong"/>
    <w:qFormat/>
    <w:rsid w:val="00D206A0"/>
    <w:rPr>
      <w:rFonts w:cs="Times New Roman" w:hAnsi="Times New Roman" w:ascii="Times New Roman"/>
      <w:b/>
      <w:bCs/>
    </w:rPr>
  </w:style>
  <w:style w:customStyle="true" w:styleId="t-9-8" w:type="paragraph">
    <w:name w:val="t-9-8"/>
    <w:basedOn w:val="Normal"/>
    <w:rsid w:val="00DB5DE1"/>
    <w:pPr>
      <w:spacing w:afterAutospacing="true" w:after="100" w:beforeAutospacing="true" w:before="100"/>
    </w:pPr>
  </w:style>
  <w:style w:customStyle="true" w:styleId="spelle" w:type="character">
    <w:name w:val="spelle"/>
    <w:basedOn w:val="Zadanifontodlomka"/>
    <w:rsid w:val="00DB5DE1"/>
  </w:style>
  <w:style w:styleId="Tekstbalonia" w:type="paragraph">
    <w:name w:val="Balloon Text"/>
    <w:basedOn w:val="Normal"/>
    <w:link w:val="TekstbaloniaChar"/>
    <w:rsid w:val="009A7C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A7CD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72A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C72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72A6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72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72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customStyle="1" w:styleId="Odlomakpopisa1" w:type="paragraph">
    <w:name w:val="Odlomak popisa1"/>
    <w:basedOn w:val="Normal"/>
    <w:qFormat/>
    <w:rsid w:val="00D206A0"/>
    <w:pPr>
      <w:ind w:left="720"/>
    </w:pPr>
    <w:rPr>
      <w:rFonts w:ascii="Calibri" w:cs="Calibri" w:hAnsi="Calibri"/>
      <w:noProof/>
      <w:sz w:val="22"/>
      <w:szCs w:val="22"/>
      <w:lang w:eastAsia="en-US"/>
    </w:rPr>
  </w:style>
  <w:style w:styleId="Naglaeno" w:type="character">
    <w:name w:val="Strong"/>
    <w:qFormat/>
    <w:rsid w:val="00D206A0"/>
    <w:rPr>
      <w:rFonts w:ascii="Times New Roman" w:cs="Times New Roman" w:hAnsi="Times New Roman"/>
      <w:b/>
      <w:bCs/>
    </w:rPr>
  </w:style>
  <w:style w:customStyle="1" w:styleId="t-9-8" w:type="paragraph">
    <w:name w:val="t-9-8"/>
    <w:basedOn w:val="Normal"/>
    <w:rsid w:val="00DB5DE1"/>
    <w:pPr>
      <w:spacing w:after="100" w:afterAutospacing="1" w:before="100" w:beforeAutospacing="1"/>
    </w:pPr>
  </w:style>
  <w:style w:customStyle="1" w:styleId="spelle" w:type="character">
    <w:name w:val="spelle"/>
    <w:basedOn w:val="Zadanifontodlomka"/>
    <w:rsid w:val="00DB5DE1"/>
  </w:style>
  <w:style w:styleId="Tekstbalonia" w:type="paragraph">
    <w:name w:val="Balloon Text"/>
    <w:basedOn w:val="Normal"/>
    <w:link w:val="TekstbaloniaChar"/>
    <w:rsid w:val="009A7C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A7CD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72A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C72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72A6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72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72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393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8856758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3817970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8795133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306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823774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19363543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95613641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7 ST-116/2011</izvorni_sadrzaj>
    <derivirana_varijabla naziv="DomainObject.Predmet.Opis_1">VEZA 7 ST-116/2011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St-505/2011</izvorni_sadrzaj>
    <derivirana_varijabla naziv="DomainObject.Predmet.OznakaBroj_1">St-505/2011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oglasa o otvaranju st. postupka NN 111/2011</izvorni_sadrzaj>
    <derivirana_varijabla naziv="DomainObject.Predmet.PrimjedbaSuca_1">Objava oglasa o otvaranju st. postupka NN 111/2011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TRANSADRIA d.d. RIJEKA</izvorni_sadrzaj>
    <derivirana_varijabla naziv="DomainObject.Predmet.ProtustrankaFormated_1">  TRANSADRIA d.d. RIJEKA</derivirana_varijabla>
  </DomainObject.Predmet.ProtustrankaFormated>
  <DomainObject.Predmet.ProtustrankaFormatedOIB>
    <izvorni_sadrzaj>  TRANSADRIA d.d. RIJEKA, OIB 47965841018</izvorni_sadrzaj>
    <derivirana_varijabla naziv="DomainObject.Predmet.ProtustrankaFormatedOIB_1">  TRANSADRIA d.d. RIJEKA, OIB 47965841018</derivirana_varijabla>
  </DomainObject.Predmet.ProtustrankaFormatedOIB>
  <DomainObject.Predmet.ProtustrankaFormatedWithAdress>
    <izvorni_sadrzaj> TRANSADRIA d.d. RIJEKA, RIVA BODULI 1, 51000 Rijeka</izvorni_sadrzaj>
    <derivirana_varijabla naziv="DomainObject.Predmet.ProtustrankaFormatedWithAdress_1"> TRANSADRIA d.d. RIJEKA, RIVA BODULI 1, 51000 Rijeka</derivirana_varijabla>
  </DomainObject.Predmet.ProtustrankaFormatedWithAdress>
  <DomainObject.Predmet.ProtustrankaFormatedWithAdressOIB>
    <izvorni_sadrzaj> TRANSADRIA d.d. RIJEKA, OIB 47965841018, RIVA BODULI 1, 51000 Rijeka</izvorni_sadrzaj>
    <derivirana_varijabla naziv="DomainObject.Predmet.ProtustrankaFormatedWithAdressOIB_1"> TRANSADRIA d.d. RIJEKA, OIB 47965841018, RIVA BODULI 1, 51000 Rijeka</derivirana_varijabla>
  </DomainObject.Predmet.ProtustrankaFormatedWithAdressOIB>
  <DomainObject.Predmet.ProtustrankaWithAdress>
    <izvorni_sadrzaj>TRANSADRIA d.d. RIJEKA RIVA BODULI 1, 51000 Rijeka</izvorni_sadrzaj>
    <derivirana_varijabla naziv="DomainObject.Predmet.ProtustrankaWithAdress_1">TRANSADRIA d.d. RIJEKA RIVA BODULI 1, 51000 Rijeka</derivirana_varijabla>
  </DomainObject.Predmet.ProtustrankaWithAdress>
  <DomainObject.Predmet.ProtustrankaWithAdressOIB>
    <izvorni_sadrzaj>TRANSADRIA d.d. RIJEKA, OIB 47965841018, RIVA BODULI 1, 51000 Rijeka</izvorni_sadrzaj>
    <derivirana_varijabla naziv="DomainObject.Predmet.ProtustrankaWithAdressOIB_1">TRANSADRIA d.d. RIJEKA, OIB 47965841018, RIVA BODULI 1, 51000 Rijeka</derivirana_varijabla>
  </DomainObject.Predmet.ProtustrankaWithAdressOIB>
  <DomainObject.Predmet.ProtustrankaNazivFormated>
    <izvorni_sadrzaj>TRANSADRIA d.d. RIJEKA</izvorni_sadrzaj>
    <derivirana_varijabla naziv="DomainObject.Predmet.ProtustrankaNazivFormated_1">TRANSADRIA d.d. RIJEKA</derivirana_varijabla>
  </DomainObject.Predmet.ProtustrankaNazivFormated>
  <DomainObject.Predmet.ProtustrankaNazivFormatedOIB>
    <izvorni_sadrzaj>TRANSADRIA d.d. RIJEKA, OIB 47965841018</izvorni_sadrzaj>
    <derivirana_varijabla naziv="DomainObject.Predmet.ProtustrankaNazivFormatedOIB_1">TRANSADRIA d.d. RIJEKA, OIB 47965841018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 JUREŠA iz RIJEKE; ZORAN ROŠIĆ iz RIJEKE; Agencija za osiguranje radničkih potraživanja</izvorni_sadrzaj>
    <derivirana_varijabla naziv="DomainObject.Predmet.StrankaFormated_1">  MARIN JUREŠA iz RIJEKE; ZORAN ROŠIĆ iz RIJEKE; Agencija za osiguranje radničkih potraživanja</derivirana_varijabla>
  </DomainObject.Predmet.StrankaFormated>
  <DomainObject.Predmet.StrankaFormatedOIB>
    <izvorni_sadrzaj>  MARIN JUREŠA iz RIJEKE; ZORAN ROŠIĆ iz RIJEKE; Agencija za osiguranje radničkih potraživanja, OIB 04323472109</izvorni_sadrzaj>
    <derivirana_varijabla naziv="DomainObject.Predmet.StrankaFormatedOIB_1">  MARIN JUREŠA iz RIJEKE; ZORAN ROŠIĆ iz RIJEKE; Agencija za osiguranje radničkih potraživanja, OIB 04323472109</derivirana_varijabla>
  </DomainObject.Predmet.StrankaFormatedOIB>
  <DomainObject.Predmet.StrankaFormatedWithAdress>
    <izvorni_sadrzaj> MARIN JUREŠA iz RIJEKE, DREŽNIČKA 6, Rijeka; ZORAN ROŠIĆ iz RIJEKE, ZAMETSKA 102, Rijeka; Agencija za osiguranje radničkih potraživanja, Frankopanska 11, 10000 Zagreb</izvorni_sadrzaj>
    <derivirana_varijabla naziv="DomainObject.Predmet.StrankaFormatedWithAdress_1"> MARIN JUREŠA iz RIJEKE, DREŽNIČKA 6, Rijeka; ZORAN ROŠIĆ iz RIJEKE, ZAMETSKA 102, Rijeka; Agencija za osiguranje radničkih potraživanja, Frankopanska 11, 10000 Zagreb</derivirana_varijabla>
  </DomainObject.Predmet.StrankaFormatedWithAdress>
  <DomainObject.Predmet.StrankaFormatedWithAdressOIB>
    <izvorni_sadrzaj> MARIN JUREŠA iz RIJEKE, DREŽNIČKA 6, Rijeka; ZORAN ROŠIĆ iz RIJEKE, ZAMETSKA 102, Rijeka; Agencija za osiguranje radničkih potraživanja, OIB 04323472109, Frankopanska 11, 10000 Zagreb</izvorni_sadrzaj>
    <derivirana_varijabla naziv="DomainObject.Predmet.StrankaFormatedWithAdressOIB_1"> MARIN JUREŠA iz RIJEKE, DREŽNIČKA 6, Rijeka; ZORAN ROŠIĆ iz RIJEKE, ZAMETSKA 102, Rijeka; Agencija za osiguranje radničkih potraživanja, OIB 04323472109, Frankopanska 11, 10000 Zagreb</derivirana_varijabla>
  </DomainObject.Predmet.StrankaFormatedWithAdressOIB>
  <DomainObject.Predmet.StrankaWithAdress>
    <izvorni_sadrzaj>MARIN JUREŠA iz RIJEKE DREŽNIČKA 6,Rijeka,ZORAN ROŠIĆ iz RIJEKE ZAMETSKA 102,Rijeka,Agencija za osiguranje radničkih potraživanja Frankopanska 11,10000 Zagreb</izvorni_sadrzaj>
    <derivirana_varijabla naziv="DomainObject.Predmet.StrankaWithAdress_1">MARIN JUREŠA iz RIJEKE DREŽNIČKA 6,Rijeka,ZORAN ROŠIĆ iz RIJEKE ZAMETSKA 102,Rijeka,Agencija za osiguranje radničkih potraživanja Frankopanska 11,10000 Zagreb</derivirana_varijabla>
  </DomainObject.Predmet.StrankaWithAdress>
  <DomainObject.Predmet.StrankaWithAdressOIB>
    <izvorni_sadrzaj>MARIN JUREŠA iz RIJEKE, DREŽNIČKA 6,Rijeka,ZORAN ROŠIĆ iz RIJEKE, ZAMETSKA 102,Rijeka,Agencija za osiguranje radničkih potraživanja, OIB 04323472109, Frankopanska 11,10000 Zagreb</izvorni_sadrzaj>
    <derivirana_varijabla naziv="DomainObject.Predmet.StrankaWithAdressOIB_1">MARIN JUREŠA iz RIJEKE, DREŽNIČKA 6,Rijeka,ZORAN ROŠIĆ iz RIJEKE, ZAMETSKA 102,Rijeka,Agencija za osiguranje radničkih potraživanja, OIB 04323472109, Frankopanska 11,10000 Zagreb</derivirana_varijabla>
  </DomainObject.Predmet.StrankaWithAdressOIB>
  <DomainObject.Predmet.StrankaNazivFormated>
    <izvorni_sadrzaj>MARIN JUREŠA iz RIJEKE,ZORAN ROŠIĆ iz RIJEKE,Agencija za osiguranje radničkih potraživanja</izvorni_sadrzaj>
    <derivirana_varijabla naziv="DomainObject.Predmet.StrankaNazivFormated_1">MARIN JUREŠA iz RIJEKE,ZORAN ROŠIĆ iz RIJEKE,Agencija za osiguranje radničkih potraživanja</derivirana_varijabla>
  </DomainObject.Predmet.StrankaNazivFormated>
  <DomainObject.Predmet.StrankaNazivFormatedOIB>
    <izvorni_sadrzaj>MARIN JUREŠA iz RIJEKE,ZORAN ROŠIĆ iz RIJEKE,Agencija za osiguranje radničkih potraživanja, OIB 04323472109</izvorni_sadrzaj>
    <derivirana_varijabla naziv="DomainObject.Predmet.StrankaNazivFormatedOIB_1">MARIN JUREŠA iz RIJEKE,ZORAN ROŠIĆ iz RIJEKE,Agencija za osiguranje radničkih potraživanja, OIB 04323472109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MARIN JUREŠA iz RIJEKE</item>
      <item>ZORAN ROŠIĆ iz RIJEKE</item>
      <item>Agencija za osiguranje radničkih potraživanja</item>
    </izvorni_sadrzaj>
    <derivirana_varijabla naziv="DomainObject.Predmet.StrankaListFormated_1">
      <item>MARIN JUREŠA iz RIJEKE</item>
      <item>ZORAN ROŠIĆ iz RIJEKE</item>
      <item>Agencija za osiguranje radničkih potraživanja</item>
    </derivirana_varijabla>
  </DomainObject.Predmet.StrankaListFormated>
  <DomainObject.Predmet.StrankaListFormatedOIB>
    <izvorni_sadrzaj>
      <item>MARIN JUREŠA iz RIJEKE</item>
      <item>ZORAN ROŠIĆ iz RIJEKE</item>
      <item>Agencija za osiguranje radničkih potraživanja, OIB 04323472109</item>
    </izvorni_sadrzaj>
    <derivirana_varijabla naziv="DomainObject.Predmet.StrankaListFormatedOIB_1">
      <item>MARIN JUREŠA iz RIJEKE</item>
      <item>ZORAN ROŠIĆ iz RIJEKE</item>
      <item>Agencija za osiguranje radničkih potraživanja, OIB 04323472109</item>
    </derivirana_varijabla>
  </DomainObject.Predmet.StrankaListFormatedOIB>
  <DomainObject.Predmet.StrankaListFormatedWithAdress>
    <izvorni_sadrzaj>
      <item>MARIN JUREŠA iz RIJEKE, DREŽNIČKA 6, Rijeka</item>
      <item>ZORAN ROŠIĆ iz RIJEKE, ZAMETSKA 102, Rijeka</item>
      <item>Agencija za osiguranje radničkih potraživanja, Frankopanska 11, 10000 Zagreb</item>
    </izvorni_sadrzaj>
    <derivirana_varijabla naziv="DomainObject.Predmet.StrankaListFormatedWithAdress_1">
      <item>MARIN JUREŠA iz RIJEKE, DREŽNIČKA 6, Rijeka</item>
      <item>ZORAN ROŠIĆ iz RIJEKE, ZAMETSKA 102, Rijeka</item>
      <item>Agencija za osiguranje radničkih potraživanja, Frankopanska 11, 10000 Zagreb</item>
    </derivirana_varijabla>
  </DomainObject.Predmet.StrankaListFormatedWithAdress>
  <DomainObject.Predmet.StrankaListFormatedWithAdressOIB>
    <izvorni_sadrzaj>
      <item>MARIN JUREŠA iz RIJEKE, DREŽNIČKA 6, Rijeka</item>
      <item>ZORAN ROŠIĆ iz RIJEKE, ZAMETSKA 102, Rijeka</item>
      <item>Agencija za osiguranje radničkih potraživanja, OIB 04323472109, Frankopanska 11, 10000 Zagreb</item>
    </izvorni_sadrzaj>
    <derivirana_varijabla naziv="DomainObject.Predmet.StrankaListFormatedWithAdressOIB_1">
      <item>MARIN JUREŠA iz RIJEKE, DREŽNIČKA 6, Rijeka</item>
      <item>ZORAN ROŠIĆ iz RIJEKE, ZAMETSKA 102, Rijeka</item>
      <item>Agencija za osiguranje radničkih potraživanja, OIB 04323472109, Frankopanska 11, 10000 Zagreb</item>
    </derivirana_varijabla>
  </DomainObject.Predmet.StrankaListFormatedWithAdressOIB>
  <DomainObject.Predmet.StrankaListNazivFormated>
    <izvorni_sadrzaj>
      <item>MARIN JUREŠA iz RIJEKE</item>
      <item>ZORAN ROŠIĆ iz RIJEKE</item>
      <item>Agencija za osiguranje radničkih potraživanja</item>
    </izvorni_sadrzaj>
    <derivirana_varijabla naziv="DomainObject.Predmet.StrankaListNazivFormated_1">
      <item>MARIN JUREŠA iz RIJEKE</item>
      <item>ZORAN ROŠIĆ iz RIJEKE</item>
      <item>Agencija za osiguranje radničkih potraživanja</item>
    </derivirana_varijabla>
  </DomainObject.Predmet.StrankaListNazivFormated>
  <DomainObject.Predmet.StrankaListNazivFormatedOIB>
    <izvorni_sadrzaj>
      <item>MARIN JUREŠA iz RIJEKE</item>
      <item>ZORAN ROŠIĆ iz RIJEKE</item>
      <item>Agencija za osiguranje radničkih potraživanja, OIB 04323472109</item>
    </izvorni_sadrzaj>
    <derivirana_varijabla naziv="DomainObject.Predmet.StrankaListNazivFormatedOIB_1">
      <item>MARIN JUREŠA iz RIJEKE</item>
      <item>ZORAN ROŠIĆ iz RIJEKE</item>
      <item>Agencija za osiguranje radničkih potraživanja, OIB 04323472109</item>
    </derivirana_varijabla>
  </DomainObject.Predmet.StrankaListNazivFormatedOIB>
  <DomainObject.Predmet.ProtuStrankaListFormated>
    <izvorni_sadrzaj>
      <item>TRANSADRIA d.d. RIJEKA</item>
    </izvorni_sadrzaj>
    <derivirana_varijabla naziv="DomainObject.Predmet.ProtuStrankaListFormated_1">
      <item>TRANSADRIA d.d. RIJEKA</item>
    </derivirana_varijabla>
  </DomainObject.Predmet.ProtuStrankaListFormated>
  <DomainObject.Predmet.ProtuStrankaListFormatedOIB>
    <izvorni_sadrzaj>
      <item>TRANSADRIA d.d. RIJEKA, OIB 47965841018</item>
    </izvorni_sadrzaj>
    <derivirana_varijabla naziv="DomainObject.Predmet.ProtuStrankaListFormatedOIB_1">
      <item>TRANSADRIA d.d. RIJEKA, OIB 47965841018</item>
    </derivirana_varijabla>
  </DomainObject.Predmet.ProtuStrankaListFormatedOIB>
  <DomainObject.Predmet.ProtuStrankaListFormatedWithAdress>
    <izvorni_sadrzaj>
      <item>TRANSADRIA d.d. RIJEKA, RIVA BODULI 1, 51000 Rijeka</item>
    </izvorni_sadrzaj>
    <derivirana_varijabla naziv="DomainObject.Predmet.ProtuStrankaListFormatedWithAdress_1">
      <item>TRANSADRIA d.d. RIJEKA, RIVA BODULI 1, 51000 Rijeka</item>
    </derivirana_varijabla>
  </DomainObject.Predmet.ProtuStrankaListFormatedWithAdress>
  <DomainObject.Predmet.ProtuStrankaListFormatedWithAdressOIB>
    <izvorni_sadrzaj>
      <item>TRANSADRIA d.d. RIJEKA, OIB 47965841018, RIVA BODULI 1, 51000 Rijeka</item>
    </izvorni_sadrzaj>
    <derivirana_varijabla naziv="DomainObject.Predmet.ProtuStrankaListFormatedWithAdressOIB_1">
      <item>TRANSADRIA d.d. RIJEKA, OIB 47965841018, RIVA BODULI 1, 51000 Rijeka</item>
    </derivirana_varijabla>
  </DomainObject.Predmet.ProtuStrankaListFormatedWithAdressOIB>
  <DomainObject.Predmet.ProtuStrankaListNazivFormated>
    <izvorni_sadrzaj>
      <item>TRANSADRIA d.d. RIJEKA</item>
    </izvorni_sadrzaj>
    <derivirana_varijabla naziv="DomainObject.Predmet.ProtuStrankaListNazivFormated_1">
      <item>TRANSADRIA d.d. RIJEKA</item>
    </derivirana_varijabla>
  </DomainObject.Predmet.ProtuStrankaListNazivFormated>
  <DomainObject.Predmet.ProtuStrankaListNazivFormatedOIB>
    <izvorni_sadrzaj>
      <item>TRANSADRIA d.d. RIJEKA, OIB 47965841018</item>
    </izvorni_sadrzaj>
    <derivirana_varijabla naziv="DomainObject.Predmet.ProtuStrankaListNazivFormatedOIB_1">
      <item>TRANSADRIA d.d. RIJEKA, OIB 47965841018</item>
    </derivirana_varijabla>
  </DomainObject.Predmet.ProtuStrankaListNazivFormatedOIB>
  <DomainObject.Predmet.OstaliListFormated>
    <izvorni_sadrzaj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OstaliListFormated_1"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OstaliListFormated>
  <DomainObject.Predmet.OstaliListFormatedOIB>
    <izvorni_sadrzaj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izvorni_sadrzaj>
    <derivirana_varijabla naziv="DomainObject.Predmet.OstaliListFormatedOIB_1"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derivirana_varijabla>
  </DomainObject.Predmet.OstaliListFormatedOIB>
  <DomainObject.Predmet.OstaliListFormatedWithAdress>
    <izvorni_sadrzaj>
      <item>KRISTIAN PLAZONIĆ, TRG IVANA KOBLERA 2/IV, 51000 Rijeka</item>
      <item>Zdravko Čupković,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Koranska 16, 10000 Zagreb</item>
      <item>UNICREDIT LEASING CROATIA d.o.o.,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Opatička 3, 48000 Koprinvica</item>
      <item>Robert Kopajtić, Trpimirova 3, 51000 Rijeka</item>
      <item>CANTABILE d.o.o.,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Karabljeva  7, 10431 Sv. NEDJELJA</item>
      <item>BARAJ d.o.o. Rijeka, Kršinićeva  14, 51000 Rijeka</item>
      <item>Tomislav Šižgorić, Uvala stupica 3, 22236 Žirje</item>
      <item>Branimir Iveković, odvjetnik, Stossmayerov trg 8, 10000 Zagreb</item>
      <item>odvjetničko društvo Rude i partneri j.t.d.,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Slavonska avenija 6A, 10000 Zagreb</item>
    </izvorni_sadrzaj>
    <derivirana_varijabla naziv="DomainObject.Predmet.OstaliListFormatedWithAdress_1">
      <item>KRISTIAN PLAZONIĆ, TRG IVANA KOBLERA 2/IV, 51000 Rijeka</item>
      <item>Zdravko Čupković,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Koranska 16, 10000 Zagreb</item>
      <item>UNICREDIT LEASING CROATIA d.o.o.,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Opatička 3, 48000 Koprinvica</item>
      <item>Robert Kopajtić, Trpimirova 3, 51000 Rijeka</item>
      <item>CANTABILE d.o.o.,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Karabljeva  7, 10431 Sv. NEDJELJA</item>
      <item>BARAJ d.o.o. Rijeka, Kršinićeva  14, 51000 Rijeka</item>
      <item>Tomislav Šižgorić, Uvala stupica 3, 22236 Žirje</item>
      <item>Branimir Iveković, odvjetnik, Stossmayerov trg 8, 10000 Zagreb</item>
      <item>odvjetničko društvo Rude i partneri j.t.d.,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KRISTIAN PLAZONIĆ, TRG IVANA KOBLERA 2/IV, 51000 Rijeka</item>
      <item>Zdravko Čupković, OIB 74095088079,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OIB 71221608291,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OIB 57244003002,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OIB 45875673150,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OIB 63315096047,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OIB 57244003002,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OIB 14480721492,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OIB 77395415345,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OIB 27171948847,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OIB 87064273078, Koranska 16, 10000 Zagreb</item>
      <item>UNICREDIT LEASING CROATIA d.o.o., OIB 18736141210,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OIB 97326283154, Opatička 3, 48000 Koprinvica</item>
      <item>Robert Kopajtić, Trpimirova 3, 51000 Rijeka</item>
      <item>CANTABILE d.o.o., OIB 07865774959,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OIB 76484484333, Karabljeva  7, 10431 Sv. NEDJELJA</item>
      <item>BARAJ d.o.o. Rijeka, OIB 39400010860, Kršinićeva  14, 51000 Rijeka</item>
      <item>Tomislav Šižgorić, OIB 38389840072, Uvala stupica 3, 22236 Žirje</item>
      <item>Branimir Iveković, odvjetnik, Stossmayerov trg 8, 10000 Zagreb</item>
      <item>odvjetničko društvo Rude i partneri j.t.d., OIB 51746791608,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OIB 13667298928, Slavonska avenija 6A, 10000 Zagreb</item>
    </izvorni_sadrzaj>
    <derivirana_varijabla naziv="DomainObject.Predmet.OstaliListFormatedWithAdressOIB_1">
      <item>KRISTIAN PLAZONIĆ, TRG IVANA KOBLERA 2/IV, 51000 Rijeka</item>
      <item>Zdravko Čupković, OIB 74095088079,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OIB 71221608291,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OIB 57244003002,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OIB 45875673150,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OIB 63315096047,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OIB 57244003002,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OIB 14480721492,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OIB 77395415345,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OIB 27171948847,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OIB 87064273078, Koranska 16, 10000 Zagreb</item>
      <item>UNICREDIT LEASING CROATIA d.o.o., OIB 18736141210,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OIB 97326283154, Opatička 3, 48000 Koprinvica</item>
      <item>Robert Kopajtić, Trpimirova 3, 51000 Rijeka</item>
      <item>CANTABILE d.o.o., OIB 07865774959,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OIB 76484484333, Karabljeva  7, 10431 Sv. NEDJELJA</item>
      <item>BARAJ d.o.o. Rijeka, OIB 39400010860, Kršinićeva  14, 51000 Rijeka</item>
      <item>Tomislav Šižgorić, OIB 38389840072, Uvala stupica 3, 22236 Žirje</item>
      <item>Branimir Iveković, odvjetnik, Stossmayerov trg 8, 10000 Zagreb</item>
      <item>odvjetničko društvo Rude i partneri j.t.d., OIB 51746791608,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OstaliListNazivFormated_1"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OstaliListNazivFormated>
  <DomainObject.Predmet.OstaliListNazivFormatedOIB>
    <izvorni_sadrzaj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izvorni_sadrzaj>
    <derivirana_varijabla naziv="DomainObject.Predmet.OstaliListNazivFormatedOIB_1"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osiguranje radničkih potraživanja i dr.</izvorni_sadrzaj>
    <derivirana_varijabla naziv="DomainObject.Predmet.StrankaIDrugi_1">Agencija za osiguranje radničkih potraživanja i dr.</derivirana_varijabla>
  </DomainObject.Predmet.StrankaIDrugi>
  <DomainObject.Predmet.ProtustrankaIDrugi>
    <izvorni_sadrzaj>TRANSADRIA d.d. RIJEKA</izvorni_sadrzaj>
    <derivirana_varijabla naziv="DomainObject.Predmet.ProtustrankaIDrugi_1">TRANSADRIA d.d. RIJEKA</derivirana_varijabla>
  </DomainObject.Predmet.ProtustrankaIDrugi>
  <DomainObject.Predmet.StrankaIDrugiAdressOIB>
    <izvorni_sadrzaj>Agencija za osiguranje radničkih potraživanja, OIB 04323472109, Frankopanska 11, 10000 Zagreb i dr.</izvorni_sadrzaj>
    <derivirana_varijabla naziv="DomainObject.Predmet.StrankaIDrugiAdressOIB_1">Agencija za osiguranje radničkih potraživanja, OIB 04323472109, Frankopanska 11, 10000 Zagreb i dr.</derivirana_varijabla>
  </DomainObject.Predmet.StrankaIDrugiAdressOIB>
  <DomainObject.Predmet.ProtustrankaIDrugiAdressOIB>
    <izvorni_sadrzaj>TRANSADRIA d.d. RIJEKA, OIB 47965841018, RIVA BODULI 1, 51000 Rijeka</izvorni_sadrzaj>
    <derivirana_varijabla naziv="DomainObject.Predmet.ProtustrankaIDrugiAdressOIB_1">TRANSADRIA d.d. RIJEKA, OIB 47965841018, RIVA BODULI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 JUREŠA iz RIJEKE</item>
      <item>KRISTIAN PLAZONIĆ</item>
      <item>ZORAN ROŠIĆ iz RIJEKE</item>
      <item>TRANSADRIA d.d. RIJEKA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Agencija za osiguranje radničkih potraživanja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SudioniciListNaziv_1">
      <item>MARIN JUREŠA iz RIJEKE</item>
      <item>KRISTIAN PLAZONIĆ</item>
      <item>ZORAN ROŠIĆ iz RIJEKE</item>
      <item>TRANSADRIA d.d. RIJEKA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Agencija za osiguranje radničkih potraživanja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SudioniciListNaziv>
  <DomainObject.Predmet.SudioniciListAdressOIB>
    <izvorni_sadrzaj>
      <item>MARIN JUREŠA iz RIJEKE, DREŽNIČKA 6,Rijeka</item>
      <item>KRISTIAN PLAZONIĆ, TRG IVANA KOBLERA 2/IV,51000 Rijeka</item>
      <item>ZORAN ROŠIĆ iz RIJEKE, ZAMETSKA 102,Rijeka</item>
      <item>TRANSADRIA d.d. RIJEKA, OIB 47965841018, RIVA BODULI 1,51000 Rijeka</item>
      <item>Zdravko Čupković, OIB 74095088079, Gnambova 2,51000 Rijeka</item>
      <item>HYPO  ALPE  ADRIA  BANK   d.d., Slavonska avenija 6,10000 Zagreb</item>
      <item>Darko Tonžetić, Urinj 2,51221 Kostrena</item>
      <item>Miran Ključariček, Cesta 43. Istarske divizije 75,51211 Mihotići - MATULJI</item>
      <item>Branimir Lepur, Bože Peričića 30,22000 Šibenik</item>
      <item>POREZNA UPRAVA</item>
      <item>ŽDO RIJEKA, 51000 Rijeka</item>
      <item>OPĆINSKO DRŽAVNO ODVJETNIŠTVO, 51000 Rijeka</item>
      <item>Damir Račić, Nalješkovićeva 27,10000 Zagreb</item>
      <item>ZOU VUKIĆ i dr., N.Tesle 9/V,51000 Rijeka</item>
      <item>Odvjetnik IVICA RUŠIN, I. Filipovića 17,51 000 Rijeka</item>
      <item>ZOU VELJKO KNEŽEVIĆ, Ribarska 4,51000 Rijeka</item>
      <item>Partner banka d.d., OIB 71221608291, Vončina 2,10 000 Zagreb</item>
      <item>ELEKTROPRIMORJE RIJEKA, Viktora Cara Emina 2,51000 Rijeka</item>
      <item>HŽ PUTNIČKI PRIJEVOZ d.o.o., Mihanovićeva 20,10000 Zagreb</item>
      <item>ZOU KOZJAK - RENDIĆ, Franjevački trg 11,42000 Varaždin</item>
      <item>Ana Holjar, Ciottina 24,51000 Rijeka</item>
      <item>odvjetnik Žarko Smolčić, Šenoina 18,10000 Zagreb</item>
      <item>Odvjetnik Tomislav Zorić, Avenija Dubrava 116,10000 Zagreb</item>
      <item>ZOU Goran Veljović i dr., Dobrilina 9,52100 Pula</item>
      <item>ODVJETNIČKO DRUŠTVO BAROVIĆ GAVRANOVIĆ BILIĆ, OIB 57244003002, Boškovićeva 7,10000 Zagreb</item>
      <item>BKS BANK d.d. n/r GORANA RAMEŠE, Mljekarski trg 3,51000 Rijeka</item>
      <item>TRANSADRIA d.d. N/R RANKE KOS, Riva Boduli 1,51000 Rijeka</item>
      <item>POREZNA UPRAVA N/R KSENIJE LUŠTICA, 51000 Rijeka</item>
      <item>CROATIA BANKA d.d. N/R SNJEŽANA DRENŠKI, Riva Boduli 1,51000 Rijeka</item>
      <item>LORIS RAK, Zagrebačka 18,51000 Rijeka</item>
      <item>CROATIA ZDRAVSTVENO OSIGURANJE, Miramarska 22,10000 Zagreb</item>
      <item>ODVJETNIK KRISTIJAN ČUJKO, Kralja Tomislava 17,47000 Karlovac</item>
      <item>Milan Šupica, M. Krleže 10,51000 Rijeka</item>
      <item>ZDENKO PASARIĆ, Jure Kaštelana 2,10360 SESVETE</item>
      <item>Višnja Jelenčić, Pionirska 50,Rijeka</item>
      <item>Mirjana Batić, Patačići 22,10000 Zagreb</item>
      <item>JADRAN HOTELI d.d., OIB 45875673150, Strossmayerova 1,51000 Rijeka</item>
      <item>HRVATSKA POŠTA, Jurišićeva 13,10000 Zagreb</item>
      <item>ŠTED BANKA d.d., Slavonska avenija 3,10000 Zagreb</item>
      <item>OTP BANKA d.d., Vukovarska 19,20000 Dubrovnik</item>
      <item>HLB INŽENJERSKI BIRO d.o.o., Riva 20,Rijeka</item>
      <item>HEP OPSKRBA d.o.o., Ulica Grada Vukovara 37,10000 Zagreb</item>
      <item>PULJANKA d.d., OIB 63315096047, Anticova 5,Pula</item>
      <item>Vesna Butina, Crkvena 26,44320 Kutina</item>
      <item>Asančaić Gordana, Milovana Gavazzia 12a,10000 Zagreb</item>
      <item>odvjetničko društvo BORIĆ I PARTNERI d.o.o., Garićgradska 18,10000 Zagreb</item>
      <item>HT HRVATSKI TELEKOM d.d. Sjedište Rijeka, Ciottina 17a,51000 Rijeka</item>
      <item>Bosiljka Zmijalac Kombol, Pulska 20,Rijeka</item>
      <item>ŽDO RIJEKA Građansko upravni odjel, F. Kurelca bb,Rijeka</item>
      <item>ZAGREBAČKI HOLDING d.o.o., Jankomir 25,10000 Zagreb</item>
      <item>ELEKTROLUX d.d., Markovići  27/4,51000 Rijeka</item>
      <item>TERMOCOMMERCE d.o.o., Ulica Kneza Branimira 173,10000 Zagreb</item>
      <item>odvjetnik FRANJO ŠEBIJAN, Pavlinska 5,42000 Varaždin</item>
      <item>Odvjetnik Đorđe Perković, Bana jelačića 4,53000 Gospić</item>
      <item>Ljiljana Novaković, Bregi  13A,51211 Matulji</item>
      <item>odvjetnički ured AVDAGIĆ, Kralja Zvonimira 44,22000 Šibenik</item>
      <item>Orlić Nataša, Z. Kučića 9,Rijeka</item>
      <item>KARMEN POUH GALOVIĆ, Lošinjska 20,51000 Rijeka</item>
      <item>Fočić Ankica, Kutnjački put 14,10000 Zagreb</item>
      <item>LUČKA UPRAVA, Riva 1,51000 Rijeka</item>
      <item>ANTUNOVIĆ TA d.o.o., Zagrebačka avenija 100,10000 Zagreb</item>
      <item>Biserka Sklepić, Skokov prilaz 4,10000 Zagreb</item>
      <item>Diana Ropac Kumičić, Drage 5,Rijeka</item>
      <item>KVARNER VIENNA INSURANCE GROUP d.d., Osječka 46,Rijeka</item>
      <item>ZLATKO TAHMAS, Martina Kontuša 6,51000 Rijeka</item>
      <item>ŽELJKA UGARKOVIĆ, Selski odvojak 1,10431 Sveta Nedjelja</item>
      <item>DENIS FRLETA, Branimira Markolvića 5,51000 Rijeka</item>
      <item>Veda Šestan, Slavka Krautzeka 66b,Rijeka</item>
      <item>IVICA KATIĆ, J.-. P. Kamova 85,Rijeka</item>
      <item>LIDIJA SVOBODA KURKA, Drage Gervaisa 21/2,10000 Zagreb</item>
      <item>GRAD ZAGREB, Trg Stjepana Radića 1,10000 Zagreb</item>
      <item>HRVOJE HEĆIMOVIĆ, Pavla Pejačevića 20,31000 Osijek</item>
      <item>Zdenka Dujmović, Drage Gervaisa 21,10000 Zagreb</item>
      <item>odvjetničko društvo BAROVIĆ GAVRANOVIĆ BILIĆ, OIB 57244003002, Boškovićeva 7,10000 Zagreb</item>
      <item>ODVJETNIK BRANIMIR IVEKOVIĆ, Strossmayerov trg 8,10000 Zagreb</item>
      <item>KARMEN KRALJ RAHINOVSKI, Milivoja Presečkog 8,10430 Samobor</item>
      <item>SUZANA JANSKY, Vjekoslava Karasa 6,44000 Sisak</item>
      <item>Maja Krščanski, Josipa Kozarca 4,10431 Sveta Nedjelja</item>
      <item>PLOVPUT d.o.o., OIB 14480721492, Obala Lazareta 1,21000 Split</item>
      <item>ODVJETNIK MARIJA CVITANUŠIĆ, Ilica 134,10000 Zagreb</item>
      <item>KARMEN POUH GALOVIĆ, Lošinjska 20,51000 Rijeka</item>
      <item>Franco Buttignon, Crnčićeva 9,Rijeka</item>
      <item>SANJA BRKIĆ, Braće Cvijića 7,10000 Zagreb</item>
      <item>IRIS PAVLOVIĆ, Ružica Mihić 15,51000 Rijeka</item>
      <item>ARINKA SERŠIĆ, Hegedušićeva 1,51000 Rijeka</item>
      <item>ZRAČNA LUKA ZGREB d.d., OIB 77395415345, Pleso bb,10000 Zagreb</item>
      <item>Igor Mišković, Draga Gervaisa 48,51000 Rijeka</item>
      <item>Zorica Sekulić Petrović, Delnička 2g,31000 Osijek</item>
      <item>Mjarija Bugarin, Josipa Kozarca 2,31216 ANTUNOVAC</item>
      <item>Martina Pezelj, Zagrebačka  cesta 226,10000 Zagreb</item>
      <item>Ana Marija Detelić, Trnsko 9b,10000 Zagreb</item>
      <item>Sandra MARTINIĆ, Hrv. domobrana 73,44000 Sisak</item>
      <item>Željkica Bušljeta, 9. svibnja 9,10430 Samobor</item>
      <item>Petra Bartolić, Pavla  Beluhana 12,10291 Brdovec</item>
      <item>Petra Bartolić, Pavla Beluhana 12,10291 Brdovec</item>
      <item>Mladen Karamarko, Travanjska 20,10000 Zagreb</item>
      <item>HYPO LEASING KROTIEN d.o.o. Podružnica Rijeka, Jadranski trg 4,Rijeka</item>
      <item>Nikolina Subašić, Karabljeva 7,10431 Sveta Nedjelja</item>
      <item>BORIVOJ MITRIĆ, A.Starčevića 4,22000 Šibenik</item>
      <item>ELEKTROLUX d.d., OIB 27171948847, Markovići 27/4,51000 Rijeka</item>
      <item>Agencija za osiguranje radničkih potraživanja, OIB 04323472109, Frankopanska 11,10000 Zagreb</item>
      <item>CENTAR BANKA d.d., Ambruševa 6,10000 Zagreb</item>
      <item>PULA HERCULANEA d.o.o., Trg 1. Istarske brigade 14,PULA 52100</item>
      <item>Odvjetnik Đuro Čubrilo, Škaljanova 9,52100 Pula</item>
      <item>Hypo leasing Kroatien d.o.o., OIB 87064273078, Koranska 16,10000 Zagreb</item>
      <item>UNICREDIT LEASING CROATIA d.o.o., OIB 18736141210, Heinzelova 33,10000 Zagreb</item>
      <item>MIKROFILM d.o.o., A. Mandića 49,52100 Pula</item>
      <item>Odvjetnica MARTINA TONČIĆ BOTA, Teslina 3,10000 Zagreb</item>
      <item>Odvjetničko društvo Rude i partneri, S.Radića 6/II,Šibenik</item>
      <item>odvjetničko društvo Leko i partneri, Mihanovićeva 14,10000 Zagreb</item>
      <item>Banka kovanica d.d., P-Preradovića 29,42000 Varaždin</item>
      <item>Croatia banka d.d., Kvarternikov trg 9,10000 Zagreb</item>
      <item>Podravska banka d.d., OIB 97326283154, Opatička 3,48000 Koprinvica</item>
      <item>Robert Kopajtić, Trpimirova 3,51000 Rijeka</item>
      <item>CANTABILE d.o.o., OIB 07865774959, Gulini 78,22221 Lozovac</item>
      <item>Marina Punat d.o.o., Puntica 7,51521 Punat</item>
      <item>ODVJETNIČKO DRUŠTVO KOS I PARTNERI, Nodilova 1,10000 Zagreb</item>
      <item>Petra Bartolić, Pavla Beluhana 12,10291 Brdovec</item>
      <item>Nikolina Subašić, OIB 76484484333, Karabljeva  7,10431 Sv. NEDJELJA</item>
      <item>BARAJ d.o.o. Rijeka, OIB 39400010860, Kršinićeva  14,51000 Rijeka</item>
      <item>Tomislav Šižgorić, OIB 38389840072, Uvala stupica 3,22236 Žirje</item>
      <item>Branimir Iveković, odvjetnik, Stossmayerov trg 8,10000 Zagreb</item>
      <item>odvjetničko društvo Rude i partneri j.t.d., OIB 51746791608, Stjepana Radića 6/II,22000 Šibenik</item>
      <item>MILAN MUSULIN, AGATIĆEVA 4,51000 Rijeka</item>
      <item>Odvjetniško društvo LEKO  i partneri, Domagojeva 18,10000 Zagreb</item>
      <item>Milan Musulin, Agatićeva 4,51000 Rijeka</item>
      <item>H-ABDUCO društvo s ograničenom odgovornošću za usluge, OIB 13667298928, Slavonska avenija 6A,10000 Zagreb</item>
    </izvorni_sadrzaj>
    <derivirana_varijabla naziv="DomainObject.Predmet.SudioniciListAdressOIB_1">
      <item>MARIN JUREŠA iz RIJEKE, DREŽNIČKA 6,Rijeka</item>
      <item>KRISTIAN PLAZONIĆ, TRG IVANA KOBLERA 2/IV,51000 Rijeka</item>
      <item>ZORAN ROŠIĆ iz RIJEKE, ZAMETSKA 102,Rijeka</item>
      <item>TRANSADRIA d.d. RIJEKA, OIB 47965841018, RIVA BODULI 1,51000 Rijeka</item>
      <item>Zdravko Čupković, OIB 74095088079, Gnambova 2,51000 Rijeka</item>
      <item>HYPO  ALPE  ADRIA  BANK   d.d., Slavonska avenija 6,10000 Zagreb</item>
      <item>Darko Tonžetić, Urinj 2,51221 Kostrena</item>
      <item>Miran Ključariček, Cesta 43. Istarske divizije 75,51211 Mihotići - MATULJI</item>
      <item>Branimir Lepur, Bože Peričića 30,22000 Šibenik</item>
      <item>POREZNA UPRAVA</item>
      <item>ŽDO RIJEKA, 51000 Rijeka</item>
      <item>OPĆINSKO DRŽAVNO ODVJETNIŠTVO, 51000 Rijeka</item>
      <item>Damir Račić, Nalješkovićeva 27,10000 Zagreb</item>
      <item>ZOU VUKIĆ i dr., N.Tesle 9/V,51000 Rijeka</item>
      <item>Odvjetnik IVICA RUŠIN, I. Filipovića 17,51 000 Rijeka</item>
      <item>ZOU VELJKO KNEŽEVIĆ, Ribarska 4,51000 Rijeka</item>
      <item>Partner banka d.d., OIB 71221608291, Vončina 2,10 000 Zagreb</item>
      <item>ELEKTROPRIMORJE RIJEKA, Viktora Cara Emina 2,51000 Rijeka</item>
      <item>HŽ PUTNIČKI PRIJEVOZ d.o.o., Mihanovićeva 20,10000 Zagreb</item>
      <item>ZOU KOZJAK - RENDIĆ, Franjevački trg 11,42000 Varaždin</item>
      <item>Ana Holjar, Ciottina 24,51000 Rijeka</item>
      <item>odvjetnik Žarko Smolčić, Šenoina 18,10000 Zagreb</item>
      <item>Odvjetnik Tomislav Zorić, Avenija Dubrava 116,10000 Zagreb</item>
      <item>ZOU Goran Veljović i dr., Dobrilina 9,52100 Pula</item>
      <item>ODVJETNIČKO DRUŠTVO BAROVIĆ GAVRANOVIĆ BILIĆ, OIB 57244003002, Boškovićeva 7,10000 Zagreb</item>
      <item>BKS BANK d.d. n/r GORANA RAMEŠE, Mljekarski trg 3,51000 Rijeka</item>
      <item>TRANSADRIA d.d. N/R RANKE KOS, Riva Boduli 1,51000 Rijeka</item>
      <item>POREZNA UPRAVA N/R KSENIJE LUŠTICA, 51000 Rijeka</item>
      <item>CROATIA BANKA d.d. N/R SNJEŽANA DRENŠKI, Riva Boduli 1,51000 Rijeka</item>
      <item>LORIS RAK, Zagrebačka 18,51000 Rijeka</item>
      <item>CROATIA ZDRAVSTVENO OSIGURANJE, Miramarska 22,10000 Zagreb</item>
      <item>ODVJETNIK KRISTIJAN ČUJKO, Kralja Tomislava 17,47000 Karlovac</item>
      <item>Milan Šupica, M. Krleže 10,51000 Rijeka</item>
      <item>ZDENKO PASARIĆ, Jure Kaštelana 2,10360 SESVETE</item>
      <item>Višnja Jelenčić, Pionirska 50,Rijeka</item>
      <item>Mirjana Batić, Patačići 22,10000 Zagreb</item>
      <item>JADRAN HOTELI d.d., OIB 45875673150, Strossmayerova 1,51000 Rijeka</item>
      <item>HRVATSKA POŠTA, Jurišićeva 13,10000 Zagreb</item>
      <item>ŠTED BANKA d.d., Slavonska avenija 3,10000 Zagreb</item>
      <item>OTP BANKA d.d., Vukovarska 19,20000 Dubrovnik</item>
      <item>HLB INŽENJERSKI BIRO d.o.o., Riva 20,Rijeka</item>
      <item>HEP OPSKRBA d.o.o., Ulica Grada Vukovara 37,10000 Zagreb</item>
      <item>PULJANKA d.d., OIB 63315096047, Anticova 5,Pula</item>
      <item>Vesna Butina, Crkvena 26,44320 Kutina</item>
      <item>Asančaić Gordana, Milovana Gavazzia 12a,10000 Zagreb</item>
      <item>odvjetničko društvo BORIĆ I PARTNERI d.o.o., Garićgradska 18,10000 Zagreb</item>
      <item>HT HRVATSKI TELEKOM d.d. Sjedište Rijeka, Ciottina 17a,51000 Rijeka</item>
      <item>Bosiljka Zmijalac Kombol, Pulska 20,Rijeka</item>
      <item>ŽDO RIJEKA Građansko upravni odjel, F. Kurelca bb,Rijeka</item>
      <item>ZAGREBAČKI HOLDING d.o.o., Jankomir 25,10000 Zagreb</item>
      <item>ELEKTROLUX d.d., Markovići  27/4,51000 Rijeka</item>
      <item>TERMOCOMMERCE d.o.o., Ulica Kneza Branimira 173,10000 Zagreb</item>
      <item>odvjetnik FRANJO ŠEBIJAN, Pavlinska 5,42000 Varaždin</item>
      <item>Odvjetnik Đorđe Perković, Bana jelačića 4,53000 Gospić</item>
      <item>Ljiljana Novaković, Bregi  13A,51211 Matulji</item>
      <item>odvjetnički ured AVDAGIĆ, Kralja Zvonimira 44,22000 Šibenik</item>
      <item>Orlić Nataša, Z. Kučića 9,Rijeka</item>
      <item>KARMEN POUH GALOVIĆ, Lošinjska 20,51000 Rijeka</item>
      <item>Fočić Ankica, Kutnjački put 14,10000 Zagreb</item>
      <item>LUČKA UPRAVA, Riva 1,51000 Rijeka</item>
      <item>ANTUNOVIĆ TA d.o.o., Zagrebačka avenija 100,10000 Zagreb</item>
      <item>Biserka Sklepić, Skokov prilaz 4,10000 Zagreb</item>
      <item>Diana Ropac Kumičić, Drage 5,Rijeka</item>
      <item>KVARNER VIENNA INSURANCE GROUP d.d., Osječka 46,Rijeka</item>
      <item>ZLATKO TAHMAS, Martina Kontuša 6,51000 Rijeka</item>
      <item>ŽELJKA UGARKOVIĆ, Selski odvojak 1,10431 Sveta Nedjelja</item>
      <item>DENIS FRLETA, Branimira Markolvića 5,51000 Rijeka</item>
      <item>Veda Šestan, Slavka Krautzeka 66b,Rijeka</item>
      <item>IVICA KATIĆ, J.-. P. Kamova 85,Rijeka</item>
      <item>LIDIJA SVOBODA KURKA, Drage Gervaisa 21/2,10000 Zagreb</item>
      <item>GRAD ZAGREB, Trg Stjepana Radića 1,10000 Zagreb</item>
      <item>HRVOJE HEĆIMOVIĆ, Pavla Pejačevića 20,31000 Osijek</item>
      <item>Zdenka Dujmović, Drage Gervaisa 21,10000 Zagreb</item>
      <item>odvjetničko društvo BAROVIĆ GAVRANOVIĆ BILIĆ, OIB 57244003002, Boškovićeva 7,10000 Zagreb</item>
      <item>ODVJETNIK BRANIMIR IVEKOVIĆ, Strossmayerov trg 8,10000 Zagreb</item>
      <item>KARMEN KRALJ RAHINOVSKI, Milivoja Presečkog 8,10430 Samobor</item>
      <item>SUZANA JANSKY, Vjekoslava Karasa 6,44000 Sisak</item>
      <item>Maja Krščanski, Josipa Kozarca 4,10431 Sveta Nedjelja</item>
      <item>PLOVPUT d.o.o., OIB 14480721492, Obala Lazareta 1,21000 Split</item>
      <item>ODVJETNIK MARIJA CVITANUŠIĆ, Ilica 134,10000 Zagreb</item>
      <item>KARMEN POUH GALOVIĆ, Lošinjska 20,51000 Rijeka</item>
      <item>Franco Buttignon, Crnčićeva 9,Rijeka</item>
      <item>SANJA BRKIĆ, Braće Cvijića 7,10000 Zagreb</item>
      <item>IRIS PAVLOVIĆ, Ružica Mihić 15,51000 Rijeka</item>
      <item>ARINKA SERŠIĆ, Hegedušićeva 1,51000 Rijeka</item>
      <item>ZRAČNA LUKA ZGREB d.d., OIB 77395415345, Pleso bb,10000 Zagreb</item>
      <item>Igor Mišković, Draga Gervaisa 48,51000 Rijeka</item>
      <item>Zorica Sekulić Petrović, Delnička 2g,31000 Osijek</item>
      <item>Mjarija Bugarin, Josipa Kozarca 2,31216 ANTUNOVAC</item>
      <item>Martina Pezelj, Zagrebačka  cesta 226,10000 Zagreb</item>
      <item>Ana Marija Detelić, Trnsko 9b,10000 Zagreb</item>
      <item>Sandra MARTINIĆ, Hrv. domobrana 73,44000 Sisak</item>
      <item>Željkica Bušljeta, 9. svibnja 9,10430 Samobor</item>
      <item>Petra Bartolić, Pavla  Beluhana 12,10291 Brdovec</item>
      <item>Petra Bartolić, Pavla Beluhana 12,10291 Brdovec</item>
      <item>Mladen Karamarko, Travanjska 20,10000 Zagreb</item>
      <item>HYPO LEASING KROTIEN d.o.o. Podružnica Rijeka, Jadranski trg 4,Rijeka</item>
      <item>Nikolina Subašić, Karabljeva 7,10431 Sveta Nedjelja</item>
      <item>BORIVOJ MITRIĆ, A.Starčevića 4,22000 Šibenik</item>
      <item>ELEKTROLUX d.d., OIB 27171948847, Markovići 27/4,51000 Rijeka</item>
      <item>Agencija za osiguranje radničkih potraživanja, OIB 04323472109, Frankopanska 11,10000 Zagreb</item>
      <item>CENTAR BANKA d.d., Ambruševa 6,10000 Zagreb</item>
      <item>PULA HERCULANEA d.o.o., Trg 1. Istarske brigade 14,PULA 52100</item>
      <item>Odvjetnik Đuro Čubrilo, Škaljanova 9,52100 Pula</item>
      <item>Hypo leasing Kroatien d.o.o., OIB 87064273078, Koranska 16,10000 Zagreb</item>
      <item>UNICREDIT LEASING CROATIA d.o.o., OIB 18736141210, Heinzelova 33,10000 Zagreb</item>
      <item>MIKROFILM d.o.o., A. Mandića 49,52100 Pula</item>
      <item>Odvjetnica MARTINA TONČIĆ BOTA, Teslina 3,10000 Zagreb</item>
      <item>Odvjetničko društvo Rude i partneri, S.Radića 6/II,Šibenik</item>
      <item>odvjetničko društvo Leko i partneri, Mihanovićeva 14,10000 Zagreb</item>
      <item>Banka kovanica d.d., P-Preradovića 29,42000 Varaždin</item>
      <item>Croatia banka d.d., Kvarternikov trg 9,10000 Zagreb</item>
      <item>Podravska banka d.d., OIB 97326283154, Opatička 3,48000 Koprinvica</item>
      <item>Robert Kopajtić, Trpimirova 3,51000 Rijeka</item>
      <item>CANTABILE d.o.o., OIB 07865774959, Gulini 78,22221 Lozovac</item>
      <item>Marina Punat d.o.o., Puntica 7,51521 Punat</item>
      <item>ODVJETNIČKO DRUŠTVO KOS I PARTNERI, Nodilova 1,10000 Zagreb</item>
      <item>Petra Bartolić, Pavla Beluhana 12,10291 Brdovec</item>
      <item>Nikolina Subašić, OIB 76484484333, Karabljeva  7,10431 Sv. NEDJELJA</item>
      <item>BARAJ d.o.o. Rijeka, OIB 39400010860, Kršinićeva  14,51000 Rijeka</item>
      <item>Tomislav Šižgorić, OIB 38389840072, Uvala stupica 3,22236 Žirje</item>
      <item>Branimir Iveković, odvjetnik, Stossmayerov trg 8,10000 Zagreb</item>
      <item>odvjetničko društvo Rude i partneri j.t.d., OIB 51746791608, Stjepana Radića 6/II,22000 Šibenik</item>
      <item>MILAN MUSULIN, AGATIĆEVA 4,51000 Rijeka</item>
      <item>Odvjetniško društvo LEKO  i partneri, Domagojeva 18,10000 Zagreb</item>
      <item>Milan Musulin, Agatićeva 4,51000 Rijeka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47965841018</item>
      <item>, OIB 74095088079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71221608291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45875673150</item>
      <item>, OIB null</item>
      <item>, OIB null</item>
      <item>, OIB null</item>
      <item>, OIB null</item>
      <item>, OIB null</item>
      <item>, OIB 63315096047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14480721492</item>
      <item>, OIB null</item>
      <item>, OIB null</item>
      <item>, OIB null</item>
      <item>, OIB null</item>
      <item>, OIB null</item>
      <item>, OIB null</item>
      <item>, OIB 77395415345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27171948847</item>
      <item>, OIB 04323472109</item>
      <item>, OIB null</item>
      <item>, OIB null</item>
      <item>, OIB null</item>
      <item>, OIB 87064273078</item>
      <item>, OIB 18736141210</item>
      <item>, OIB null</item>
      <item>, OIB null</item>
      <item>, OIB null</item>
      <item>, OIB null</item>
      <item>, OIB null</item>
      <item>, OIB null</item>
      <item>, OIB 97326283154</item>
      <item>, OIB null</item>
      <item>, OIB 07865774959</item>
      <item>, OIB null</item>
      <item>, OIB null</item>
      <item>, OIB null</item>
      <item>, OIB 76484484333</item>
      <item>, OIB 39400010860</item>
      <item>, OIB 38389840072</item>
      <item>, OIB null</item>
      <item>, OIB 51746791608</item>
      <item>, OIB null</item>
      <item>, OIB null</item>
      <item>, OIB null</item>
      <item>, OIB 13667298928</item>
    </izvorni_sadrzaj>
    <derivirana_varijabla naziv="DomainObject.Predmet.SudioniciListNazivOIB_1">
      <item>, OIB null</item>
      <item>, OIB null</item>
      <item>, OIB null</item>
      <item>, OIB 47965841018</item>
      <item>, OIB 74095088079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71221608291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45875673150</item>
      <item>, OIB null</item>
      <item>, OIB null</item>
      <item>, OIB null</item>
      <item>, OIB null</item>
      <item>, OIB null</item>
      <item>, OIB 63315096047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14480721492</item>
      <item>, OIB null</item>
      <item>, OIB null</item>
      <item>, OIB null</item>
      <item>, OIB null</item>
      <item>, OIB null</item>
      <item>, OIB null</item>
      <item>, OIB 77395415345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27171948847</item>
      <item>, OIB 04323472109</item>
      <item>, OIB null</item>
      <item>, OIB null</item>
      <item>, OIB null</item>
      <item>, OIB 87064273078</item>
      <item>, OIB 18736141210</item>
      <item>, OIB null</item>
      <item>, OIB null</item>
      <item>, OIB null</item>
      <item>, OIB null</item>
      <item>, OIB null</item>
      <item>, OIB null</item>
      <item>, OIB 97326283154</item>
      <item>, OIB null</item>
      <item>, OIB 07865774959</item>
      <item>, OIB null</item>
      <item>, OIB null</item>
      <item>, OIB null</item>
      <item>, OIB 76484484333</item>
      <item>, OIB 39400010860</item>
      <item>, OIB 38389840072</item>
      <item>, OIB null</item>
      <item>, OIB 51746791608</item>
      <item>, OIB null</item>
      <item>, OIB null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BBCFCC-CDE3-4729-BC36-31BED97D82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4</properties:Pages>
  <properties:Words>1378</properties:Words>
  <properties:Characters>7357</properties:Characters>
  <properties:Lines>172</properties:Lines>
  <properties:Paragraphs>65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8751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2015-12-30T08:21:00Z</dcterms:created>
  <dc:creator>Korisnik</dc:creator>
  <cp:lastModifiedBy>Tanja Fidel</cp:lastModifiedBy>
  <cp:lastPrinted>2015-12-30T08:23:00Z</cp:lastPrinted>
  <dcterms:modified xmlns:xsi="http://www.w3.org/2001/XMLSchema-instance" xsi:type="dcterms:W3CDTF">2015-12-30T08:46:00Z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