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028c" w14:paraId="ab2028c" w:rsidRDefault="009964D6" w:rsidP="00C467EC" w:rsidR="00C467EC" w:rsidRPr="00D4141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  <w:t xml:space="preserve">                </w:t>
      </w:r>
      <w:r w:rsidR="00C467EC" w:rsidRPr="00D4141B">
        <w:rPr>
          <w:b/>
          <w:lang w:val="hr-HR"/>
        </w:rPr>
        <w:t>Posl. br. 12. St</w:t>
      </w:r>
      <w:r w:rsidR="00804DBD">
        <w:rPr>
          <w:b/>
          <w:lang w:val="hr-HR"/>
        </w:rPr>
        <w:t>-1317/2016</w:t>
      </w:r>
    </w:p>
    <w:p w:rsidRDefault="00C467EC" w:rsidP="00C467EC" w:rsidR="00C467EC" w:rsidRPr="00524C4A">
      <w:pPr>
        <w:rPr>
          <w:sz w:val="8"/>
          <w:szCs w:val="8"/>
          <w:lang w:eastAsia="hr-HR" w:val="hr-HR"/>
        </w:rPr>
      </w:pPr>
    </w:p>
    <w:p w:rsidRDefault="00C467EC" w:rsidP="00C467EC" w:rsidR="00C467EC" w:rsidRPr="00D4141B">
      <w:pPr>
        <w:pStyle w:val="Naslov1"/>
        <w:jc w:val="both"/>
      </w:pPr>
      <w:r w:rsidRPr="00D4141B">
        <w:t>REPUBLIKA HRVATSKA</w:t>
      </w:r>
    </w:p>
    <w:p w:rsidRDefault="00C467EC" w:rsidP="00C467EC" w:rsidR="00C467EC" w:rsidRPr="00D4141B">
      <w:pPr>
        <w:jc w:val="both"/>
        <w:rPr>
          <w:lang w:val="hr-HR"/>
        </w:rPr>
      </w:pPr>
      <w:r w:rsidRPr="00D4141B">
        <w:rPr>
          <w:b/>
          <w:lang w:val="hr-HR"/>
        </w:rPr>
        <w:t xml:space="preserve">TRGOVAČKI SUD U SPLITU </w:t>
      </w:r>
      <w:r w:rsidRPr="00D4141B">
        <w:rPr>
          <w:lang w:val="hr-HR"/>
        </w:rPr>
        <w:t xml:space="preserve">            </w:t>
      </w:r>
      <w:r w:rsidRPr="00D4141B">
        <w:rPr>
          <w:lang w:val="hr-HR"/>
        </w:rPr>
        <w:tab/>
      </w:r>
      <w:r w:rsidRPr="00D4141B">
        <w:rPr>
          <w:lang w:val="hr-HR"/>
        </w:rPr>
        <w:tab/>
      </w:r>
      <w:r w:rsidRPr="00D4141B">
        <w:rPr>
          <w:lang w:val="hr-HR"/>
        </w:rPr>
        <w:tab/>
        <w:t xml:space="preserve">      </w:t>
      </w:r>
    </w:p>
    <w:p w:rsidRDefault="00C467EC" w:rsidP="00C467EC" w:rsidR="00C467EC" w:rsidRPr="00D4141B">
      <w:pPr>
        <w:rPr>
          <w:b/>
          <w:lang w:val="hr-HR"/>
        </w:rPr>
      </w:pPr>
      <w:r w:rsidRPr="00D4141B">
        <w:rPr>
          <w:b/>
          <w:lang w:val="hr-HR"/>
        </w:rPr>
        <w:t>Split, Sukoišanska br. 6</w:t>
      </w:r>
    </w:p>
    <w:p w:rsidRDefault="00C467EC" w:rsidP="00C467EC" w:rsidR="00C467EC" w:rsidRPr="00144247">
      <w:pPr>
        <w:rPr>
          <w:sz w:val="22"/>
          <w:szCs w:val="22"/>
          <w:lang w:val="hr-HR"/>
        </w:rPr>
      </w:pPr>
    </w:p>
    <w:p w:rsidRDefault="00C467EC" w:rsidP="00C467EC" w:rsidR="00C467EC" w:rsidRPr="00D4141B">
      <w:pPr>
        <w:pStyle w:val="Naslov2"/>
        <w:rPr>
          <w:b/>
          <w:bCs/>
          <w:szCs w:val="24"/>
        </w:rPr>
      </w:pPr>
      <w:r w:rsidRPr="00D4141B">
        <w:rPr>
          <w:b/>
          <w:bCs/>
          <w:szCs w:val="24"/>
        </w:rPr>
        <w:t>R E P U B L I K A   H R V A T S K A</w:t>
      </w:r>
    </w:p>
    <w:p w:rsidRDefault="00C467EC" w:rsidP="00C467EC" w:rsidR="00C467EC" w:rsidRPr="00D4141B">
      <w:pPr>
        <w:pStyle w:val="Naslov2"/>
        <w:rPr>
          <w:b/>
          <w:bCs/>
          <w:szCs w:val="24"/>
        </w:rPr>
      </w:pPr>
    </w:p>
    <w:p w:rsidRDefault="00C467EC" w:rsidP="00C467EC" w:rsidR="00C467EC">
      <w:pPr>
        <w:jc w:val="center"/>
        <w:rPr>
          <w:b/>
          <w:bCs/>
        </w:rPr>
      </w:pPr>
      <w:r w:rsidRPr="00732B1E">
        <w:rPr>
          <w:b/>
          <w:bCs/>
        </w:rPr>
        <w:t>Z A K L</w:t>
      </w:r>
      <w:r>
        <w:rPr>
          <w:b/>
          <w:bCs/>
        </w:rPr>
        <w:t xml:space="preserve"> </w:t>
      </w:r>
      <w:r w:rsidRPr="00732B1E">
        <w:rPr>
          <w:b/>
          <w:bCs/>
        </w:rPr>
        <w:t>J U Č A K</w:t>
      </w:r>
    </w:p>
    <w:p w:rsidRDefault="00C467EC" w:rsidP="00C467EC" w:rsidR="00C467EC" w:rsidRPr="00144247">
      <w:pPr>
        <w:jc w:val="center"/>
        <w:rPr>
          <w:sz w:val="22"/>
          <w:szCs w:val="22"/>
          <w:lang w:val="hr-HR"/>
        </w:rPr>
      </w:pPr>
    </w:p>
    <w:p w:rsidRDefault="00C467EC" w:rsidP="00804DBD" w:rsidR="00804DBD" w:rsidRPr="00664803">
      <w:pPr>
        <w:pStyle w:val="Tijeloteksta"/>
        <w:rPr>
          <w:szCs w:val="24"/>
          <w:lang w:val="hr-HR"/>
        </w:rPr>
      </w:pPr>
      <w:r w:rsidRPr="00D4141B">
        <w:rPr>
          <w:szCs w:val="24"/>
          <w:lang w:val="hr-HR"/>
        </w:rPr>
        <w:tab/>
      </w:r>
      <w:r w:rsidR="00804DBD" w:rsidRPr="00664803">
        <w:rPr>
          <w:szCs w:val="24"/>
          <w:lang w:val="hr-HR"/>
        </w:rPr>
        <w:t xml:space="preserve">Trgovački sud u Splitu, po sucu tog suda Pašku Bačiću, kao stečajnom sucu, u stečajnom postupku nad dužnikom </w:t>
      </w:r>
      <w:r w:rsidR="00804DBD" w:rsidRPr="00664803">
        <w:rPr>
          <w:lang w:val="hr-HR"/>
        </w:rPr>
        <w:t>VIDEO NADZOR d.o.o.</w:t>
      </w:r>
      <w:r w:rsidR="00804DBD">
        <w:rPr>
          <w:lang w:val="hr-HR"/>
        </w:rPr>
        <w:t xml:space="preserve"> u stečaju</w:t>
      </w:r>
      <w:r w:rsidR="00804DBD" w:rsidRPr="00664803">
        <w:rPr>
          <w:lang w:val="hr-HR"/>
        </w:rPr>
        <w:t xml:space="preserve"> Split, Dubrovačka 33, OIB: 57055110163</w:t>
      </w:r>
      <w:r w:rsidR="00804DBD" w:rsidRPr="00664803">
        <w:rPr>
          <w:szCs w:val="24"/>
          <w:lang w:val="hr-HR"/>
        </w:rPr>
        <w:t xml:space="preserve">, </w:t>
      </w:r>
      <w:r w:rsidR="00144247">
        <w:rPr>
          <w:szCs w:val="24"/>
          <w:lang w:val="hr-HR"/>
        </w:rPr>
        <w:t xml:space="preserve">kojeg zastupa stečajni upravitelj Ivo Bučan iz Mravinaca, Don Petra Peroša 6, </w:t>
      </w:r>
      <w:r w:rsidR="00804DBD" w:rsidRPr="00664803">
        <w:rPr>
          <w:szCs w:val="24"/>
          <w:lang w:val="hr-HR"/>
        </w:rPr>
        <w:t xml:space="preserve">dana </w:t>
      </w:r>
      <w:r w:rsidR="00144247">
        <w:rPr>
          <w:szCs w:val="24"/>
          <w:lang w:val="hr-HR"/>
        </w:rPr>
        <w:t xml:space="preserve">30. studenog </w:t>
      </w:r>
      <w:r w:rsidR="00804DBD" w:rsidRPr="00664803">
        <w:rPr>
          <w:szCs w:val="24"/>
          <w:lang w:val="hr-HR"/>
        </w:rPr>
        <w:t>2017</w:t>
      </w:r>
      <w:r w:rsidR="00144247">
        <w:rPr>
          <w:szCs w:val="24"/>
          <w:lang w:val="hr-HR"/>
        </w:rPr>
        <w:t xml:space="preserve">. </w:t>
      </w:r>
    </w:p>
    <w:p w:rsidRDefault="00964A7F" w:rsidP="00804DBD" w:rsidR="00964A7F" w:rsidRPr="00732B1E">
      <w:pPr>
        <w:pStyle w:val="Tijeloteksta"/>
        <w:rPr>
          <w:lang w:val="hr-HR"/>
        </w:rPr>
      </w:pPr>
    </w:p>
    <w:p w:rsidRDefault="00AF48CD" w:rsidP="00964A7F" w:rsidR="00AF48CD" w:rsidRPr="00E73B33">
      <w:pPr>
        <w:rPr>
          <w:sz w:val="16"/>
          <w:szCs w:val="16"/>
          <w:lang w:val="hr-HR"/>
        </w:rPr>
      </w:pPr>
    </w:p>
    <w:p w:rsidRDefault="00CD5119" w:rsidP="00964A7F" w:rsidR="00964A7F" w:rsidRPr="009065DA">
      <w:pPr>
        <w:jc w:val="center"/>
        <w:rPr>
          <w:szCs w:val="20"/>
          <w:lang w:val="hr-HR"/>
        </w:rPr>
      </w:pPr>
      <w:r w:rsidRPr="009065DA">
        <w:rPr>
          <w:lang w:val="hr-HR"/>
        </w:rPr>
        <w:t xml:space="preserve">z a k lj u č i o   </w:t>
      </w:r>
      <w:r w:rsidR="003F13DF" w:rsidRPr="009065DA">
        <w:rPr>
          <w:lang w:val="hr-HR"/>
        </w:rPr>
        <w:t xml:space="preserve">j e </w:t>
      </w:r>
      <w:r w:rsidR="00964A7F" w:rsidRPr="009065DA">
        <w:rPr>
          <w:lang w:val="hr-HR"/>
        </w:rPr>
        <w:t xml:space="preserve">                                              </w:t>
      </w:r>
    </w:p>
    <w:p w:rsidRDefault="00964A7F" w:rsidP="00964A7F" w:rsidR="00964A7F" w:rsidRPr="009065DA">
      <w:pPr>
        <w:jc w:val="both"/>
        <w:rPr>
          <w:szCs w:val="20"/>
          <w:lang w:val="hr-HR"/>
        </w:rPr>
      </w:pPr>
    </w:p>
    <w:p w:rsidRDefault="00C467EC" w:rsidP="002D745B" w:rsidR="002D745B">
      <w:pPr>
        <w:ind w:left="720"/>
        <w:jc w:val="both"/>
        <w:rPr>
          <w:lang w:val="hr-HR"/>
        </w:rPr>
      </w:pPr>
      <w:r w:rsidRPr="00C467EC">
        <w:rPr>
          <w:lang w:val="hr-HR"/>
        </w:rPr>
        <w:t xml:space="preserve">I. </w:t>
      </w:r>
      <w:r w:rsidR="00372455">
        <w:rPr>
          <w:lang w:val="hr-HR"/>
        </w:rPr>
        <w:t>Nal</w:t>
      </w:r>
      <w:r w:rsidR="002D745B">
        <w:rPr>
          <w:lang w:val="hr-HR"/>
        </w:rPr>
        <w:t xml:space="preserve">aže se ranijem zastupniku po zakonu </w:t>
      </w:r>
      <w:r w:rsidR="003D0DF5">
        <w:rPr>
          <w:lang w:val="hr-HR"/>
        </w:rPr>
        <w:t>(</w:t>
      </w:r>
      <w:r w:rsidR="00804DBD">
        <w:rPr>
          <w:lang w:val="hr-HR"/>
        </w:rPr>
        <w:t xml:space="preserve">direktoru) </w:t>
      </w:r>
      <w:r w:rsidR="002D745B">
        <w:rPr>
          <w:lang w:val="hr-HR"/>
        </w:rPr>
        <w:t xml:space="preserve">dužnika </w:t>
      </w:r>
      <w:r w:rsidR="00804DBD">
        <w:rPr>
          <w:lang w:val="hr-HR"/>
        </w:rPr>
        <w:t>Zdenku Omrčenu iz Splita, Bijankinijeva 7</w:t>
      </w:r>
      <w:r w:rsidR="002D745B">
        <w:rPr>
          <w:lang w:val="hr-HR"/>
        </w:rPr>
        <w:t xml:space="preserve">, </w:t>
      </w:r>
      <w:r w:rsidR="003D0DF5">
        <w:rPr>
          <w:lang w:val="hr-HR"/>
        </w:rPr>
        <w:t xml:space="preserve">OIB: </w:t>
      </w:r>
      <w:r w:rsidR="00804DBD">
        <w:rPr>
          <w:lang w:val="hr-HR"/>
        </w:rPr>
        <w:t xml:space="preserve">42406350142, da odmah, a najkasnije </w:t>
      </w:r>
      <w:r w:rsidR="002D745B">
        <w:rPr>
          <w:lang w:val="hr-HR"/>
        </w:rPr>
        <w:t>u roku od 8 dana od primitka ovog zaklju</w:t>
      </w:r>
      <w:r w:rsidR="00804DBD">
        <w:rPr>
          <w:lang w:val="hr-HR"/>
        </w:rPr>
        <w:t>čka stupi u kontakt sa stečajnim upraviteljem</w:t>
      </w:r>
      <w:r w:rsidR="002D745B">
        <w:rPr>
          <w:lang w:val="hr-HR"/>
        </w:rPr>
        <w:t xml:space="preserve"> </w:t>
      </w:r>
      <w:r w:rsidR="00804DBD">
        <w:rPr>
          <w:lang w:val="hr-HR"/>
        </w:rPr>
        <w:t xml:space="preserve">Ivom Bučanom iz Mravinaca, Don Petra Peroša 6 te da istom stavi na raspolaganje svu poslovnu dokumentaciju, kao i materijalnu i nematerijalnu imovinu dužnika, te da mu </w:t>
      </w:r>
      <w:r w:rsidR="002D745B">
        <w:rPr>
          <w:lang w:val="hr-HR"/>
        </w:rPr>
        <w:t xml:space="preserve">pruži i dostavi sve </w:t>
      </w:r>
      <w:r w:rsidR="00804DBD">
        <w:rPr>
          <w:lang w:val="hr-HR"/>
        </w:rPr>
        <w:t xml:space="preserve">druge </w:t>
      </w:r>
      <w:r w:rsidR="002D745B">
        <w:rPr>
          <w:lang w:val="hr-HR"/>
        </w:rPr>
        <w:t>potrebne podatke i obavijesti</w:t>
      </w:r>
      <w:r w:rsidR="00804DBD">
        <w:rPr>
          <w:lang w:val="hr-HR"/>
        </w:rPr>
        <w:t xml:space="preserve"> </w:t>
      </w:r>
      <w:r w:rsidR="002D745B">
        <w:rPr>
          <w:lang w:val="hr-HR"/>
        </w:rPr>
        <w:t>koje su bitne za ovaj stečajni postupak</w:t>
      </w:r>
      <w:r w:rsidR="004E52AC">
        <w:rPr>
          <w:lang w:val="hr-HR"/>
        </w:rPr>
        <w:t xml:space="preserve">, </w:t>
      </w:r>
      <w:r w:rsidR="007459C2">
        <w:rPr>
          <w:lang w:val="hr-HR"/>
        </w:rPr>
        <w:t xml:space="preserve">a </w:t>
      </w:r>
      <w:r w:rsidR="00804DBD">
        <w:rPr>
          <w:lang w:val="hr-HR"/>
        </w:rPr>
        <w:t>sve sukladno podnescima stečajnog upravitelja od 17.10.2017. i 10.11.2017</w:t>
      </w:r>
      <w:r w:rsidR="004E52AC">
        <w:rPr>
          <w:lang w:val="hr-HR"/>
        </w:rPr>
        <w:t>.</w:t>
      </w:r>
      <w:r w:rsidR="00804DBD">
        <w:rPr>
          <w:lang w:val="hr-HR"/>
        </w:rPr>
        <w:t xml:space="preserve"> </w:t>
      </w:r>
    </w:p>
    <w:p w:rsidRDefault="004E52AC" w:rsidP="002D745B" w:rsidR="004E52AC">
      <w:pPr>
        <w:ind w:left="720"/>
        <w:jc w:val="both"/>
        <w:rPr>
          <w:lang w:val="hr-HR"/>
        </w:rPr>
      </w:pPr>
    </w:p>
    <w:p w:rsidRDefault="004E52AC" w:rsidP="002D745B" w:rsidR="00804DBD">
      <w:pPr>
        <w:ind w:left="720"/>
        <w:jc w:val="both"/>
        <w:rPr>
          <w:lang w:val="hr-HR"/>
        </w:rPr>
      </w:pPr>
      <w:r>
        <w:rPr>
          <w:lang w:val="hr-HR"/>
        </w:rPr>
        <w:t xml:space="preserve">II. </w:t>
      </w:r>
      <w:r w:rsidR="00804DBD">
        <w:rPr>
          <w:lang w:val="hr-HR"/>
        </w:rPr>
        <w:t>Upozorava se Zdenko Omrčen iz Splita da je isti dužan surađivati sa stečajnim upraviteljem te mu na njegov zahtjev pružiti sve potrebne podatke i obavijesti, a u slučaju suprotnog, Zdenku Omrčenu se može izreći novčana kazna u iznosu do 10.000,00 kn, a isti također i osobno odgovara vjerovnicima za naknadu š</w:t>
      </w:r>
      <w:r w:rsidR="00144247">
        <w:rPr>
          <w:lang w:val="hr-HR"/>
        </w:rPr>
        <w:t>tete koju</w:t>
      </w:r>
      <w:r w:rsidR="00804DBD">
        <w:rPr>
          <w:lang w:val="hr-HR"/>
        </w:rPr>
        <w:t xml:space="preserve"> je prouzročio uskratom davanja ili davanjem netočnih ili nepotpunih podataka i obavijesti, sve to sukladno odredbama čl. 117. st. 3., čl. 177., čl. 178. i čl. 180. Stečajnog zakona (Narodne novine broj 71/15 i 104/17). </w:t>
      </w:r>
    </w:p>
    <w:p w:rsidRDefault="00804DBD" w:rsidP="002D745B" w:rsidR="00804DBD">
      <w:pPr>
        <w:ind w:left="720"/>
        <w:jc w:val="both"/>
        <w:rPr>
          <w:lang w:val="hr-HR"/>
        </w:rPr>
      </w:pPr>
    </w:p>
    <w:p w:rsidRDefault="003370F0" w:rsidP="003370F0" w:rsidR="003370F0" w:rsidRPr="009065DA">
      <w:pPr>
        <w:jc w:val="center"/>
        <w:rPr>
          <w:lang w:val="hr-HR"/>
        </w:rPr>
      </w:pPr>
      <w:r w:rsidRPr="009065DA">
        <w:rPr>
          <w:lang w:val="hr-HR"/>
        </w:rPr>
        <w:t xml:space="preserve">U Splitu </w:t>
      </w:r>
      <w:r w:rsidR="00144247">
        <w:rPr>
          <w:lang w:val="hr-HR"/>
        </w:rPr>
        <w:t>30. studenog</w:t>
      </w:r>
      <w:r w:rsidR="00F9312B">
        <w:rPr>
          <w:lang w:val="hr-HR"/>
        </w:rPr>
        <w:t xml:space="preserve"> 2017</w:t>
      </w:r>
      <w:r w:rsidRPr="009065DA">
        <w:rPr>
          <w:lang w:val="hr-HR"/>
        </w:rPr>
        <w:t>.</w:t>
      </w:r>
    </w:p>
    <w:p w:rsidRDefault="003370F0" w:rsidP="003370F0" w:rsidR="003370F0" w:rsidRPr="005A7623">
      <w:pPr>
        <w:jc w:val="center"/>
        <w:rPr>
          <w:sz w:val="16"/>
          <w:szCs w:val="16"/>
          <w:lang w:val="hr-HR"/>
        </w:rPr>
      </w:pPr>
    </w:p>
    <w:p w:rsidRDefault="003370F0" w:rsidP="00D005F5" w:rsidR="003370F0" w:rsidRPr="009065DA">
      <w:pPr>
        <w:ind w:firstLine="108" w:left="7092"/>
      </w:pPr>
      <w:r w:rsidRPr="009065DA">
        <w:t xml:space="preserve">S U D A C </w:t>
      </w:r>
    </w:p>
    <w:p w:rsidRDefault="003370F0" w:rsidR="003370F0" w:rsidRPr="009065DA">
      <w:pPr>
        <w:ind w:left="6372"/>
        <w:rPr>
          <w:sz w:val="28"/>
          <w:szCs w:val="28"/>
        </w:rPr>
      </w:pPr>
    </w:p>
    <w:p w:rsidRDefault="003370F0" w:rsidP="00D005F5" w:rsidR="003370F0" w:rsidRPr="009065DA">
      <w:pPr>
        <w:ind w:firstLine="216" w:left="6984"/>
        <w:rPr>
          <w:lang w:val="hr-HR"/>
        </w:rPr>
      </w:pPr>
      <w:r w:rsidRPr="009065DA">
        <w:t>Paško Bačić</w:t>
      </w:r>
    </w:p>
    <w:p w:rsidRDefault="00732B1E" w:rsidP="00247D9D" w:rsidR="00732B1E" w:rsidRPr="00293744">
      <w:pPr>
        <w:jc w:val="both"/>
        <w:rPr>
          <w:sz w:val="16"/>
          <w:szCs w:val="16"/>
          <w:lang w:val="hr-HR"/>
        </w:rPr>
      </w:pPr>
    </w:p>
    <w:p w:rsidRDefault="00A9290A" w:rsidP="00E51344" w:rsidR="00A9290A">
      <w:pPr>
        <w:rPr>
          <w:sz w:val="16"/>
          <w:szCs w:val="16"/>
          <w:lang w:val="hr-HR"/>
        </w:rPr>
      </w:pPr>
    </w:p>
    <w:p w:rsidRDefault="00144247" w:rsidP="00E51344" w:rsidR="00144247" w:rsidRPr="00AC22F2">
      <w:pPr>
        <w:rPr>
          <w:sz w:val="16"/>
          <w:szCs w:val="16"/>
          <w:lang w:val="hr-HR"/>
        </w:rPr>
      </w:pPr>
    </w:p>
    <w:p w:rsidRDefault="00144247" w:rsidP="0094373F" w:rsidR="0094373F" w:rsidRPr="009065DA">
      <w:pPr>
        <w:jc w:val="both"/>
        <w:rPr>
          <w:lang w:val="hr-HR"/>
        </w:rPr>
      </w:pPr>
      <w:r>
        <w:rPr>
          <w:lang w:val="hr-HR"/>
        </w:rPr>
        <w:t>POUKA</w:t>
      </w:r>
      <w:r w:rsidR="0094373F" w:rsidRPr="009065DA">
        <w:rPr>
          <w:lang w:val="hr-HR"/>
        </w:rPr>
        <w:t xml:space="preserve"> O PRAVNOM LIJEKU:</w:t>
      </w:r>
    </w:p>
    <w:p w:rsidRDefault="0094373F" w:rsidP="0094373F" w:rsidR="0094373F" w:rsidRPr="009065DA">
      <w:pPr>
        <w:jc w:val="both"/>
        <w:rPr>
          <w:lang w:val="hr-HR"/>
        </w:rPr>
      </w:pPr>
      <w:r w:rsidRPr="009065DA">
        <w:rPr>
          <w:lang w:val="hr-HR"/>
        </w:rPr>
        <w:t xml:space="preserve">Protiv ovog </w:t>
      </w:r>
      <w:r w:rsidR="00CD5119" w:rsidRPr="009065DA">
        <w:rPr>
          <w:lang w:val="hr-HR"/>
        </w:rPr>
        <w:t>zaključka nije</w:t>
      </w:r>
      <w:r w:rsidRPr="009065DA">
        <w:rPr>
          <w:lang w:val="hr-HR"/>
        </w:rPr>
        <w:t xml:space="preserve"> dopuštena žalba</w:t>
      </w:r>
      <w:r w:rsidR="00E6465F" w:rsidRPr="009065DA">
        <w:rPr>
          <w:lang w:val="hr-HR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E6465F" w:rsidRPr="009065DA">
          <w:rPr>
            <w:lang w:val="hr-HR"/>
          </w:rPr>
          <w:t>11. s</w:t>
        </w:r>
        <w:r w:rsidR="00CD5119" w:rsidRPr="009065DA">
          <w:rPr>
            <w:lang w:val="hr-HR"/>
          </w:rPr>
          <w:t>t</w:t>
        </w:r>
      </w:smartTag>
      <w:r w:rsidR="00CD5119" w:rsidRPr="009065DA">
        <w:rPr>
          <w:lang w:val="hr-HR"/>
        </w:rPr>
        <w:t xml:space="preserve">. 9. SZ-a). </w:t>
      </w:r>
    </w:p>
    <w:p w:rsidRDefault="0094373F" w:rsidP="0094373F" w:rsidR="0094373F" w:rsidRPr="00293744">
      <w:pPr>
        <w:jc w:val="both"/>
        <w:rPr>
          <w:sz w:val="16"/>
          <w:szCs w:val="16"/>
          <w:lang w:val="hr-HR"/>
        </w:rPr>
      </w:pPr>
    </w:p>
    <w:p w:rsidRDefault="00E51344" w:rsidP="0094373F" w:rsidR="00E51344" w:rsidRPr="00293744">
      <w:pPr>
        <w:jc w:val="both"/>
        <w:rPr>
          <w:sz w:val="16"/>
          <w:szCs w:val="16"/>
          <w:lang w:val="hr-HR"/>
        </w:rPr>
      </w:pPr>
    </w:p>
    <w:p w:rsidRDefault="0094373F" w:rsidP="0094373F" w:rsidR="0094373F" w:rsidRPr="009065DA">
      <w:pPr>
        <w:jc w:val="both"/>
        <w:rPr>
          <w:lang w:val="hr-HR"/>
        </w:rPr>
      </w:pPr>
      <w:r w:rsidRPr="009065DA">
        <w:rPr>
          <w:lang w:val="hr-HR"/>
        </w:rPr>
        <w:t>DNA</w:t>
      </w:r>
      <w:r w:rsidR="00E51344" w:rsidRPr="009065DA">
        <w:rPr>
          <w:lang w:val="hr-HR"/>
        </w:rPr>
        <w:t>:</w:t>
      </w:r>
    </w:p>
    <w:p w:rsidRDefault="00144247" w:rsidP="00144247" w:rsidR="00144247" w:rsidRPr="00144247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144247">
        <w:rPr>
          <w:lang w:val="hr-HR"/>
        </w:rPr>
        <w:t xml:space="preserve">ranijem z.z. dužnika Zdenku Omrčenu, uz preslike dopisa stečajnog upravitelja 17.10.2017. i 10.11.2017. </w:t>
      </w:r>
    </w:p>
    <w:p w:rsidRDefault="00144247" w:rsidP="00144247" w:rsidR="00F9312B">
      <w:pPr>
        <w:jc w:val="both"/>
        <w:rPr>
          <w:lang w:val="hr-HR"/>
        </w:rPr>
      </w:pPr>
      <w:r>
        <w:rPr>
          <w:lang w:val="hr-HR"/>
        </w:rPr>
        <w:t>- stečajnom upravitelju Ivi Bučanu, na znanje</w:t>
      </w:r>
    </w:p>
    <w:p w:rsidRDefault="00144247" w:rsidP="00144247" w:rsidR="00144247">
      <w:pPr>
        <w:jc w:val="both"/>
        <w:rPr>
          <w:lang w:val="hr-HR"/>
        </w:rPr>
      </w:pPr>
      <w:r>
        <w:rPr>
          <w:lang w:val="hr-HR"/>
        </w:rPr>
        <w:t>- e-Oglasna ploča suda</w:t>
      </w:r>
    </w:p>
    <w:p w:rsidRDefault="00144247" w:rsidP="00144247" w:rsidR="003370F0" w:rsidRPr="009065DA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70F0" w:rsidRPr="009065DA">
        <w:rPr>
          <w:lang w:val="hr-HR"/>
        </w:rPr>
        <w:t>u spis</w:t>
      </w:r>
    </w:p>
    <w:sectPr w:rsidSect="00144247" w:rsidR="003370F0" w:rsidRPr="009065DA">
      <w:headerReference w:type="default" r:id="rId11"/>
      <w:pgSz w:h="15840" w:w="12240"/>
      <w:pgMar w:gutter="0" w:footer="708" w:header="708" w:left="1800" w:bottom="426" w:right="1800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F83" w:rsidP="003A6DA9" w:rsidR="00555F83">
      <w:r>
        <w:separator/>
      </w:r>
    </w:p>
  </w:endnote>
  <w:endnote w:id="0" w:type="continuationSeparator">
    <w:p w:rsidRDefault="00555F83" w:rsidP="003A6DA9" w:rsidR="00555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F83" w:rsidP="003A6DA9" w:rsidR="00555F83">
      <w:r>
        <w:separator/>
      </w:r>
    </w:p>
  </w:footnote>
  <w:footnote w:id="0" w:type="continuationSeparator">
    <w:p w:rsidRDefault="00555F83" w:rsidP="003A6DA9" w:rsidR="00555F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83C" w:rsidR="00B9583C">
    <w:pPr>
      <w:pStyle w:val="Zaglavlje"/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144247" w:rsidRPr="00144247">
      <w:rPr>
        <w:noProof/>
        <w:lang w:val="hr-HR"/>
      </w:rPr>
      <w:t>2</w:t>
    </w:r>
    <w:r>
      <w:fldChar w:fldCharType="end"/>
    </w:r>
    <w:r>
      <w:tab/>
    </w:r>
    <w:r w:rsidRPr="003A6DA9">
      <w:rPr>
        <w:lang w:val="hr-HR"/>
      </w:rPr>
      <w:t>12. St-</w:t>
    </w:r>
    <w:r w:rsidR="00804DBD">
      <w:rPr>
        <w:lang w:val="hr-HR"/>
      </w:rPr>
      <w:t>1317/2016</w:t>
    </w:r>
  </w:p>
  <w:p w:rsidRDefault="00042CBE" w:rsidR="00042CBE">
    <w:pPr>
      <w:pStyle w:val="Zaglavlje"/>
      <w:jc w:val="center"/>
      <w:rPr>
        <w:lang w:val="hr-HR"/>
      </w:rPr>
    </w:pPr>
  </w:p>
  <w:p w:rsidRDefault="00042CBE" w:rsidR="00042CBE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2CBE"/>
    <w:rsid w:val="00044E41"/>
    <w:rsid w:val="0004782B"/>
    <w:rsid w:val="0005061D"/>
    <w:rsid w:val="00066E35"/>
    <w:rsid w:val="0007420F"/>
    <w:rsid w:val="000A0D85"/>
    <w:rsid w:val="000B0BFB"/>
    <w:rsid w:val="000B2378"/>
    <w:rsid w:val="00103E11"/>
    <w:rsid w:val="00116E67"/>
    <w:rsid w:val="0011701A"/>
    <w:rsid w:val="00144247"/>
    <w:rsid w:val="001472E9"/>
    <w:rsid w:val="0015249D"/>
    <w:rsid w:val="0015458D"/>
    <w:rsid w:val="00161A95"/>
    <w:rsid w:val="001806A6"/>
    <w:rsid w:val="001A1699"/>
    <w:rsid w:val="001A7172"/>
    <w:rsid w:val="001D3A50"/>
    <w:rsid w:val="0020468F"/>
    <w:rsid w:val="002247A2"/>
    <w:rsid w:val="00231EA9"/>
    <w:rsid w:val="00243C65"/>
    <w:rsid w:val="00247D9D"/>
    <w:rsid w:val="002820A8"/>
    <w:rsid w:val="00287744"/>
    <w:rsid w:val="00293744"/>
    <w:rsid w:val="002D745B"/>
    <w:rsid w:val="002E04F5"/>
    <w:rsid w:val="002F4660"/>
    <w:rsid w:val="003109B7"/>
    <w:rsid w:val="00313AD8"/>
    <w:rsid w:val="0031650A"/>
    <w:rsid w:val="00333ABE"/>
    <w:rsid w:val="00334493"/>
    <w:rsid w:val="003370F0"/>
    <w:rsid w:val="00372455"/>
    <w:rsid w:val="003A6DA9"/>
    <w:rsid w:val="003D0DF5"/>
    <w:rsid w:val="003E7FAE"/>
    <w:rsid w:val="003F13DF"/>
    <w:rsid w:val="003F7043"/>
    <w:rsid w:val="00405B05"/>
    <w:rsid w:val="004106FB"/>
    <w:rsid w:val="0047098F"/>
    <w:rsid w:val="004914A6"/>
    <w:rsid w:val="00492F65"/>
    <w:rsid w:val="004A2409"/>
    <w:rsid w:val="004E52AC"/>
    <w:rsid w:val="004F7091"/>
    <w:rsid w:val="00533160"/>
    <w:rsid w:val="00555F83"/>
    <w:rsid w:val="00560FDA"/>
    <w:rsid w:val="00572744"/>
    <w:rsid w:val="00582383"/>
    <w:rsid w:val="005A2672"/>
    <w:rsid w:val="005A7623"/>
    <w:rsid w:val="00656DEE"/>
    <w:rsid w:val="00665CE0"/>
    <w:rsid w:val="00677163"/>
    <w:rsid w:val="00684ED5"/>
    <w:rsid w:val="006D5F0A"/>
    <w:rsid w:val="00727E6E"/>
    <w:rsid w:val="007301D9"/>
    <w:rsid w:val="00732B1E"/>
    <w:rsid w:val="007459C2"/>
    <w:rsid w:val="00782CE6"/>
    <w:rsid w:val="007C0D02"/>
    <w:rsid w:val="007D4F11"/>
    <w:rsid w:val="007F1BAE"/>
    <w:rsid w:val="007F26EE"/>
    <w:rsid w:val="007F4B82"/>
    <w:rsid w:val="00801AF4"/>
    <w:rsid w:val="00804DBD"/>
    <w:rsid w:val="00820E37"/>
    <w:rsid w:val="0086206D"/>
    <w:rsid w:val="008A3655"/>
    <w:rsid w:val="008B08C9"/>
    <w:rsid w:val="008B4783"/>
    <w:rsid w:val="008B51E0"/>
    <w:rsid w:val="008E65C8"/>
    <w:rsid w:val="009065DA"/>
    <w:rsid w:val="00913E4E"/>
    <w:rsid w:val="0091491C"/>
    <w:rsid w:val="0094373F"/>
    <w:rsid w:val="00955058"/>
    <w:rsid w:val="00964A7F"/>
    <w:rsid w:val="00966EDF"/>
    <w:rsid w:val="009768A3"/>
    <w:rsid w:val="00993327"/>
    <w:rsid w:val="00994248"/>
    <w:rsid w:val="009964D6"/>
    <w:rsid w:val="009A5539"/>
    <w:rsid w:val="009C70B3"/>
    <w:rsid w:val="009D1F7B"/>
    <w:rsid w:val="009D59A9"/>
    <w:rsid w:val="009E4287"/>
    <w:rsid w:val="00A4145B"/>
    <w:rsid w:val="00A50D9D"/>
    <w:rsid w:val="00A6343F"/>
    <w:rsid w:val="00A76440"/>
    <w:rsid w:val="00A82F7B"/>
    <w:rsid w:val="00A83B92"/>
    <w:rsid w:val="00A9290A"/>
    <w:rsid w:val="00A93CC7"/>
    <w:rsid w:val="00AA3585"/>
    <w:rsid w:val="00AC22F2"/>
    <w:rsid w:val="00AE783D"/>
    <w:rsid w:val="00AF48CD"/>
    <w:rsid w:val="00B05FF8"/>
    <w:rsid w:val="00B277FD"/>
    <w:rsid w:val="00B313D4"/>
    <w:rsid w:val="00B33109"/>
    <w:rsid w:val="00B41B2D"/>
    <w:rsid w:val="00B44914"/>
    <w:rsid w:val="00B66F81"/>
    <w:rsid w:val="00B833FD"/>
    <w:rsid w:val="00B9583C"/>
    <w:rsid w:val="00BB4A85"/>
    <w:rsid w:val="00BD340A"/>
    <w:rsid w:val="00BE4C93"/>
    <w:rsid w:val="00BF0BEA"/>
    <w:rsid w:val="00BF3636"/>
    <w:rsid w:val="00C07389"/>
    <w:rsid w:val="00C11134"/>
    <w:rsid w:val="00C12ECE"/>
    <w:rsid w:val="00C460A8"/>
    <w:rsid w:val="00C467EC"/>
    <w:rsid w:val="00C53833"/>
    <w:rsid w:val="00C6412A"/>
    <w:rsid w:val="00CA2900"/>
    <w:rsid w:val="00CC2FB8"/>
    <w:rsid w:val="00CC3B1A"/>
    <w:rsid w:val="00CD4524"/>
    <w:rsid w:val="00CD5119"/>
    <w:rsid w:val="00CE063C"/>
    <w:rsid w:val="00CE5EE5"/>
    <w:rsid w:val="00D005F5"/>
    <w:rsid w:val="00D075A6"/>
    <w:rsid w:val="00D10042"/>
    <w:rsid w:val="00D11830"/>
    <w:rsid w:val="00D25F27"/>
    <w:rsid w:val="00D268E7"/>
    <w:rsid w:val="00D34BF1"/>
    <w:rsid w:val="00D63F94"/>
    <w:rsid w:val="00D66C2F"/>
    <w:rsid w:val="00D73D4D"/>
    <w:rsid w:val="00E059E1"/>
    <w:rsid w:val="00E17A90"/>
    <w:rsid w:val="00E25A2D"/>
    <w:rsid w:val="00E27192"/>
    <w:rsid w:val="00E51344"/>
    <w:rsid w:val="00E6465F"/>
    <w:rsid w:val="00E73B33"/>
    <w:rsid w:val="00E77705"/>
    <w:rsid w:val="00EC6FE1"/>
    <w:rsid w:val="00F02491"/>
    <w:rsid w:val="00F043B2"/>
    <w:rsid w:val="00F06344"/>
    <w:rsid w:val="00F1530E"/>
    <w:rsid w:val="00F20827"/>
    <w:rsid w:val="00F373A1"/>
    <w:rsid w:val="00F41A3E"/>
    <w:rsid w:val="00F44A39"/>
    <w:rsid w:val="00F450E2"/>
    <w:rsid w:val="00F56A92"/>
    <w:rsid w:val="00F77480"/>
    <w:rsid w:val="00F833D5"/>
    <w:rsid w:val="00F9173B"/>
    <w:rsid w:val="00F9312B"/>
    <w:rsid w:val="00F96690"/>
    <w:rsid w:val="00FD6624"/>
    <w:rsid w:val="00FE1D22"/>
    <w:rsid w:val="00FE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144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E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0E3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0E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0E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144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E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0E3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0E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0E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St-1317/2016</izvorni_sadrzaj>
    <derivirana_varijabla naziv="DomainObject.Predmet.OznakaBroj_1">St-1317/2016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VIDEO NADZOR društvo s ograničenom odgovornošću,  za trgovinu i usluge</izvorni_sadrzaj>
    <derivirana_varijabla naziv="DomainObject.Predmet.ProtustrankaFormated_1">  VIDEO NADZOR društvo s ograničenom odgovornošću,  za trgovinu i usluge</derivirana_varijabla>
  </DomainObject.Predmet.ProtustrankaFormated>
  <DomainObject.Predmet.ProtustrankaFormatedOIB>
    <izvorni_sadrzaj>  VIDEO NADZOR društvo s ograničenom odgovornošću,  za trgovinu i usluge, OIB 57055110163</izvorni_sadrzaj>
    <derivirana_varijabla naziv="DomainObject.Predmet.ProtustrankaFormatedOIB_1">  VIDEO NADZOR društvo s ograničenom odgovornošću,  za trgovinu i usluge, OIB 57055110163</derivirana_varijabla>
  </DomainObject.Predmet.ProtustrankaFormatedOIB>
  <DomainObject.Predmet.ProtustrankaFormatedWithAdress>
    <izvorni_sadrzaj> VIDEO NADZOR društvo s ograničenom odgovornošću,  za trgovinu i usluge, Dubrovačka 33, 21000 Split</izvorni_sadrzaj>
    <derivirana_varijabla naziv="DomainObject.Predmet.ProtustrankaFormatedWithAdress_1"> VIDEO NADZOR društvo s ograničenom odgovornošću,  za trgovinu i usluge, Dubrovačka 33, 21000 Split</derivirana_varijabla>
  </DomainObject.Predmet.ProtustrankaFormatedWithAdress>
  <DomainObject.Predmet.ProtustrankaFormatedWithAdressOIB>
    <izvorni_sadrzaj> VIDEO NADZOR društvo s ograničenom odgovornošću,  za trgovinu i usluge, OIB 57055110163, Dubrovačka 33, 21000 Split</izvorni_sadrzaj>
    <derivirana_varijabla naziv="DomainObject.Predmet.ProtustrankaFormatedWithAdressOIB_1"> VIDEO NADZOR društvo s ograničenom odgovornošću,  za trgovinu i usluge, OIB 57055110163, Dubrovačka 33, 21000 Split</derivirana_varijabla>
  </DomainObject.Predmet.ProtustrankaFormatedWithAdressOIB>
  <DomainObject.Predmet.ProtustrankaWithAdress>
    <izvorni_sadrzaj>VIDEO NADZOR društvo s ograničenom odgovornošću,  za trgovinu i usluge Dubrovačka 33, 21000 Split</izvorni_sadrzaj>
    <derivirana_varijabla naziv="DomainObject.Predmet.ProtustrankaWithAdress_1">VIDEO NADZOR društvo s ograničenom odgovornošću,  za trgovinu i usluge Dubrovačka 33, 21000 Split</derivirana_varijabla>
  </DomainObject.Predmet.ProtustrankaWithAdress>
  <DomainObject.Predmet.ProtustrankaWithAdressOIB>
    <izvorni_sadrzaj>VIDEO NADZOR društvo s ograničenom odgovornošću,  za trgovinu i usluge, OIB 57055110163, Dubrovačka 33, 21000 Split</izvorni_sadrzaj>
    <derivirana_varijabla naziv="DomainObject.Predmet.ProtustrankaWithAdressOIB_1">VIDEO NADZOR društvo s ograničenom odgovornošću,  za trgovinu i usluge, OIB 57055110163, Dubrovačka 33, 21000 Split</derivirana_varijabla>
  </DomainObject.Predmet.ProtustrankaWithAdressOIB>
  <DomainObject.Predmet.ProtustrankaNazivFormated>
    <izvorni_sadrzaj>VIDEO NADZOR društvo s ograničenom odgovornošću,  za trgovinu i usluge</izvorni_sadrzaj>
    <derivirana_varijabla naziv="DomainObject.Predmet.ProtustrankaNazivFormated_1">VIDEO NADZOR društvo s ograničenom odgovornošću,  za trgovinu i usluge</derivirana_varijabla>
  </DomainObject.Predmet.ProtustrankaNazivFormated>
  <DomainObject.Predmet.ProtustrankaNazivFormatedOIB>
    <izvorni_sadrzaj>VIDEO NADZOR društvo s ograničenom odgovornošću,  za trgovinu i usluge, OIB 57055110163</izvorni_sadrzaj>
    <derivirana_varijabla naziv="DomainObject.Predmet.ProtustrankaNazivFormatedOIB_1">VIDEO NADZOR društvo s ograničenom odgovornošću,  za trgovinu i usluge, OIB 57055110163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76177.92</izvorni_sadrzaj>
    <derivirana_varijabla naziv="DomainObject.Predmet.TrenutnaVrijednost_1">76177.92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VIDEO NADZOR društvo s ograničenom odgovornošću,  za trgovinu i usluge</item>
    </izvorni_sadrzaj>
    <derivirana_varijabla naziv="DomainObject.Predmet.ProtuStrankaListFormated_1">
      <item>VIDEO NADZOR društvo s ograničenom odgovornošću,  za trgovinu i usluge</item>
    </derivirana_varijabla>
  </DomainObject.Predmet.ProtuStrankaListFormated>
  <DomainObject.Predmet.ProtuStrankaListFormatedOIB>
    <izvorni_sadrzaj>
      <item>VIDEO NADZOR društvo s ograničenom odgovornošću,  za trgovinu i usluge, OIB 57055110163</item>
    </izvorni_sadrzaj>
    <derivirana_varijabla naziv="DomainObject.Predmet.ProtuStrankaListFormatedOIB_1">
      <item>VIDEO NADZOR društvo s ograničenom odgovornošću,  za trgovinu i usluge, OIB 57055110163</item>
    </derivirana_varijabla>
  </DomainObject.Predmet.ProtuStrankaListFormatedOIB>
  <DomainObject.Predmet.ProtuStrankaListFormatedWithAdress>
    <izvorni_sadrzaj>
      <item>VIDEO NADZOR društvo s ograničenom odgovornošću,  za trgovinu i usluge, Dubrovačka 33, 21000 Split</item>
    </izvorni_sadrzaj>
    <derivirana_varijabla naziv="DomainObject.Predmet.ProtuStrankaListFormatedWithAdress_1">
      <item>VIDEO NADZOR društvo s ograničenom odgovornošću,  za trgovinu i usluge, Dubrovačka 33, 21000 Split</item>
    </derivirana_varijabla>
  </DomainObject.Predmet.ProtuStrankaListFormatedWithAdress>
  <DomainObject.Predmet.ProtuStrankaListFormatedWithAdressOIB>
    <izvorni_sadrzaj>
      <item>VIDEO NADZOR društvo s ograničenom odgovornošću,  za trgovinu i usluge, OIB 57055110163, Dubrovačka 33, 21000 Split</item>
    </izvorni_sadrzaj>
    <derivirana_varijabla naziv="DomainObject.Predmet.ProtuStrankaListFormatedWithAdressOIB_1">
      <item>VIDEO NADZOR društvo s ograničenom odgovornošću,  za trgovinu i usluge, OIB 57055110163, Dubrovačka 33, 21000 Split</item>
    </derivirana_varijabla>
  </DomainObject.Predmet.ProtuStrankaListFormatedWithAdressOIB>
  <DomainObject.Predmet.ProtuStrankaListNazivFormated>
    <izvorni_sadrzaj>
      <item>VIDEO NADZOR društvo s ograničenom odgovornošću,  za trgovinu i usluge</item>
    </izvorni_sadrzaj>
    <derivirana_varijabla naziv="DomainObject.Predmet.ProtuStrankaListNazivFormated_1">
      <item>VIDEO NADZOR društvo s ograničenom odgovornošću,  za trgovinu i usluge</item>
    </derivirana_varijabla>
  </DomainObject.Predmet.ProtuStrankaListNazivFormated>
  <DomainObject.Predmet.ProtuStrankaListNazivFormatedOIB>
    <izvorni_sadrzaj>
      <item>VIDEO NADZOR društvo s ograničenom odgovornošću,  za trgovinu i usluge, OIB 57055110163</item>
    </izvorni_sadrzaj>
    <derivirana_varijabla naziv="DomainObject.Predmet.ProtuStrankaListNazivFormatedOIB_1">
      <item>VIDEO NADZOR društvo s ograničenom odgovornošću,  za trgovinu i usluge, OIB 57055110163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VIDEO NADZOR društvo s ograničenom odgovornošću,  za trgovinu i usluge</izvorni_sadrzaj>
    <derivirana_varijabla naziv="DomainObject.Predmet.ProtustrankaIDrugi_1">VIDEO NADZOR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VIDEO NADZOR društvo s ograničenom odgovornošću,  za trgovinu i usluge, OIB 57055110163, Dubrovačka 33, 21000 Split</izvorni_sadrzaj>
    <derivirana_varijabla naziv="DomainObject.Predmet.ProtustrankaIDrugiAdressOIB_1">VIDEO NADZOR društvo s ograničenom odgovornošću,  za trgovinu i usluge, OIB 57055110163,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VIDEO NADZOR društvo s ograničenom odgovornošću,  za trgovinu i usluge</item>
      <item>FINANCIJSKA AGENCIJA, RC SPLIT</item>
    </izvorni_sadrzaj>
    <derivirana_varijabla naziv="DomainObject.Predmet.SudioniciListNaziv_1">
      <item>VIDEO NADZOR društvo s ograničenom odgovornošću,  za trgovinu i usluge</item>
      <item>FINANCIJSKA AGENCIJA, RC SPLIT</item>
    </derivirana_varijabla>
  </DomainObject.Predmet.SudioniciListNaziv>
  <DomainObject.Predmet.SudioniciListAdressOIB>
    <izvorni_sadrzaj>
      <item>VIDEO NADZOR društvo s ograničenom odgovornošću,  za trgovinu i usluge, OIB 57055110163, Dubrovačka 33,21000 Split</item>
      <item>FINANCIJSKA AGENCIJA, RC SPLIT, OIB 85821130368, Mažuranićevo šetalište 24 b,21000 Split</item>
    </izvorni_sadrzaj>
    <derivirana_varijabla naziv="DomainObject.Predmet.SudioniciListAdressOIB_1">
      <item>VIDEO NADZOR društvo s ograničenom odgovornošću,  za trgovinu i usluge, OIB 57055110163,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57055110163</item>
      <item>, OIB 85821130368</item>
    </izvorni_sadrzaj>
    <derivirana_varijabla naziv="DomainObject.Predmet.SudioniciListNazivOIB_1">
      <item>, OIB 57055110163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9F4FB-7114-49DC-86BC-22BAAD263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327</properties:Words>
  <properties:Characters>1566</properties:Characters>
  <properties:Lines>53</properties:Lines>
  <properties:Paragraphs>20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2017-01-26T09:26:00Z</dcterms:created>
  <dc:creator>pbacic</dc:creator>
  <cp:lastModifiedBy>Paško Bačić</cp:lastModifiedBy>
  <cp:lastPrinted>2017-11-30T12:48:00Z</cp:lastPrinted>
  <dcterms:modified xmlns:xsi="http://www.w3.org/2001/XMLSchema-instance" xsi:type="dcterms:W3CDTF">2017-11-30T13:05:00Z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