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deb4" w14:paraId="119deb4" w:rsidRDefault="00431E47" w:rsidP="00431E47" w:rsidR="00431E47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431E47" w:rsidP="00431E47" w:rsidR="00431E47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431E47" w:rsidP="00431E47" w:rsidR="00431E47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31E47" w:rsidP="00431E47" w:rsidR="00431E47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431E47" w:rsidP="00431E47" w:rsidR="00431E47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St-8316/2015</w:t>
      </w:r>
    </w:p>
    <w:p w:rsidRDefault="00431E47" w:rsidP="00431E47" w:rsidR="00431E47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31E47" w:rsidP="00431E47" w:rsidR="00431E47">
      <w:pPr>
        <w:jc w:val="center"/>
        <w:rPr>
          <w:rFonts w:hAnsi="Times New Roman" w:ascii="Times New Roman"/>
          <w:szCs w:val="24"/>
          <w:lang w:val="hr-HR"/>
        </w:rPr>
      </w:pPr>
    </w:p>
    <w:p w:rsidRDefault="00431E47" w:rsidP="00431E47" w:rsidR="00431E47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1E47" w:rsidP="00431E47" w:rsidR="00431E4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431E47" w:rsidP="00431E47" w:rsidR="00431E47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431E47" w:rsidP="00431E47" w:rsidR="00431E4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431E47" w:rsidP="00431E47" w:rsidR="00431E47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MAXIGRAD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73565681258, Zagreb, </w:t>
      </w:r>
      <w:proofErr w:type="spellStart"/>
      <w:r>
        <w:rPr>
          <w:rFonts w:hAnsi="Times New Roman" w:ascii="Times New Roman"/>
          <w:szCs w:val="24"/>
        </w:rPr>
        <w:t>Livadićeva</w:t>
      </w:r>
      <w:proofErr w:type="spellEnd"/>
      <w:r>
        <w:rPr>
          <w:rFonts w:hAnsi="Times New Roman" w:ascii="Times New Roman"/>
          <w:szCs w:val="24"/>
        </w:rPr>
        <w:t xml:space="preserve"> 4,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15.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431E47" w:rsidP="00431E47" w:rsidR="00431E4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31E47" w:rsidP="00431E47" w:rsidR="00431E47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431E47" w:rsidP="00431E47" w:rsidR="00431E4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431E47" w:rsidP="00431E47" w:rsidR="00431E4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MAXIGRAD d.o.o., OIB: 73565681258, Zagreb , </w:t>
      </w:r>
      <w:proofErr w:type="spellStart"/>
      <w:r>
        <w:rPr>
          <w:rFonts w:hAnsi="Times New Roman" w:ascii="Times New Roman"/>
          <w:szCs w:val="24"/>
        </w:rPr>
        <w:t>Livadićeva</w:t>
      </w:r>
      <w:proofErr w:type="spellEnd"/>
      <w:r>
        <w:rPr>
          <w:rFonts w:hAnsi="Times New Roman" w:ascii="Times New Roman"/>
          <w:szCs w:val="24"/>
        </w:rPr>
        <w:t xml:space="preserve"> 4.</w:t>
      </w:r>
    </w:p>
    <w:p w:rsidRDefault="00431E47" w:rsidP="00431E47" w:rsidR="00431E4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31E47" w:rsidP="00431E47" w:rsidR="00431E47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15. travnja 2016. godine u 13 sati i 05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431E47" w:rsidP="00431E47" w:rsidR="00431E4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31E47" w:rsidP="00431E47" w:rsidR="00431E47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Dušanka Ivančević, OIB: 59003296761 , iz Zagreba, B. </w:t>
      </w:r>
      <w:proofErr w:type="spellStart"/>
      <w:r>
        <w:rPr>
          <w:rFonts w:hAnsi="Times New Roman" w:ascii="Times New Roman"/>
          <w:szCs w:val="24"/>
        </w:rPr>
        <w:t>Bernardija</w:t>
      </w:r>
      <w:proofErr w:type="spellEnd"/>
      <w:r>
        <w:rPr>
          <w:rFonts w:hAnsi="Times New Roman" w:ascii="Times New Roman"/>
          <w:szCs w:val="24"/>
        </w:rPr>
        <w:t xml:space="preserve"> 1.</w:t>
      </w:r>
    </w:p>
    <w:p w:rsidRDefault="00431E47" w:rsidP="00431E47" w:rsidR="00431E47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431E47" w:rsidP="00431E47" w:rsidR="00431E4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MAXIGRAD d.o.o., OIB: 73565681258, Zagreb , </w:t>
      </w:r>
      <w:proofErr w:type="spellStart"/>
      <w:r>
        <w:rPr>
          <w:rFonts w:hAnsi="Times New Roman" w:ascii="Times New Roman"/>
          <w:szCs w:val="24"/>
        </w:rPr>
        <w:t>Livadićeva</w:t>
      </w:r>
      <w:proofErr w:type="spellEnd"/>
      <w:r>
        <w:rPr>
          <w:rFonts w:hAnsi="Times New Roman" w:ascii="Times New Roman"/>
          <w:szCs w:val="24"/>
        </w:rPr>
        <w:t xml:space="preserve"> 4.</w:t>
      </w:r>
    </w:p>
    <w:p w:rsidRDefault="00431E47" w:rsidP="00431E47" w:rsidR="00431E4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31E47" w:rsidP="00431E47" w:rsidR="00431E47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431E47" w:rsidP="00431E47" w:rsidR="00431E47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431E47" w:rsidP="00431E47" w:rsidR="00431E47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1E47" w:rsidP="00431E47" w:rsidR="00431E4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31E47" w:rsidP="00431E47" w:rsidR="00431E47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431E47" w:rsidP="00431E47" w:rsidR="00431E47">
      <w:pPr>
        <w:jc w:val="both"/>
        <w:rPr>
          <w:rFonts w:hAnsi="Times New Roman" w:ascii="Times New Roman"/>
          <w:lang w:val="hr-HR"/>
        </w:rPr>
      </w:pPr>
    </w:p>
    <w:p w:rsidRDefault="00431E47" w:rsidP="00431E47" w:rsidR="00431E47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12.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431E47" w:rsidP="00431E47" w:rsidR="00431E47">
      <w:pPr>
        <w:jc w:val="both"/>
        <w:rPr>
          <w:rFonts w:hAnsi="Times New Roman" w:ascii="Times New Roman"/>
        </w:rPr>
      </w:pPr>
    </w:p>
    <w:p w:rsidRDefault="00431E47" w:rsidP="00431E47" w:rsidR="00431E47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431E47" w:rsidP="00431E47" w:rsidR="00431E4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31E47" w:rsidP="00431E47" w:rsidR="00431E47">
      <w:pPr>
        <w:jc w:val="both"/>
        <w:rPr>
          <w:rFonts w:hAnsi="Times New Roman" w:ascii="Times New Roman"/>
          <w:lang w:val="hr-HR"/>
        </w:rPr>
      </w:pPr>
    </w:p>
    <w:p w:rsidRDefault="00431E47" w:rsidP="00431E47" w:rsidR="00431E47">
      <w:pPr>
        <w:jc w:val="both"/>
        <w:rPr>
          <w:rFonts w:hAnsi="Times New Roman" w:ascii="Times New Roman"/>
          <w:lang w:val="hr-HR"/>
        </w:rPr>
      </w:pPr>
    </w:p>
    <w:p w:rsidRDefault="00431E47" w:rsidP="00431E47" w:rsidR="00431E4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15. travnja 2016. godine</w:t>
      </w:r>
    </w:p>
    <w:p w:rsidRDefault="00431E47" w:rsidP="00431E47" w:rsidR="00431E47">
      <w:pPr>
        <w:jc w:val="center"/>
        <w:rPr>
          <w:rFonts w:hAnsi="Times New Roman" w:ascii="Times New Roman"/>
          <w:lang w:val="hr-HR"/>
        </w:rPr>
      </w:pPr>
    </w:p>
    <w:p w:rsidRDefault="00431E47" w:rsidP="00431E47" w:rsidR="00431E47">
      <w:pPr>
        <w:jc w:val="center"/>
        <w:rPr>
          <w:rFonts w:hAnsi="Times New Roman" w:ascii="Times New Roman"/>
          <w:lang w:val="hr-HR"/>
        </w:rPr>
      </w:pPr>
    </w:p>
    <w:p w:rsidRDefault="00431E47" w:rsidP="00431E47" w:rsidR="00431E4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31E47" w:rsidP="00431E47" w:rsidR="00431E4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431E47" w:rsidP="00431E47" w:rsidR="00431E4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431E47" w:rsidP="00431E47" w:rsidR="00431E47">
      <w:pPr>
        <w:jc w:val="both"/>
        <w:rPr>
          <w:rFonts w:hAnsi="Times New Roman" w:ascii="Times New Roman"/>
          <w:szCs w:val="24"/>
          <w:lang w:val="hr-HR"/>
        </w:rPr>
      </w:pPr>
    </w:p>
    <w:p w:rsidRDefault="00431E47" w:rsidP="00431E47" w:rsidR="00431E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431E47" w:rsidP="00431E47" w:rsidR="00431E47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31E47" w:rsidP="00431E47" w:rsidR="00431E4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31E47" w:rsidP="00431E47" w:rsidR="00431E47">
      <w:pPr>
        <w:jc w:val="both"/>
        <w:rPr>
          <w:rFonts w:hAnsi="Times New Roman" w:ascii="Times New Roman"/>
        </w:rPr>
      </w:pPr>
    </w:p>
    <w:p w:rsidRDefault="00431E47" w:rsidP="00431E47" w:rsidR="00431E47">
      <w:pPr>
        <w:jc w:val="both"/>
        <w:rPr>
          <w:rFonts w:hAnsi="Times New Roman" w:ascii="Times New Roman"/>
        </w:rPr>
      </w:pPr>
    </w:p>
    <w:p w:rsidRDefault="00431E47" w:rsidP="00431E47" w:rsidR="00431E47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31E47" w:rsidP="00431E47" w:rsidR="00431E4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431E47" w:rsidP="00431E47" w:rsidR="00431E47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431E47" w:rsidP="00431E47" w:rsidR="00431E47" w:rsidRPr="00D44D4F">
      <w:pPr>
        <w:jc w:val="right"/>
        <w:rPr>
          <w:sz w:val="32"/>
          <w:u w:val="single"/>
          <w:lang w:val="hr-HR"/>
        </w:rPr>
      </w:pPr>
    </w:p>
    <w:p w:rsidRDefault="00431E47" w:rsidP="00431E47" w:rsidR="00431E47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FF6" w:rsidR="00000000">
      <w:r>
        <w:separator/>
      </w:r>
    </w:p>
  </w:endnote>
  <w:endnote w:id="0" w:type="continuationSeparator">
    <w:p w:rsidRDefault="00C47FF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FF6" w:rsidR="00000000">
      <w:r>
        <w:separator/>
      </w:r>
    </w:p>
  </w:footnote>
  <w:footnote w:id="0" w:type="continuationSeparator">
    <w:p w:rsidRDefault="00C47FF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31E4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St-8316/2015</w:t>
        </w:r>
      </w:p>
    </w:sdtContent>
  </w:sdt>
  <w:p w:rsidRDefault="00431E47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E47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47FF6" w:rsidP="00840E3D" w:rsidR="00840E3D">
    <w:pPr>
      <w:pStyle w:val="Zaglavlje"/>
      <w:rPr>
        <w:lang w:val="hr-HR"/>
      </w:rPr>
    </w:pPr>
  </w:p>
  <w:p w:rsidRDefault="00431E47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431E47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2698"/>
    <w:rsid w:val="00135025"/>
    <w:rsid w:val="00181F4E"/>
    <w:rsid w:val="00431E47"/>
    <w:rsid w:val="00622698"/>
    <w:rsid w:val="00C47FF6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1E4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31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E47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31E47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1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1E47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7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F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F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F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F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1E4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31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E47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31E47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1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1E47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7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F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F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F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8316</izvorni_sadrzaj>
    <derivirana_varijabla naziv="DomainObject.Predmet.Broj_1">8316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St-8316/2015</izvorni_sadrzaj>
    <derivirana_varijabla naziv="DomainObject.Predmet.OznakaBroj_1">St-8316/2015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MAXIGRAD d.o.o. zastupanog po punomoćniku Vlado Čubrilo</izvorni_sadrzaj>
    <derivirana_varijabla naziv="DomainObject.Predmet.ProtustrankaFormated_1">  MAXIGRAD d.o.o. zastupanog po punomoćniku Vlado Čubrilo</derivirana_varijabla>
  </DomainObject.Predmet.ProtustrankaFormated>
  <DomainObject.Predmet.ProtustrankaFormatedOIB>
    <izvorni_sadrzaj>  MAXIGRAD d.o.o., OIB 73565681258 zastupanog po punomoćniku Vlado Čubrilo</izvorni_sadrzaj>
    <derivirana_varijabla naziv="DomainObject.Predmet.ProtustrankaFormatedOIB_1">  MAXIGRAD d.o.o., OIB 73565681258 zastupanog po punomoćniku Vlado Čubrilo</derivirana_varijabla>
  </DomainObject.Predmet.ProtustrankaFormatedOIB>
  <DomainObject.Predmet.ProtustrankaFormatedWithAdress>
    <izvorni_sadrzaj> MAXIGRAD d.o.o., Livadićeva 4, 10000 Zagreb zastupanog po punomoćniku Vlado Čubrilo</izvorni_sadrzaj>
    <derivirana_varijabla naziv="DomainObject.Predmet.ProtustrankaFormatedWithAdress_1"> MAXIGRAD d.o.o., Livadićeva 4, 10000 Zagreb zastupanog po punomoćniku Vlado Čubrilo</derivirana_varijabla>
  </DomainObject.Predmet.ProtustrankaFormatedWithAdress>
  <DomainObject.Predmet.ProtustrankaFormatedWithAdressOIB>
    <izvorni_sadrzaj> MAXIGRAD d.o.o., OIB 73565681258, Livadićeva 4, 10000 Zagreb zastupanog po punomoćniku Vlado Čubrilo</izvorni_sadrzaj>
    <derivirana_varijabla naziv="DomainObject.Predmet.ProtustrankaFormatedWithAdressOIB_1"> MAXIGRAD d.o.o., OIB 73565681258, Livadićeva 4, 10000 Zagreb zastupanog po punomoćniku Vlado Čubrilo</derivirana_varijabla>
  </DomainObject.Predmet.ProtustrankaFormatedWithAdressOIB>
  <DomainObject.Predmet.ProtustrankaWithAdress>
    <izvorni_sadrzaj>MAXIGRAD d.o.o. Livadićeva 4, 10000 Zagreb</izvorni_sadrzaj>
    <derivirana_varijabla naziv="DomainObject.Predmet.ProtustrankaWithAdress_1">MAXIGRAD d.o.o. Livadićeva 4, 10000 Zagreb</derivirana_varijabla>
  </DomainObject.Predmet.ProtustrankaWithAdress>
  <DomainObject.Predmet.ProtustrankaWithAdressOIB>
    <izvorni_sadrzaj>MAXIGRAD d.o.o., OIB 73565681258, Livadićeva 4, 10000 Zagreb</izvorni_sadrzaj>
    <derivirana_varijabla naziv="DomainObject.Predmet.ProtustrankaWithAdressOIB_1">MAXIGRAD d.o.o., OIB 73565681258, Livadićeva 4, 10000 Zagreb</derivirana_varijabla>
  </DomainObject.Predmet.ProtustrankaWithAdressOIB>
  <DomainObject.Predmet.ProtustrankaNazivFormated>
    <izvorni_sadrzaj>MAXIGRAD d.o.o.</izvorni_sadrzaj>
    <derivirana_varijabla naziv="DomainObject.Predmet.ProtustrankaNazivFormated_1">MAXIGRAD d.o.o.</derivirana_varijabla>
  </DomainObject.Predmet.ProtustrankaNazivFormated>
  <DomainObject.Predmet.ProtustrankaNazivFormatedOIB>
    <izvorni_sadrzaj>MAXIGRAD d.o.o., OIB 73565681258</izvorni_sadrzaj>
    <derivirana_varijabla naziv="DomainObject.Predmet.ProtustrankaNazivFormatedOIB_1">MAXIGRAD d.o.o., OIB 73565681258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MAXIGRAD d.o.o. zastupanog po punomoćniku Vlado Čubrilo</item>
    </izvorni_sadrzaj>
    <derivirana_varijabla naziv="DomainObject.Predmet.ProtuStrankaListFormated_1">
      <item>MAXIGRAD d.o.o. zastupanog po punomoćniku Vlado Čubrilo</item>
    </derivirana_varijabla>
  </DomainObject.Predmet.ProtuStrankaListFormated>
  <DomainObject.Predmet.ProtuStrankaListFormatedOIB>
    <izvorni_sadrzaj>
      <item>MAXIGRAD d.o.o., OIB 73565681258 zastupanog po punomoćniku Vlado Čubrilo</item>
    </izvorni_sadrzaj>
    <derivirana_varijabla naziv="DomainObject.Predmet.ProtuStrankaListFormatedOIB_1">
      <item>MAXIGRAD d.o.o., OIB 73565681258 zastupanog po punomoćniku Vlado Čubrilo</item>
    </derivirana_varijabla>
  </DomainObject.Predmet.ProtuStrankaListFormatedOIB>
  <DomainObject.Predmet.ProtuStrankaListFormatedWithAdress>
    <izvorni_sadrzaj>
      <item>MAXIGRAD d.o.o., Livadićeva 4, 10000 Zagreb zastupanog po punomoćniku Vlado Čubrilo</item>
    </izvorni_sadrzaj>
    <derivirana_varijabla naziv="DomainObject.Predmet.ProtuStrankaListFormatedWithAdress_1">
      <item>MAXIGRAD d.o.o., Livadićeva 4, 10000 Zagreb zastupanog po punomoćniku Vlado Čubrilo</item>
    </derivirana_varijabla>
  </DomainObject.Predmet.ProtuStrankaListFormatedWithAdress>
  <DomainObject.Predmet.ProtuStrankaListFormatedWithAdressOIB>
    <izvorni_sadrzaj>
      <item>MAXIGRAD d.o.o., OIB 73565681258, Livadićeva 4, 10000 Zagreb zastupanog po punomoćniku Vlado Čubrilo</item>
    </izvorni_sadrzaj>
    <derivirana_varijabla naziv="DomainObject.Predmet.ProtuStrankaListFormatedWithAdressOIB_1">
      <item>MAXIGRAD d.o.o., OIB 73565681258, Livadićeva 4, 10000 Zagreb zastupanog po punomoćniku Vlado Čubrilo</item>
    </derivirana_varijabla>
  </DomainObject.Predmet.ProtuStrankaListFormatedWithAdressOIB>
  <DomainObject.Predmet.ProtuStrankaListNazivFormated>
    <izvorni_sadrzaj>
      <item>MAXIGRAD d.o.o.</item>
    </izvorni_sadrzaj>
    <derivirana_varijabla naziv="DomainObject.Predmet.ProtuStrankaListNazivFormated_1">
      <item>MAXIGRAD d.o.o.</item>
    </derivirana_varijabla>
  </DomainObject.Predmet.ProtuStrankaListNazivFormated>
  <DomainObject.Predmet.ProtuStrankaListNazivFormatedOIB>
    <izvorni_sadrzaj>
      <item>MAXIGRAD d.o.o., OIB 73565681258</item>
    </izvorni_sadrzaj>
    <derivirana_varijabla naziv="DomainObject.Predmet.ProtuStrankaListNazivFormatedOIB_1">
      <item>MAXIGRAD d.o.o., OIB 73565681258</item>
    </derivirana_varijabla>
  </DomainObject.Predmet.ProtuStrankaListNazivFormatedOIB>
  <DomainObject.Predmet.OstaliListFormated>
    <izvorni_sadrzaj>
      <item>Vlado Čubrilo punomoćnik sudionika u postupku MAXIGRAD d.o.o.</item>
    </izvorni_sadrzaj>
    <derivirana_varijabla naziv="DomainObject.Predmet.OstaliListFormated_1">
      <item>Vlado Čubrilo punomoćnik sudionika u postupku MAXIGRAD d.o.o.</item>
    </derivirana_varijabla>
  </DomainObject.Predmet.OstaliListFormated>
  <DomainObject.Predmet.OstaliListFormatedOIB>
    <izvorni_sadrzaj>
      <item>Vlado Čubrilo, OIB 13442760854 punomoćnik sudionika u postupku MAXIGRAD d.o.o.</item>
    </izvorni_sadrzaj>
    <derivirana_varijabla naziv="DomainObject.Predmet.OstaliListFormatedOIB_1">
      <item>Vlado Čubrilo, OIB 13442760854 punomoćnik sudionika u postupku MAXIGRAD d.o.o.</item>
    </derivirana_varijabla>
  </DomainObject.Predmet.OstaliListFormatedOIB>
  <DomainObject.Predmet.OstaliListFormatedWithAdress>
    <izvorni_sadrzaj>
      <item>Vlado Čubrilo, Livadićeva 4, 10000 Zagreb punomoćnik sudionika u postupku MAXIGRAD d.o.o.</item>
    </izvorni_sadrzaj>
    <derivirana_varijabla naziv="DomainObject.Predmet.OstaliListFormatedWithAdress_1">
      <item>Vlado Čubrilo, Livadićeva 4, 10000 Zagreb punomoćnik sudionika u postupku MAXIGRAD d.o.o.</item>
    </derivirana_varijabla>
  </DomainObject.Predmet.OstaliListFormatedWithAdress>
  <DomainObject.Predmet.OstaliListFormatedWithAdressOIB>
    <izvorni_sadrzaj>
      <item>Vlado Čubrilo, OIB 13442760854, Livadićeva 4, 10000 Zagreb punomoćnik sudionika u postupku MAXIGRAD d.o.o.</item>
    </izvorni_sadrzaj>
    <derivirana_varijabla naziv="DomainObject.Predmet.OstaliListFormatedWithAdressOIB_1">
      <item>Vlado Čubrilo, OIB 13442760854, Livadićeva 4, 10000 Zagreb punomoćnik sudionika u postupku MAXIGRAD d.o.o.</item>
    </derivirana_varijabla>
  </DomainObject.Predmet.OstaliListFormatedWithAdressOIB>
  <DomainObject.Predmet.OstaliListNazivFormated>
    <izvorni_sadrzaj>
      <item>Vlado Čubrilo</item>
    </izvorni_sadrzaj>
    <derivirana_varijabla naziv="DomainObject.Predmet.OstaliListNazivFormated_1">
      <item>Vlado Čubrilo</item>
    </derivirana_varijabla>
  </DomainObject.Predmet.OstaliListNazivFormated>
  <DomainObject.Predmet.OstaliListNazivFormatedOIB>
    <izvorni_sadrzaj>
      <item>Vlado Čubrilo, OIB 13442760854</item>
    </izvorni_sadrzaj>
    <derivirana_varijabla naziv="DomainObject.Predmet.OstaliListNazivFormatedOIB_1">
      <item>Vlado Čubrilo, OIB 13442760854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MAXIGRAD d.o.o.</izvorni_sadrzaj>
    <derivirana_varijabla naziv="DomainObject.Predmet.ProtustrankaIDrugi_1">MAXIGRAD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MAXIGRAD d.o.o., OIB 73565681258, Livadićeva 4, 10000 Zagreb</izvorni_sadrzaj>
    <derivirana_varijabla naziv="DomainObject.Predmet.ProtustrankaIDrugiAdressOIB_1">MAXIGRAD d.o.o., OIB 73565681258, Livadićeva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MAXIGRAD d.o.o.</item>
      <item>FINA Regionalni centar Zagreb</item>
      <item>Vlado Čubrilo</item>
    </izvorni_sadrzaj>
    <derivirana_varijabla naziv="DomainObject.Predmet.SudioniciListNaziv_1">
      <item>MAXIGRAD d.o.o.</item>
      <item>FINA Regionalni centar Zagreb</item>
      <item>Vlado Čubrilo</item>
    </derivirana_varijabla>
  </DomainObject.Predmet.SudioniciListNaziv>
  <DomainObject.Predmet.SudioniciListAdressOIB>
    <izvorni_sadrzaj>
      <item>MAXIGRAD d.o.o., OIB 73565681258, Livadićeva 4,10000 Zagreb</item>
      <item>FINA Regionalni centar Zagreb, OIB 85821130368, Trg svibanjskih žrtava 1995. 1,10000 Zagreb</item>
      <item>Vlado Čubrilo, OIB 13442760854, Livadićeva 4,10000 Zagreb</item>
    </izvorni_sadrzaj>
    <derivirana_varijabla naziv="DomainObject.Predmet.SudioniciListAdressOIB_1">
      <item>MAXIGRAD d.o.o., OIB 73565681258, Livadićeva 4,10000 Zagreb</item>
      <item>FINA Regionalni centar Zagreb, OIB 85821130368, Trg svibanjskih žrtava 1995. 1,10000 Zagreb</item>
      <item>Vlado Čubrilo, OIB 13442760854, Livadićeva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73565681258</item>
      <item>, OIB 85821130368</item>
      <item>, OIB 13442760854</item>
    </izvorni_sadrzaj>
    <derivirana_varijabla naziv="DomainObject.Predmet.SudioniciListNazivOIB_1">
      <item>, OIB 73565681258</item>
      <item>, OIB 85821130368</item>
      <item>, OIB 13442760854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1868</properties:Characters>
  <properties:Lines>69</properties:Lines>
  <properties:Paragraphs>25</properties:Paragraphs>
  <properties:TotalTime>0</properties:TotalTime>
  <properties:ScaleCrop>false</properties:ScaleCrop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2016-04-15T10:57:00Z</dcterms:created>
  <dc:creator>Marija Lukić</dc:creator>
  <dc:description/>
  <cp:keywords/>
  <cp:lastModifiedBy>Marija Lukić</cp:lastModifiedBy>
  <dcterms:modified xmlns:xsi="http://www.w3.org/2001/XMLSchema-instance" xsi:type="dcterms:W3CDTF">2016-04-15T10:58:00Z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