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50b610e" w14:paraId="50b610e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052887">
              <w:rPr>
                <w:rFonts w:cs="Times New Roman" w:eastAsia="Times New Roman"/>
                <w:lang w:eastAsia="hr-HR"/>
              </w:rPr>
              <w:t>245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696F79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052887">
        <w:rPr>
          <w:rFonts w:cs="Times New Roman" w:eastAsia="SimSun"/>
          <w:kern w:val="2"/>
          <w:lang w:bidi="hi-IN" w:eastAsia="zh-CN"/>
        </w:rPr>
        <w:t xml:space="preserve"> NIKTA d.o.o., Novi Marof, Zagrebačka 2, OIB: 52234278437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696F79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96F79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08,3</w:t>
      </w:r>
      <w:r w:rsidR="00E044B8"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052887">
        <w:t>Ivan Bužanić, Filipići, Filipići 4,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052887">
        <w:rPr>
          <w:rFonts w:cs="Times New Roman" w:eastAsia="SimSun"/>
          <w:kern w:val="2"/>
          <w:lang w:bidi="hi-IN" w:eastAsia="zh-CN"/>
        </w:rPr>
        <w:t>NIKTA d.o.o., Novi Marof, Zagrebačka 2, OIB: 52234278437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052887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052887">
        <w:t xml:space="preserve"> Ivanu Bužanić, Filipići, Filipići 4,</w:t>
      </w:r>
      <w:r w:rsidR="00D46852">
        <w:t xml:space="preserve"> </w:t>
      </w:r>
      <w:r w:rsidR="008B3EE5" w:rsidRPr="00412CB1">
        <w:t xml:space="preserve">da na zakazano ročište kod ovoga suda, </w:t>
      </w:r>
      <w:r w:rsidR="00696F79">
        <w:t>6. prosinca</w:t>
      </w:r>
      <w:r w:rsidR="00A410D7">
        <w:t xml:space="preserve"> 2018</w:t>
      </w:r>
      <w:r w:rsidR="001A67FA">
        <w:t xml:space="preserve">. u </w:t>
      </w:r>
      <w:r w:rsidR="00696F79">
        <w:t>08,3</w:t>
      </w:r>
      <w:r w:rsidR="00E044B8">
        <w:t>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052887" w:rsidRPr="00052887">
        <w:rPr>
          <w:rFonts w:cs="Times New Roman" w:eastAsia="SimSun"/>
          <w:kern w:val="2"/>
          <w:lang w:bidi="hi-IN" w:eastAsia="zh-CN"/>
        </w:rPr>
        <w:t xml:space="preserve"> NIKTA d.o.o., Novi Marof, Zagrebačka 2, OIB: 52234278437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</w:t>
      </w:r>
      <w:r w:rsidR="008B3EE5" w:rsidRPr="00412CB1">
        <w:lastRenderedPageBreak/>
        <w:t>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96F79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781737" w:rsidP="00781737" w:rsidR="00781737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81737" w:rsidP="00781737" w:rsidR="00781737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052887">
        <w:t>Ivan Bužanić, Filipići, Filipići 4,</w:t>
      </w:r>
    </w:p>
    <w:p w:rsidRDefault="00781737" w:rsidP="00781737" w:rsidR="0078173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052887">
        <w:rPr>
          <w:rFonts w:cs="Times New Roman" w:eastAsia="SimSun"/>
          <w:kern w:val="2"/>
          <w:lang w:bidi="hi-IN" w:eastAsia="zh-CN"/>
        </w:rPr>
        <w:t>NIKTA d.</w:t>
      </w:r>
      <w:r w:rsidR="00696F79">
        <w:rPr>
          <w:rFonts w:cs="Times New Roman" w:eastAsia="SimSun"/>
          <w:kern w:val="2"/>
          <w:lang w:bidi="hi-IN" w:eastAsia="zh-CN"/>
        </w:rPr>
        <w:t>o.o., Novi Marof, Zagrebačka 2</w:t>
      </w:r>
    </w:p>
    <w:p w:rsidRDefault="00781737" w:rsidP="00781737" w:rsidR="00781737">
      <w:pPr>
        <w:jc w:val="both"/>
        <w:rPr>
          <w:rFonts w:cs="Times New Roman"/>
        </w:rPr>
      </w:pPr>
    </w:p>
    <w:p w:rsidRDefault="00781737" w:rsidP="00B2631E" w:rsidR="00781737">
      <w:pPr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411" w:rsidP="00F171BE" w:rsidR="001A3411">
      <w:pPr>
        <w:spacing w:after="0"/>
      </w:pPr>
      <w:r>
        <w:separator/>
      </w:r>
    </w:p>
  </w:endnote>
  <w:endnote w:id="0" w:type="continuationSeparator">
    <w:p w:rsidRDefault="001A3411" w:rsidP="00F171BE" w:rsidR="001A34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411" w:rsidP="00F171BE" w:rsidR="001A3411">
      <w:pPr>
        <w:spacing w:after="0"/>
      </w:pPr>
      <w:r>
        <w:separator/>
      </w:r>
    </w:p>
  </w:footnote>
  <w:footnote w:id="0" w:type="continuationSeparator">
    <w:p w:rsidRDefault="001A3411" w:rsidP="00F171BE" w:rsidR="001A341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813">
          <w:rPr>
            <w:noProof/>
          </w:rPr>
          <w:t>2</w:t>
        </w:r>
        <w:r>
          <w:fldChar w:fldCharType="end"/>
        </w:r>
      </w:p>
    </w:sdtContent>
  </w:sdt>
  <w:p w:rsidRDefault="00052887" w:rsidR="00E834D1">
    <w:pPr>
      <w:pStyle w:val="Zaglavlje"/>
    </w:pPr>
    <w:r>
      <w:tab/>
    </w:r>
    <w:r>
      <w:tab/>
      <w:t>Poslovni broj: 5 St-245</w:t>
    </w:r>
    <w:r w:rsidR="0088379E">
      <w:t>/18-</w:t>
    </w:r>
    <w:r w:rsidR="00696F79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2887"/>
    <w:rsid w:val="00057E68"/>
    <w:rsid w:val="000A7AEF"/>
    <w:rsid w:val="00101100"/>
    <w:rsid w:val="0014143B"/>
    <w:rsid w:val="0019623F"/>
    <w:rsid w:val="001A3411"/>
    <w:rsid w:val="001A67FA"/>
    <w:rsid w:val="00252A30"/>
    <w:rsid w:val="002B3101"/>
    <w:rsid w:val="002C5300"/>
    <w:rsid w:val="00320B9A"/>
    <w:rsid w:val="003D3B9A"/>
    <w:rsid w:val="00416073"/>
    <w:rsid w:val="004225CC"/>
    <w:rsid w:val="004748AB"/>
    <w:rsid w:val="00487EFF"/>
    <w:rsid w:val="00543FAF"/>
    <w:rsid w:val="00553DA8"/>
    <w:rsid w:val="005F6CF9"/>
    <w:rsid w:val="00666813"/>
    <w:rsid w:val="00696F79"/>
    <w:rsid w:val="007021F7"/>
    <w:rsid w:val="00720F20"/>
    <w:rsid w:val="00781737"/>
    <w:rsid w:val="007F6D58"/>
    <w:rsid w:val="00826138"/>
    <w:rsid w:val="00834B30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DE3E8A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81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681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681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681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81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681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681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681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63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NIKTA društvo s ograničenom odgovornošću za proizvodnju, trgovinu i usluge zastupanog po punomoćniku Ivan Bužanić</izvorni_sadrzaj>
    <derivirana_varijabla naziv="DomainObject.Predmet.ProtustrankaFormated_1">  NIKTA društvo s ograničenom odgovornošću za proizvodnju, trgovinu i usluge zastupanog po punomoćniku Ivan Bužanić</derivirana_varijabla>
  </DomainObject.Predmet.ProtustrankaFormated>
  <DomainObject.Predmet.ProtustrankaFormatedOIB>
    <izvorni_sadrzaj>  NIKTA društvo s ograničenom odgovornošću za proizvodnju, trgovinu i usluge, OIB 52234278437 zastupanog po punomoćniku Ivan Bužanić</izvorni_sadrzaj>
    <derivirana_varijabla naziv="DomainObject.Predmet.ProtustrankaFormatedOIB_1">  NIKTA društvo s ograničenom odgovornošću za proizvodnju, trgovinu i usluge, OIB 52234278437 zastupanog po punomoćniku Ivan Bužanić</derivirana_varijabla>
  </DomainObject.Predmet.ProtustrankaFormatedOIB>
  <DomainObject.Predmet.ProtustrankaFormatedWithAdress>
    <izvorni_sadrzaj> NIKTA društvo s ograničenom odgovornošću za proizvodnju, trgovinu i usluge, Zagrebačka 2, 42220 Novi Marof zastupanog po punomoćniku Ivan Bužanić</izvorni_sadrzaj>
    <derivirana_varijabla naziv="DomainObject.Predmet.ProtustrankaFormatedWithAdress_1"> NIKTA društvo s ograničenom odgovornošću za proizvodnju, trgovinu i usluge, Zagrebačka 2, 42220 Novi Marof zastupanog po punomoćniku Ivan Bužanić</derivirana_varijabla>
  </DomainObject.Predmet.ProtustrankaFormatedWithAdress>
  <DomainObject.Predmet.ProtustrankaFormatedWithAdressOIB>
    <izvorni_sadrzaj> NIKTA društvo s ograničenom odgovornošću za proizvodnju, trgovinu i usluge, OIB 52234278437, Zagrebačka 2, 42220 Novi Marof zastupanog po punomoćniku Ivan Bužanić</izvorni_sadrzaj>
    <derivirana_varijabla naziv="DomainObject.Predmet.ProtustrankaFormatedWithAdressOIB_1"> NIKTA društvo s ograničenom odgovornošću za proizvodnju, trgovinu i usluge, OIB 52234278437, Zagrebačka 2, 42220 Novi Marof zastupanog po punomoćniku Ivan Bužanić</derivirana_varijabla>
  </DomainObject.Predmet.ProtustrankaFormatedWithAdressOIB>
  <DomainObject.Predmet.ProtustrankaWithAdress>
    <izvorni_sadrzaj>NIKTA društvo s ograničenom odgovornošću za proizvodnju, trgovinu i usluge Zagrebačka 2, 42220 Novi Marof</izvorni_sadrzaj>
    <derivirana_varijabla naziv="DomainObject.Predmet.ProtustrankaWithAdress_1">NIKTA društvo s ograničenom odgovornošću za proizvodnju, trgovinu i usluge Zagrebačka 2, 42220 Novi Marof</derivirana_varijabla>
  </DomainObject.Predmet.ProtustrankaWithAdress>
  <DomainObject.Predmet.ProtustrankaWithAdressOIB>
    <izvorni_sadrzaj>NIKTA društvo s ograničenom odgovornošću za proizvodnju, trgovinu i usluge, OIB 52234278437, Zagrebačka 2, 42220 Novi Marof</izvorni_sadrzaj>
    <derivirana_varijabla naziv="DomainObject.Predmet.ProtustrankaWithAdressOIB_1">NIKTA društvo s ograničenom odgovornošću za proizvodnju, trgovinu i usluge, OIB 52234278437, Zagrebačka 2, 42220 Novi Marof</derivirana_varijabla>
  </DomainObject.Predmet.ProtustrankaWithAdressOIB>
  <DomainObject.Predmet.ProtustrankaNazivFormated>
    <izvorni_sadrzaj>NIKTA društvo s ograničenom odgovornošću za proizvodnju, trgovinu i usluge</izvorni_sadrzaj>
    <derivirana_varijabla naziv="DomainObject.Predmet.ProtustrankaNazivFormated_1">NIKTA društvo s ograničenom odgovornošću za proizvodnju, trgovinu i usluge</derivirana_varijabla>
  </DomainObject.Predmet.ProtustrankaNazivFormated>
  <DomainObject.Predmet.ProtustrankaNazivFormatedOIB>
    <izvorni_sadrzaj>NIKTA društvo s ograničenom odgovornošću za proizvodnju, trgovinu i usluge, OIB 52234278437</izvorni_sadrzaj>
    <derivirana_varijabla naziv="DomainObject.Predmet.ProtustrankaNazivFormatedOIB_1">NIKTA društvo s ograničenom odgovornošću za proizvodnju, trgovinu i usluge, OIB 52234278437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22822.28</izvorni_sadrzaj>
    <derivirana_varijabla naziv="DomainObject.Predmet.TrenutnaVrijednost_1">22822.28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NIKTA društvo s ograničenom odgovornošću za proizvodnju, trgovinu i usluge zastupanog po punomoćniku Ivan Bužanić</item>
    </izvorni_sadrzaj>
    <derivirana_varijabla naziv="DomainObject.Predmet.ProtuStrankaListFormated_1">
      <item>NIKTA društvo s ograničenom odgovornošću za proizvodnju, trgovinu i usluge zastupanog po punomoćniku Ivan Bužanić</item>
    </derivirana_varijabla>
  </DomainObject.Predmet.ProtuStrankaListFormated>
  <DomainObject.Predmet.ProtuStrankaListFormatedOIB>
    <izvorni_sadrzaj>
      <item>NIKTA društvo s ograničenom odgovornošću za proizvodnju, trgovinu i usluge, OIB 52234278437 zastupanog po punomoćniku Ivan Bužanić</item>
    </izvorni_sadrzaj>
    <derivirana_varijabla naziv="DomainObject.Predmet.ProtuStrankaListFormatedOIB_1">
      <item>NIKTA društvo s ograničenom odgovornošću za proizvodnju, trgovinu i usluge, OIB 52234278437 zastupanog po punomoćniku Ivan Bužanić</item>
    </derivirana_varijabla>
  </DomainObject.Predmet.ProtuStrankaListFormatedOIB>
  <DomainObject.Predmet.ProtuStrankaListFormatedWithAdress>
    <izvorni_sadrzaj>
      <item>NIKTA društvo s ograničenom odgovornošću za proizvodnju, trgovinu i usluge, Zagrebačka 2, 42220 Novi Marof zastupanog po punomoćniku Ivan Bužanić</item>
    </izvorni_sadrzaj>
    <derivirana_varijabla naziv="DomainObject.Predmet.ProtuStrankaListFormatedWithAdress_1">
      <item>NIKTA društvo s ograničenom odgovornošću za proizvodnju, trgovinu i usluge, Zagrebačka 2, 42220 Novi Marof zastupanog po punomoćniku Ivan Bužanić</item>
    </derivirana_varijabla>
  </DomainObject.Predmet.ProtuStrankaListFormatedWithAdress>
  <DomainObject.Predmet.ProtuStrankaListFormatedWithAdressOIB>
    <izvorni_sadrzaj>
      <item>NIKTA društvo s ograničenom odgovornošću za proizvodnju, trgovinu i usluge, OIB 52234278437, Zagrebačka 2, 42220 Novi Marof zastupanog po punomoćniku Ivan Bužanić</item>
    </izvorni_sadrzaj>
    <derivirana_varijabla naziv="DomainObject.Predmet.ProtuStrankaListFormatedWithAdressOIB_1">
      <item>NIKTA društvo s ograničenom odgovornošću za proizvodnju, trgovinu i usluge, OIB 52234278437, Zagrebačka 2, 42220 Novi Marof zastupanog po punomoćniku Ivan Bužanić</item>
    </derivirana_varijabla>
  </DomainObject.Predmet.ProtuStrankaListFormatedWithAdressOIB>
  <DomainObject.Predmet.ProtuStrankaListNazivFormated>
    <izvorni_sadrzaj>
      <item>NIKTA društvo s ograničenom odgovornošću za proizvodnju, trgovinu i usluge</item>
    </izvorni_sadrzaj>
    <derivirana_varijabla naziv="DomainObject.Predmet.ProtuStrankaListNazivFormated_1">
      <item>NIKTA društvo s ograničenom odgovornošću za proizvodnju, trgovinu i usluge</item>
    </derivirana_varijabla>
  </DomainObject.Predmet.ProtuStrankaListNazivFormated>
  <DomainObject.Predmet.ProtuStrankaListNazivFormatedOIB>
    <izvorni_sadrzaj>
      <item>NIKTA društvo s ograničenom odgovornošću za proizvodnju, trgovinu i usluge, OIB 52234278437</item>
    </izvorni_sadrzaj>
    <derivirana_varijabla naziv="DomainObject.Predmet.ProtuStrankaListNazivFormatedOIB_1">
      <item>NIKTA društvo s ograničenom odgovornošću za proizvodnju, trgovinu i usluge, OIB 52234278437</item>
    </derivirana_varijabla>
  </DomainObject.Predmet.ProtuStrankaListNazivFormatedOIB>
  <DomainObject.Predmet.OstaliListFormated>
    <izvorni_sadrzaj>
      <item>Ivan Bužanić punomoćnik sudionika u postupku NIKTA društvo s ograničenom odgovornošću za proizvodnju, trgovinu i usluge</item>
      <item>Sudski registar</item>
    </izvorni_sadrzaj>
    <derivirana_varijabla naziv="DomainObject.Predmet.OstaliListFormated_1">
      <item>Ivan Bužanić punomoćnik sudionika u postupku NIKTA društvo s ograničenom odgovornošću za proizvodnju, trgovinu i usluge</item>
      <item>Sudski registar</item>
    </derivirana_varijabla>
  </DomainObject.Predmet.OstaliListFormated>
  <DomainObject.Predmet.OstaliListFormatedOIB>
    <izvorni_sadrzaj>
      <item>Ivan Bužanić, OIB 57673923433 punomoćnik sudionika u postupku NIKTA društvo s ograničenom odgovornošću za proizvodnju, trgovinu i usluge</item>
      <item>Sudski registar</item>
    </izvorni_sadrzaj>
    <derivirana_varijabla naziv="DomainObject.Predmet.OstaliListFormatedOIB_1">
      <item>Ivan Bužanić, OIB 57673923433 punomoćnik sudionika u postupku NIKTA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Ivan Bužanić,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_1">
      <item>Ivan Bužanić, Filipići 4, 42242 Filipići punomoćnik sudionika u postupku NIKTA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Ivan Bužanić, OIB 57673923433, Filipići 4, 42242 Filipići punomoćnik sudionika u postupku NIKTA društvo s ograničenom odgovornošću za proizvodnju, trgovinu i usluge</item>
      <item>Sudski registar</item>
    </izvorni_sadrzaj>
    <derivirana_varijabla naziv="DomainObject.Predmet.OstaliListFormatedWithAdressOIB_1">
      <item>Ivan Bužanić, OIB 57673923433, Filipići 4, 42242 Filipići punomoćnik sudionika u postupku NIKTA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Ivan Bužanić</item>
      <item>Sudski registar</item>
    </izvorni_sadrzaj>
    <derivirana_varijabla naziv="DomainObject.Predmet.OstaliListNazivFormated_1">
      <item>Ivan Bužanić</item>
      <item>Sudski registar</item>
    </derivirana_varijabla>
  </DomainObject.Predmet.OstaliListNazivFormated>
  <DomainObject.Predmet.OstaliListNazivFormatedOIB>
    <izvorni_sadrzaj>
      <item>Ivan Bužanić, OIB 57673923433</item>
      <item>Sudski registar</item>
    </izvorni_sadrzaj>
    <derivirana_varijabla naziv="DomainObject.Predmet.OstaliListNazivFormatedOIB_1">
      <item>Ivan Bužanić, OIB 57673923433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NIKTA društvo s ograničenom odgovornošću za proizvodnju, trgovinu i usluge</izvorni_sadrzaj>
    <derivirana_varijabla naziv="DomainObject.Predmet.ProtustrankaIDrugi_1">NIKTA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NIKTA društvo s ograničenom odgovornošću za proizvodnju, trgovinu i usluge, OIB 52234278437, Zagrebačka 2, 42220 Novi Marof</izvorni_sadrzaj>
    <derivirana_varijabla naziv="DomainObject.Predmet.ProtustrankaIDrugiAdressOIB_1">NIKTA društvo s ograničenom odgovornošću za proizvodnju, trgovinu i usluge, OIB 52234278437, Zagrebačka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NIKTA društvo s ograničenom odgovornošću za proizvodnju, trgovinu i usluge</item>
      <item>Ivan Bužanić</item>
      <item>Sudski registar</item>
    </izvorni_sadrzaj>
    <derivirana_varijabla naziv="DomainObject.Predmet.SudioniciListNaziv_1">
      <item>Financijska agencija</item>
      <item>NIKTA društvo s ograničenom odgovornošću za proizvodnju, trgovinu i usluge</item>
      <item>Ivan Bužanić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izvorni_sadrzaj>
    <derivirana_varijabla naziv="DomainObject.Predmet.SudioniciListAdressOIB_1">
      <item>Financijska agencija, OIB 85821130368, A. Cesarca 2,42000 Varaždin</item>
      <item>NIKTA društvo s ograničenom odgovornošću za proizvodnju, trgovinu i usluge, OIB 52234278437, Zagrebačka 2,42220 Novi Marof</item>
      <item>Ivan Bužanić, OIB 57673923433, Filipići 4,42242 Filipići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52234278437</item>
      <item>, OIB 57673923433</item>
      <item>, OIB null</item>
    </izvorni_sadrzaj>
    <derivirana_varijabla naziv="DomainObject.Predmet.SudioniciListNazivOIB_1">
      <item>, OIB 85821130368</item>
      <item>, OIB 52234278437</item>
      <item>, OIB 57673923433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1920</properties:Characters>
  <properties:Lines>76</properties:Lines>
  <properties:Paragraphs>28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2018-10-01T10:52:00Z</cp:lastPrinted>
  <dcterms:modified xmlns:xsi="http://www.w3.org/2001/XMLSchema-instance" xsi:type="dcterms:W3CDTF">2018-10-01T10:53:00Z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(ST-245-18-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