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ef33" w14:paraId="03def33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CC1966">
        <w:t>632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CC1966">
        <w:t>9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CC1966" w:rsidRPr="00CC1966">
        <w:t>Real Estate Petrov j.d.o.o. za posredovanje u prometu nekretninama, trgovinu i usluge, OIB: 76165559035 sa sjedištem u Strossmayerova ulica 9, Čakovec</w:t>
      </w:r>
      <w:r w:rsidR="001D4C37">
        <w:t>,</w:t>
      </w:r>
      <w:r>
        <w:t xml:space="preserve"> </w:t>
      </w:r>
      <w:r w:rsidRPr="005207B1">
        <w:t xml:space="preserve">dana </w:t>
      </w:r>
      <w:r w:rsidR="00CC1966">
        <w:t>21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C1966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12</w:t>
      </w:r>
      <w:r w:rsidR="008A6F1B">
        <w:rPr>
          <w:b/>
          <w:u w:val="single"/>
        </w:rPr>
        <w:t>,</w:t>
      </w:r>
      <w:r>
        <w:rPr>
          <w:b/>
          <w:u w:val="single"/>
        </w:rPr>
        <w:t>3</w:t>
      </w:r>
      <w:r w:rsidR="002D6253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CC1966" w:rsidRPr="00CC1966">
        <w:t>Željko Petrović, Varaždin, Koprivnička 9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CC1966">
        <w:t>dan 18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>,</w:t>
      </w:r>
      <w:r w:rsidR="00CC1966">
        <w:t xml:space="preserve"> iako je uredno pozvan,</w:t>
      </w:r>
      <w:r w:rsidR="00801929">
        <w:t xml:space="preserve">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C1966">
        <w:t>21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CD1B60" w:rsidR="00CC196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CC1966">
        <w:t xml:space="preserve"> </w:t>
      </w:r>
    </w:p>
    <w:p w:rsidRDefault="00DC0A4C" w:rsidP="00CC1966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CC1966" w:rsidP="00804BB0" w:rsidR="00CC1966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CC1966">
        <w:t>Real Estate Petrov j.d.o.o.,</w:t>
      </w:r>
      <w:r w:rsidR="00CC1966" w:rsidRPr="00CC1966">
        <w:t>Strossmayerova ulica 9, Čakovec</w:t>
      </w:r>
    </w:p>
    <w:p w:rsidRDefault="0015662C" w:rsidP="0015662C" w:rsidR="002D6253">
      <w:pPr>
        <w:spacing w:lineRule="auto" w:line="240" w:after="0"/>
        <w:jc w:val="both"/>
      </w:pPr>
      <w:r>
        <w:t>-</w:t>
      </w:r>
      <w:r w:rsidR="002D6253">
        <w:t xml:space="preserve"> </w:t>
      </w:r>
      <w:r>
        <w:t xml:space="preserve">direktor dužnika </w:t>
      </w:r>
      <w:r w:rsidR="00CC1966" w:rsidRPr="00CC1966">
        <w:t>Željko Petrović, Varaždin, Koprivnička 9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9D0" w:rsidP="00CD4711" w:rsidR="00A239D0">
      <w:pPr>
        <w:spacing w:lineRule="auto" w:line="240" w:after="0"/>
      </w:pPr>
      <w:r>
        <w:separator/>
      </w:r>
    </w:p>
  </w:endnote>
  <w:endnote w:id="0" w:type="continuationSeparator">
    <w:p w:rsidRDefault="00A239D0" w:rsidP="00CD4711" w:rsidR="00A239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9D0" w:rsidP="00CD4711" w:rsidR="00A239D0">
      <w:pPr>
        <w:spacing w:lineRule="auto" w:line="240" w:after="0"/>
      </w:pPr>
      <w:r>
        <w:separator/>
      </w:r>
    </w:p>
  </w:footnote>
  <w:footnote w:id="0" w:type="continuationSeparator">
    <w:p w:rsidRDefault="00A239D0" w:rsidP="00CD4711" w:rsidR="00A239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B60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CC1966">
      <w:t>632</w:t>
    </w:r>
    <w:r w:rsidRPr="005207B1">
      <w:t>/1</w:t>
    </w:r>
    <w:r w:rsidR="002D6253">
      <w:t>6</w:t>
    </w:r>
    <w:r w:rsidRPr="005207B1">
      <w:t>-</w:t>
    </w:r>
    <w:r w:rsidR="00CC1966">
      <w:t>9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B745B"/>
    <w:rsid w:val="002D6253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239D0"/>
    <w:rsid w:val="00A710AC"/>
    <w:rsid w:val="00A95EB2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421EC"/>
    <w:rsid w:val="00CC1966"/>
    <w:rsid w:val="00CC2EF9"/>
    <w:rsid w:val="00CD1B60"/>
    <w:rsid w:val="00CD4711"/>
    <w:rsid w:val="00CF088E"/>
    <w:rsid w:val="00D00D45"/>
    <w:rsid w:val="00D113A9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Estate Petrov jednostavno društvo s ograničenom odgovornošću za posredovanje u prometu nekretninama, trgovinu i usluge</izvorni_sadrzaj>
    <derivirana_varijabla naziv="DomainObject.Predmet.ProtustrankaFormated_1">  Real Estate Petrov jednostavno društvo s ograničenom odgovornošću za posredovanje u prometu nekretninama, trgovinu i usluge</derivirana_varijabla>
  </DomainObject.Predmet.ProtustrankaFormated>
  <DomainObject.Predmet.ProtustrankaFormatedOIB>
    <izvorni_sadrzaj>  Real Estate Petrov jednostavno društvo s ograničenom odgovornošću za posredovanje u prometu nekretninama, trgovinu i usluge, OIB 76165559035</izvorni_sadrzaj>
    <derivirana_varijabla naziv="DomainObject.Predmet.ProtustrankaFormatedOIB_1">  Real Estate Petrov jednostavno društvo s ograničenom odgovornošću za posredovanje u prometu nekretninama, trgovinu i usluge, OIB 76165559035</derivirana_varijabla>
  </DomainObject.Predmet.ProtustrankaFormatedOIB>
  <DomainObject.Predmet.ProtustrankaFormatedWithAdress>
    <izvorni_sadrzaj> Real Estate Petrov jednostavno društvo s ograničenom odgovornošću za posredovanje u prometu nekretninama, trgovinu i usluge, Strossmayerova ulica 9, 40000 Čakovec</izvorni_sadrzaj>
    <derivirana_varijabla naziv="DomainObject.Predmet.ProtustrankaFormatedWithAdress_1"> Real Estate Petrov jednostavno društvo s ograničenom odgovornošću za posredovanje u prometu nekretninama, trgovinu i usluge, Strossmayerova ulica 9, 40000 Čakovec</derivirana_varijabla>
  </DomainObject.Predmet.ProtustrankaFormatedWithAdress>
  <DomainObject.Predmet.ProtustrankaFormatedWithAdressOIB>
    <izvorni_sadrzaj> Real Estate Petrov jednostavno društvo s ograničenom odgovornošću za posredovanje u prometu nekretninama, trgovinu i usluge, OIB 76165559035, Strossmayerova ulica 9, 40000 Čakovec</izvorni_sadrzaj>
    <derivirana_varijabla naziv="DomainObject.Predmet.ProtustrankaFormatedWithAdressOIB_1"> Real Estate Petrov jednostavno društvo s ograničenom odgovornošću za posredovanje u prometu nekretninama, trgovinu i usluge, OIB 76165559035, Strossmayerova ulica 9, 40000 Čakovec</derivirana_varijabla>
  </DomainObject.Predmet.ProtustrankaFormatedWithAdressOIB>
  <DomainObject.Predmet.ProtustrankaWithAdress>
    <izvorni_sadrzaj>Real Estate Petrov jednostavno društvo s ograničenom odgovornošću za posredovanje u prometu nekretninama, trgovinu i usluge Strossmayerova ulica 9, 40000 Čakovec</izvorni_sadrzaj>
    <derivirana_varijabla naziv="DomainObject.Predmet.ProtustrankaWithAdress_1">Real Estate Petrov jednostavno društvo s ograničenom odgovornošću za posredovanje u prometu nekretninama, trgovinu i usluge Strossmayerova ulica 9, 40000 Čakovec</derivirana_varijabla>
  </DomainObject.Predmet.ProtustrankaWithAdress>
  <DomainObject.Predmet.ProtustrankaWith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WithAdressOIB_1">Real Estate Petrov jednostavno društvo s ograničenom odgovornošću za posredovanje u prometu nekretninama, trgovinu i usluge, OIB 76165559035, Strossmayerova ulica 9, 40000 Čakovec</derivirana_varijabla>
  </DomainObject.Predmet.ProtustrankaWithAdressOIB>
  <DomainObject.Predmet.ProtustrankaNazivFormated>
    <izvorni_sadrzaj>Real Estate Petrov jednostavno društvo s ograničenom odgovornošću za posredovanje u prometu nekretninama, trgovinu i usluge</izvorni_sadrzaj>
    <derivirana_varijabla naziv="DomainObject.Predmet.ProtustrankaNazivFormated_1">Real Estate Petrov jednostavno društvo s ograničenom odgovornošću za posredovanje u prometu nekretninama, trgovinu i usluge</derivirana_varijabla>
  </DomainObject.Predmet.ProtustrankaNazivFormated>
  <DomainObject.Predmet.ProtustrankaNazivFormatedOIB>
    <izvorni_sadrzaj>Real Estate Petrov jednostavno društvo s ograničenom odgovornošću za posredovanje u prometu nekretninama, trgovinu i usluge, OIB 76165559035</izvorni_sadrzaj>
    <derivirana_varijabla naziv="DomainObject.Predmet.ProtustrankaNazivFormatedOIB_1">Real Estate Petrov jednostavno društvo s ograničenom odgovornošću za posredovanje u prometu nekretninama, trgovinu i usluge, OIB 76165559035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11085.60</izvorni_sadrzaj>
    <derivirana_varijabla naziv="DomainObject.Predmet.TrenutnaVrijednost_1">11085.60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Real Estate Petrov jednostavno društvo s ograničenom odgovornošću za posredovanje u prometu nekretninama, trgovinu i usluge</item>
    </izvorni_sadrzaj>
    <derivirana_varijabla naziv="DomainObject.Predmet.ProtuStrankaListFormated_1">
      <item>Real Estate Petrov jednostavno društvo s ograničenom odgovornošću za posredovanje u prometu nekretninama, trgovinu i usluge</item>
    </derivirana_varijabla>
  </DomainObject.Predmet.ProtuStrankaListFormated>
  <DomainObject.Predmet.ProtuStrankaList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FormatedOIB_1">
      <item>Real Estate Petrov jednostavno društvo s ograničenom odgovornošću za posredovanje u prometu nekretninama, trgovinu i usluge, OIB 76165559035</item>
    </derivirana_varijabla>
  </DomainObject.Predmet.ProtuStrankaListFormatedOIB>
  <DomainObject.Predmet.ProtuStrankaListFormatedWithAdress>
    <izvorni_sadrzaj>
      <item>Real Estate Petrov jednostavno društvo s ograničenom odgovornošću za posredovanje u prometu nekretninama, trgovinu i usluge, Strossmayerova ulica 9, 40000 Čakovec</item>
    </izvorni_sadrzaj>
    <derivirana_varijabla naziv="DomainObject.Predmet.ProtuStrankaListFormatedWithAdress_1">
      <item>Real Estate Petrov jednostavno društvo s ograničenom odgovornošću za posredovanje u prometu nekretninama, trgovinu i usluge, Strossmayerova ulica 9, 40000 Čakovec</item>
    </derivirana_varijabla>
  </DomainObject.Predmet.ProtuStrankaListFormatedWithAdress>
  <DomainObject.Predmet.ProtuStrankaListFormatedWithAdressOIB>
    <izvorni_sadrzaj>
      <item>Real Estate Petrov jednostavno društvo s ograničenom odgovornošću za posredovanje u prometu nekretninama, trgovinu i usluge, OIB 76165559035, Strossmayerova ulica 9, 40000 Čakovec</item>
    </izvorni_sadrzaj>
    <derivirana_varijabla naziv="DomainObject.Predmet.ProtuStrankaListFormatedWithAdressOIB_1">
      <item>Real Estate Petrov jednostavno društvo s ograničenom odgovornošću za posredovanje u prometu nekretninama, trgovinu i usluge, OIB 76165559035, Strossmayerova ulica 9, 40000 Čakovec</item>
    </derivirana_varijabla>
  </DomainObject.Predmet.ProtuStrankaListFormatedWithAdressOIB>
  <DomainObject.Predmet.ProtuStrankaListNazivFormated>
    <izvorni_sadrzaj>
      <item>Real Estate Petrov jednostavno društvo s ograničenom odgovornošću za posredovanje u prometu nekretninama, trgovinu i usluge</item>
    </izvorni_sadrzaj>
    <derivirana_varijabla naziv="DomainObject.Predmet.ProtuStrankaListNazivFormated_1">
      <item>Real Estate Petrov jednostavno društvo s ograničenom odgovornošću za posredovanje u prometu nekretninama, trgovinu i usluge</item>
    </derivirana_varijabla>
  </DomainObject.Predmet.ProtuStrankaListNazivFormated>
  <DomainObject.Predmet.ProtuStrankaListNaziv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NazivFormatedOIB_1">
      <item>Real Estate Petrov jednostavno društvo s ograničenom odgovornošću za posredovanje u prometu nekretninama, trgovinu i usluge, OIB 76165559035</item>
    </derivirana_varijabla>
  </DomainObject.Predmet.ProtuStrankaListNazivFormatedOIB>
  <DomainObject.Predmet.OstaliListFormated>
    <izvorni_sadrzaj>
      <item>sudski registar</item>
      <item>Željko Petrović</item>
    </izvorni_sadrzaj>
    <derivirana_varijabla naziv="DomainObject.Predmet.OstaliListFormated_1">
      <item>sudski registar</item>
      <item>Željko Petrović</item>
    </derivirana_varijabla>
  </DomainObject.Predmet.OstaliListFormated>
  <DomainObject.Predmet.OstaliListFormatedOIB>
    <izvorni_sadrzaj>
      <item>sudski registar</item>
      <item>Željko Petrović, OIB 65390191877</item>
    </izvorni_sadrzaj>
    <derivirana_varijabla naziv="DomainObject.Predmet.OstaliListFormatedOIB_1">
      <item>sudski registar</item>
      <item>Željko Petrović, OIB 65390191877</item>
    </derivirana_varijabla>
  </DomainObject.Predmet.OstaliListFormatedOIB>
  <DomainObject.Predmet.OstaliListFormatedWithAdress>
    <izvorni_sadrzaj>
      <item>sudski registar</item>
      <item>Željko Petrović, Koprivnička 9, 42000 Varaždin</item>
    </izvorni_sadrzaj>
    <derivirana_varijabla naziv="DomainObject.Predmet.OstaliListFormatedWithAdress_1">
      <item>sudski registar</item>
      <item>Željko Petrović, Koprivnička 9, 42000 Varaždin</item>
    </derivirana_varijabla>
  </DomainObject.Predmet.OstaliListFormatedWithAdress>
  <DomainObject.Predmet.OstaliListFormatedWithAdressOIB>
    <izvorni_sadrzaj>
      <item>sudski registar</item>
      <item>Željko Petrović, OIB 65390191877, Koprivnička 9, 42000 Varaždin</item>
    </izvorni_sadrzaj>
    <derivirana_varijabla naziv="DomainObject.Predmet.OstaliListFormatedWithAdressOIB_1">
      <item>sudski registar</item>
      <item>Željko Petrović, OIB 65390191877, Koprivnička 9, 42000 Varaždin</item>
    </derivirana_varijabla>
  </DomainObject.Predmet.OstaliListFormatedWithAdressOIB>
  <DomainObject.Predmet.OstaliListNazivFormated>
    <izvorni_sadrzaj>
      <item>sudski registar</item>
      <item>Željko Petrović</item>
    </izvorni_sadrzaj>
    <derivirana_varijabla naziv="DomainObject.Predmet.OstaliListNazivFormated_1">
      <item>sudski registar</item>
      <item>Željko Petrović</item>
    </derivirana_varijabla>
  </DomainObject.Predmet.OstaliListNazivFormated>
  <DomainObject.Predmet.OstaliListNazivFormatedOIB>
    <izvorni_sadrzaj>
      <item>sudski registar</item>
      <item>Željko Petrović, OIB 65390191877</item>
    </izvorni_sadrzaj>
    <derivirana_varijabla naziv="DomainObject.Predmet.OstaliListNazivFormatedOIB_1">
      <item>sudski registar</item>
      <item>Željko Petrović, OIB 65390191877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Real Estate Petrov jednostavno društvo s ograničenom odgovornošću za posredovanje u prometu nekretninama, trgovinu i usluge</izvorni_sadrzaj>
    <derivirana_varijabla naziv="DomainObject.Predmet.ProtustrankaIDrugi_1">Real Estate Petrov jednostavno društvo s ograničenom odgovornošću za posredovanje u prometu nekretninama,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IDrugiAdressOIB_1">Real Estate Petrov jednostavno društvo s ograničenom odgovornošću za posredovanje u prometu nekretninama, trgovinu i usluge, OIB 76165559035, Strossmayerova ulica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Real Estate Petrov jednostavno društvo s ograničenom odgovornošću za posredovanje u prometu nekretninama, trgovinu i usluge</item>
      <item>sudski registar</item>
      <item>Željko Petrović</item>
    </izvorni_sadrzaj>
    <derivirana_varijabla naziv="DomainObject.Predmet.SudioniciListNaziv_1">
      <item>Financijska agencija</item>
      <item>Real Estate Petrov jednostavno društvo s ograničenom odgovornošću za posredovanje u prometu nekretninama, trgovinu i usluge</item>
      <item>sudski registar</item>
      <item>Željko Petrović</item>
    </derivirana_varijabla>
  </DomainObject.Predmet.SudioniciListNaziv>
  <DomainObject.Predmet.SudioniciListAdressOIB>
    <izvorni_sadrzaj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izvorni_sadrzaj>
    <derivirana_varijabla naziv="DomainObject.Predmet.SudioniciListAdressOIB_1"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76165559035</item>
      <item>, OIB null</item>
      <item>, OIB 65390191877</item>
    </izvorni_sadrzaj>
    <derivirana_varijabla naziv="DomainObject.Predmet.SudioniciListNazivOIB_1">
      <item>, OIB 85821130368</item>
      <item>, OIB 76165559035</item>
      <item>, OIB null</item>
      <item>, OIB 65390191877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9793B-BEA0-4DE6-817F-711727B1E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1965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2016-07-21T06:58:00Z</dcterms:created>
  <dc:creator>Maja Valušnig</dc:creator>
  <cp:lastModifiedBy>Nevenka Vuković</cp:lastModifiedBy>
  <cp:lastPrinted>2016-07-21T07:02:00Z</cp:lastPrinted>
  <dcterms:modified xmlns:xsi="http://www.w3.org/2001/XMLSchema-instance" xsi:type="dcterms:W3CDTF">2016-07-21T07:03:00Z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