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21dc" w14:paraId="01821dc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6477A5">
        <w:rPr>
          <w:rFonts w:cs="Arial" w:hAnsi="Arial" w:ascii="Arial"/>
          <w:szCs w:val="24"/>
          <w:lang w:val="hr-HR"/>
        </w:rPr>
        <w:t>715</w:t>
      </w:r>
      <w:r w:rsidRPr="00350803">
        <w:rPr>
          <w:rFonts w:cs="Arial" w:hAnsi="Arial" w:ascii="Arial"/>
          <w:szCs w:val="24"/>
          <w:lang w:val="hr-HR"/>
        </w:rPr>
        <w:t>/201</w:t>
      </w:r>
      <w:r w:rsidR="00803987">
        <w:rPr>
          <w:rFonts w:cs="Arial" w:hAnsi="Arial" w:ascii="Arial"/>
          <w:szCs w:val="24"/>
          <w:lang w:val="hr-HR"/>
        </w:rPr>
        <w:t>6-3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1D7D04" w:rsidRPr="001D7D04">
        <w:rPr>
          <w:rFonts w:cs="Arial" w:hAnsi="Arial" w:ascii="Arial"/>
        </w:rPr>
        <w:t>MATER d.o.o. Zagreb, Josipa Strganca 6, MBS:080771866, OIB:31299450944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5704EB">
        <w:rPr>
          <w:rFonts w:cs="Arial" w:hAnsi="Arial" w:ascii="Arial"/>
          <w:szCs w:val="24"/>
          <w:lang w:val="hr-HR"/>
        </w:rPr>
        <w:t>2</w:t>
      </w:r>
      <w:r w:rsidR="00947428">
        <w:rPr>
          <w:rFonts w:cs="Arial" w:hAnsi="Arial" w:ascii="Arial"/>
          <w:szCs w:val="24"/>
          <w:lang w:val="hr-HR"/>
        </w:rPr>
        <w:t>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1D7D04" w:rsidRPr="001D7D04">
        <w:rPr>
          <w:rFonts w:cs="Arial" w:hAnsi="Arial" w:ascii="Arial"/>
        </w:rPr>
        <w:t>MATER d.o.o. Zagreb, Josipa Strganca 6, MBS:080771866, OIB:31299450944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C0292D">
        <w:rPr>
          <w:rFonts w:cs="Arial" w:hAnsi="Arial" w:ascii="Arial"/>
          <w:szCs w:val="24"/>
          <w:lang w:val="hr-HR"/>
        </w:rPr>
        <w:t>NADA RELJIĆ</w:t>
      </w:r>
      <w:r w:rsidR="00B4066A" w:rsidRPr="00B4066A">
        <w:rPr>
          <w:rFonts w:cs="Arial" w:hAnsi="Arial" w:ascii="Arial"/>
          <w:szCs w:val="24"/>
          <w:lang w:val="hr-HR"/>
        </w:rPr>
        <w:t xml:space="preserve"> iz </w:t>
      </w:r>
      <w:r w:rsidR="00C0292D">
        <w:rPr>
          <w:rFonts w:cs="Arial" w:hAnsi="Arial" w:ascii="Arial"/>
          <w:szCs w:val="24"/>
          <w:lang w:val="hr-HR"/>
        </w:rPr>
        <w:t>Slavonskog Broda</w:t>
      </w:r>
      <w:r w:rsidR="00B4066A" w:rsidRPr="00B4066A">
        <w:rPr>
          <w:rFonts w:cs="Arial" w:hAnsi="Arial" w:ascii="Arial"/>
          <w:szCs w:val="24"/>
          <w:lang w:val="hr-HR"/>
        </w:rPr>
        <w:t xml:space="preserve">, </w:t>
      </w:r>
      <w:r w:rsidR="00C0292D">
        <w:rPr>
          <w:rFonts w:cs="Arial" w:hAnsi="Arial" w:ascii="Arial"/>
          <w:szCs w:val="24"/>
          <w:lang w:val="hr-HR"/>
        </w:rPr>
        <w:t>Naselje A. Hebranga 7/9</w:t>
      </w:r>
      <w:r w:rsidR="00B4066A" w:rsidRPr="00B4066A">
        <w:rPr>
          <w:rFonts w:cs="Arial" w:hAnsi="Arial" w:ascii="Arial"/>
          <w:szCs w:val="24"/>
          <w:lang w:val="hr-HR"/>
        </w:rPr>
        <w:t xml:space="preserve">, OIB:  </w:t>
      </w:r>
      <w:r w:rsidR="00C0292D">
        <w:rPr>
          <w:rFonts w:cs="Arial" w:hAnsi="Arial" w:ascii="Arial"/>
          <w:szCs w:val="24"/>
          <w:lang w:val="hr-HR"/>
        </w:rPr>
        <w:t>63776354688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1D7D04" w:rsidRPr="001D7D04">
        <w:rPr>
          <w:rFonts w:cs="Arial" w:hAnsi="Arial" w:ascii="Arial"/>
        </w:rPr>
        <w:t>MATER d.o.o. Zagreb, Josipa Strganca 6, MBS:080771866, OIB:31299450944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C003BB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E03A85">
        <w:rPr>
          <w:rFonts w:cs="Arial" w:eastAsia="Times New Roman" w:hAnsi="Arial" w:ascii="Arial"/>
          <w:b/>
          <w:sz w:val="24"/>
          <w:szCs w:val="24"/>
          <w:lang w:eastAsia="hr-HR"/>
        </w:rPr>
        <w:t>15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D16498">
        <w:rPr>
          <w:rFonts w:cs="Arial" w:hAnsi="Arial" w:ascii="Arial"/>
          <w:szCs w:val="24"/>
          <w:lang w:val="hr-HR"/>
        </w:rPr>
        <w:t>SZ) oglasom poslovni broj St-71</w:t>
      </w:r>
      <w:r w:rsidR="001D7D04">
        <w:rPr>
          <w:rFonts w:cs="Arial" w:hAnsi="Arial" w:ascii="Arial"/>
          <w:szCs w:val="24"/>
          <w:lang w:val="hr-HR"/>
        </w:rPr>
        <w:t>5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="001D7D04">
        <w:rPr>
          <w:rFonts w:cs="Arial" w:hAnsi="Arial" w:ascii="Arial"/>
          <w:szCs w:val="24"/>
          <w:lang w:val="hr-HR"/>
        </w:rPr>
        <w:t xml:space="preserve"> 28.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47428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41C35"/>
    <w:rsid w:val="001572EB"/>
    <w:rsid w:val="00172211"/>
    <w:rsid w:val="001862AC"/>
    <w:rsid w:val="00190CAB"/>
    <w:rsid w:val="001D7D04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45B9"/>
    <w:rsid w:val="00422B73"/>
    <w:rsid w:val="004B1945"/>
    <w:rsid w:val="004D2573"/>
    <w:rsid w:val="0050494B"/>
    <w:rsid w:val="00535553"/>
    <w:rsid w:val="00565DA0"/>
    <w:rsid w:val="005704EB"/>
    <w:rsid w:val="005709C0"/>
    <w:rsid w:val="005B27EC"/>
    <w:rsid w:val="005E0FEB"/>
    <w:rsid w:val="005F1A7C"/>
    <w:rsid w:val="00641798"/>
    <w:rsid w:val="00641968"/>
    <w:rsid w:val="00642261"/>
    <w:rsid w:val="006477A5"/>
    <w:rsid w:val="006A6BFD"/>
    <w:rsid w:val="006C4955"/>
    <w:rsid w:val="006D5A4F"/>
    <w:rsid w:val="006E5C53"/>
    <w:rsid w:val="006F2A9D"/>
    <w:rsid w:val="00722518"/>
    <w:rsid w:val="00753D85"/>
    <w:rsid w:val="00764CF8"/>
    <w:rsid w:val="007D6A44"/>
    <w:rsid w:val="007E1A49"/>
    <w:rsid w:val="007E7EEA"/>
    <w:rsid w:val="007F7EC9"/>
    <w:rsid w:val="00802846"/>
    <w:rsid w:val="00803987"/>
    <w:rsid w:val="008540B7"/>
    <w:rsid w:val="00865013"/>
    <w:rsid w:val="00884F0B"/>
    <w:rsid w:val="00884FE2"/>
    <w:rsid w:val="008A06E2"/>
    <w:rsid w:val="008A6C49"/>
    <w:rsid w:val="008C5284"/>
    <w:rsid w:val="008C66DC"/>
    <w:rsid w:val="008D4DED"/>
    <w:rsid w:val="0090010E"/>
    <w:rsid w:val="00946A51"/>
    <w:rsid w:val="00947428"/>
    <w:rsid w:val="00971FFA"/>
    <w:rsid w:val="00A02013"/>
    <w:rsid w:val="00A166DB"/>
    <w:rsid w:val="00A24B17"/>
    <w:rsid w:val="00A4732F"/>
    <w:rsid w:val="00A729F2"/>
    <w:rsid w:val="00A85D38"/>
    <w:rsid w:val="00AA63BD"/>
    <w:rsid w:val="00AD4B05"/>
    <w:rsid w:val="00AE7438"/>
    <w:rsid w:val="00B00605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6498"/>
    <w:rsid w:val="00D17D60"/>
    <w:rsid w:val="00D33500"/>
    <w:rsid w:val="00D47DF5"/>
    <w:rsid w:val="00D708E2"/>
    <w:rsid w:val="00D72A6D"/>
    <w:rsid w:val="00D85F42"/>
    <w:rsid w:val="00D8767A"/>
    <w:rsid w:val="00DC0D9A"/>
    <w:rsid w:val="00DE1075"/>
    <w:rsid w:val="00DE4A08"/>
    <w:rsid w:val="00DF7AFA"/>
    <w:rsid w:val="00E03A85"/>
    <w:rsid w:val="00E0557C"/>
    <w:rsid w:val="00E100D4"/>
    <w:rsid w:val="00E129BA"/>
    <w:rsid w:val="00E17EBC"/>
    <w:rsid w:val="00E71CDB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D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DED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DED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DED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D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DED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DED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DED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MATER d.o.o. zastupanog po punomoćniku Maria Benedetti</izvorni_sadrzaj>
    <derivirana_varijabla naziv="DomainObject.Predmet.ProtustrankaFormated_1">  MATER d.o.o. zastupanog po punomoćniku Maria Benedetti</derivirana_varijabla>
  </DomainObject.Predmet.ProtustrankaFormated>
  <DomainObject.Predmet.ProtustrankaFormatedOIB>
    <izvorni_sadrzaj>  MATER d.o.o., OIB 31299450944 zastupanog po punomoćniku Maria Benedetti</izvorni_sadrzaj>
    <derivirana_varijabla naziv="DomainObject.Predmet.ProtustrankaFormatedOIB_1">  MATER d.o.o., OIB 31299450944 zastupanog po punomoćniku Maria Benedetti</derivirana_varijabla>
  </DomainObject.Predmet.ProtustrankaFormatedOIB>
  <DomainObject.Predmet.ProtustrankaFormatedWithAdress>
    <izvorni_sadrzaj> MATER d.o.o., Josipa Strganca 6, 10000 Zagreb zastupanog po punomoćniku Maria Benedetti</izvorni_sadrzaj>
    <derivirana_varijabla naziv="DomainObject.Predmet.ProtustrankaFormatedWithAdress_1"> MATER d.o.o., Josipa Strganca 6, 10000 Zagreb zastupanog po punomoćniku Maria Benedetti</derivirana_varijabla>
  </DomainObject.Predmet.ProtustrankaFormatedWithAdress>
  <DomainObject.Predmet.ProtustrankaFormatedWithAdressOIB>
    <izvorni_sadrzaj> MATER d.o.o., OIB 31299450944, Josipa Strganca 6, 10000 Zagreb zastupanog po punomoćniku Maria Benedetti</izvorni_sadrzaj>
    <derivirana_varijabla naziv="DomainObject.Predmet.ProtustrankaFormatedWithAdressOIB_1"> MATER d.o.o., OIB 31299450944, Josipa Strganca 6, 10000 Zagreb zastupanog po punomoćniku Maria Benedetti</derivirana_varijabla>
  </DomainObject.Predmet.ProtustrankaFormatedWithAdressOIB>
  <DomainObject.Predmet.ProtustrankaWithAdress>
    <izvorni_sadrzaj>MATER d.o.o. Josipa Strganca 6, 10000 Zagreb</izvorni_sadrzaj>
    <derivirana_varijabla naziv="DomainObject.Predmet.ProtustrankaWithAdress_1">MATER d.o.o. Josipa Strganca 6, 10000 Zagreb</derivirana_varijabla>
  </DomainObject.Predmet.ProtustrankaWithAdress>
  <DomainObject.Predmet.ProtustrankaWithAdressOIB>
    <izvorni_sadrzaj>MATER d.o.o., OIB 31299450944, Josipa Strganca 6, 10000 Zagreb</izvorni_sadrzaj>
    <derivirana_varijabla naziv="DomainObject.Predmet.ProtustrankaWithAdressOIB_1">MATER d.o.o., OIB 31299450944, Josipa Strganca 6, 10000 Zagreb</derivirana_varijabla>
  </DomainObject.Predmet.ProtustrankaWithAdressOIB>
  <DomainObject.Predmet.ProtustrankaNazivFormated>
    <izvorni_sadrzaj>MATER d.o.o.</izvorni_sadrzaj>
    <derivirana_varijabla naziv="DomainObject.Predmet.ProtustrankaNazivFormated_1">MATER d.o.o.</derivirana_varijabla>
  </DomainObject.Predmet.ProtustrankaNazivFormated>
  <DomainObject.Predmet.ProtustrankaNazivFormatedOIB>
    <izvorni_sadrzaj>MATER d.o.o., OIB 31299450944</izvorni_sadrzaj>
    <derivirana_varijabla naziv="DomainObject.Predmet.ProtustrankaNazivFormatedOIB_1">MATER d.o.o., OIB 31299450944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MATER d.o.o. zastupanog po punomoćniku Maria Benedetti</item>
    </izvorni_sadrzaj>
    <derivirana_varijabla naziv="DomainObject.Predmet.ProtuStrankaListFormated_1">
      <item>MATER d.o.o. zastupanog po punomoćniku Maria Benedetti</item>
    </derivirana_varijabla>
  </DomainObject.Predmet.ProtuStrankaListFormated>
  <DomainObject.Predmet.ProtuStrankaListFormatedOIB>
    <izvorni_sadrzaj>
      <item>MATER d.o.o., OIB 31299450944 zastupanog po punomoćniku Maria Benedetti</item>
    </izvorni_sadrzaj>
    <derivirana_varijabla naziv="DomainObject.Predmet.ProtuStrankaListFormatedOIB_1">
      <item>MATER d.o.o., OIB 31299450944 zastupanog po punomoćniku Maria Benedetti</item>
    </derivirana_varijabla>
  </DomainObject.Predmet.ProtuStrankaListFormatedOIB>
  <DomainObject.Predmet.ProtuStrankaListFormatedWithAdress>
    <izvorni_sadrzaj>
      <item>MATER d.o.o., Josipa Strganca 6, 10000 Zagreb zastupanog po punomoćniku Maria Benedetti</item>
    </izvorni_sadrzaj>
    <derivirana_varijabla naziv="DomainObject.Predmet.ProtuStrankaListFormatedWithAdress_1">
      <item>MATER d.o.o., Josipa Strganca 6, 10000 Zagreb zastupanog po punomoćniku Maria Benedetti</item>
    </derivirana_varijabla>
  </DomainObject.Predmet.ProtuStrankaListFormatedWithAdress>
  <DomainObject.Predmet.ProtuStrankaListFormatedWithAdressOIB>
    <izvorni_sadrzaj>
      <item>MATER d.o.o., OIB 31299450944, Josipa Strganca 6, 10000 Zagreb zastupanog po punomoćniku Maria Benedetti</item>
    </izvorni_sadrzaj>
    <derivirana_varijabla naziv="DomainObject.Predmet.ProtuStrankaListFormatedWithAdressOIB_1">
      <item>MATER d.o.o., OIB 31299450944, Josipa Strganca 6, 10000 Zagreb zastupanog po punomoćniku Maria Benedetti</item>
    </derivirana_varijabla>
  </DomainObject.Predmet.ProtuStrankaListFormatedWithAdressOIB>
  <DomainObject.Predmet.ProtuStrankaListNazivFormated>
    <izvorni_sadrzaj>
      <item>MATER d.o.o.</item>
    </izvorni_sadrzaj>
    <derivirana_varijabla naziv="DomainObject.Predmet.ProtuStrankaListNazivFormated_1">
      <item>MATER d.o.o.</item>
    </derivirana_varijabla>
  </DomainObject.Predmet.ProtuStrankaListNazivFormated>
  <DomainObject.Predmet.ProtuStrankaListNazivFormatedOIB>
    <izvorni_sadrzaj>
      <item>MATER d.o.o., OIB 31299450944</item>
    </izvorni_sadrzaj>
    <derivirana_varijabla naziv="DomainObject.Predmet.ProtuStrankaListNazivFormatedOIB_1">
      <item>MATER d.o.o., OIB 31299450944</item>
    </derivirana_varijabla>
  </DomainObject.Predmet.ProtuStrankaListNazivFormatedOIB>
  <DomainObject.Predmet.OstaliListFormated>
    <izvorni_sadrzaj>
      <item>Maria Benedetti punomoćnik sudionika u postupku MATER d.o.o.</item>
    </izvorni_sadrzaj>
    <derivirana_varijabla naziv="DomainObject.Predmet.OstaliListFormated_1">
      <item>Maria Benedetti punomoćnik sudionika u postupku MATER d.o.o.</item>
    </derivirana_varijabla>
  </DomainObject.Predmet.OstaliListFormated>
  <DomainObject.Predmet.OstaliListFormatedOIB>
    <izvorni_sadrzaj>
      <item>Maria Benedetti, OIB 88252469862 punomoćnik sudionika u postupku MATER d.o.o.</item>
    </izvorni_sadrzaj>
    <derivirana_varijabla naziv="DomainObject.Predmet.OstaliListFormatedOIB_1">
      <item>Maria Benedetti, OIB 88252469862 punomoćnik sudionika u postupku MATER d.o.o.</item>
    </derivirana_varijabla>
  </DomainObject.Predmet.OstaliListFormatedOIB>
  <DomainObject.Predmet.OstaliListFormatedWithAdress>
    <izvorni_sadrzaj>
      <item>Maria Benedetti, Incoronata 170, Vasto (Chieti) punomoćnik sudionika u postupku MATER d.o.o.</item>
    </izvorni_sadrzaj>
    <derivirana_varijabla naziv="DomainObject.Predmet.OstaliListFormatedWithAdress_1">
      <item>Maria Benedetti, Incoronata 170, Vasto (Chieti) punomoćnik sudionika u postupku MATER d.o.o.</item>
    </derivirana_varijabla>
  </DomainObject.Predmet.OstaliListFormatedWithAdress>
  <DomainObject.Predmet.OstaliListFormatedWithAdressOIB>
    <izvorni_sadrzaj>
      <item>Maria Benedetti, OIB 88252469862, Incoronata 170, Vasto (Chieti) punomoćnik sudionika u postupku MATER d.o.o.</item>
    </izvorni_sadrzaj>
    <derivirana_varijabla naziv="DomainObject.Predmet.OstaliListFormatedWithAdressOIB_1">
      <item>Maria Benedetti, OIB 88252469862, Incoronata 170, Vasto (Chieti) punomoćnik sudionika u postupku MATER d.o.o.</item>
    </derivirana_varijabla>
  </DomainObject.Predmet.OstaliListFormatedWithAdressOIB>
  <DomainObject.Predmet.OstaliListNazivFormated>
    <izvorni_sadrzaj>
      <item>Maria Benedetti</item>
    </izvorni_sadrzaj>
    <derivirana_varijabla naziv="DomainObject.Predmet.OstaliListNazivFormated_1">
      <item>Maria Benedetti</item>
    </derivirana_varijabla>
  </DomainObject.Predmet.OstaliListNazivFormated>
  <DomainObject.Predmet.OstaliListNazivFormatedOIB>
    <izvorni_sadrzaj>
      <item>Maria Benedetti, OIB 88252469862</item>
    </izvorni_sadrzaj>
    <derivirana_varijabla naziv="DomainObject.Predmet.OstaliListNazivFormatedOIB_1">
      <item>Maria Benedetti, OIB 88252469862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MATER d.o.o.</izvorni_sadrzaj>
    <derivirana_varijabla naziv="DomainObject.Predmet.ProtustrankaIDrugi_1">MATER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MATER d.o.o., OIB 31299450944, Josipa Strganca 6, 10000 Zagreb</izvorni_sadrzaj>
    <derivirana_varijabla naziv="DomainObject.Predmet.ProtustrankaIDrugiAdressOIB_1">MATER d.o.o., OIB 31299450944,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MATER d.o.o.</item>
      <item>FINA Regionalni centar Zagreb</item>
      <item>Maria Benedetti</item>
    </izvorni_sadrzaj>
    <derivirana_varijabla naziv="DomainObject.Predmet.SudioniciListNaziv_1">
      <item>MATER d.o.o.</item>
      <item>FINA Regionalni centar Zagreb</item>
      <item>Maria Benedetti</item>
    </derivirana_varijabla>
  </DomainObject.Predmet.SudioniciListNaziv>
  <DomainObject.Predmet.SudioniciListAdressOIB>
    <izvorni_sadrzaj>
      <item>MATER d.o.o., OIB 31299450944, Josipa Strganca 6,10000 Zagreb</item>
      <item>FINA Regionalni centar Zagreb, OIB 85821130368, Trg svibanjskih žrtava 1995. br 1,10000 Zagreb</item>
      <item>Maria Benedetti, OIB 88252469862, Incoronata 170,Vasto (Chieti)</item>
    </izvorni_sadrzaj>
    <derivirana_varijabla naziv="DomainObject.Predmet.SudioniciListAdressOIB_1">
      <item>MATER d.o.o., OIB 31299450944, Josipa Strganca 6,10000 Zagreb</item>
      <item>FINA Regionalni centar Zagreb, OIB 85821130368, Trg svibanjskih žrtava 1995. br 1,10000 Zagreb</item>
      <item>Maria Benedetti, OIB 88252469862, Incoronata 170,Vasto (Chieti)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31299450944</item>
      <item>, OIB 85821130368</item>
      <item>, OIB 88252469862</item>
    </izvorni_sadrzaj>
    <derivirana_varijabla naziv="DomainObject.Predmet.SudioniciListNazivOIB_1">
      <item>, OIB 31299450944</item>
      <item>, OIB 85821130368</item>
      <item>, OIB 88252469862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4F960-81BD-4D96-BFE8-3614CDDF8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714</properties:Words>
  <properties:Characters>3858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2016-10-24T11:10:00Z</dcterms:created>
  <dc:creator>TRGOVACKI SUD</dc:creator>
  <cp:lastModifiedBy>Miroslav Lovreković</cp:lastModifiedBy>
  <cp:lastPrinted>2016-10-21T06:28:00Z</cp:lastPrinted>
  <dcterms:modified xmlns:xsi="http://www.w3.org/2001/XMLSchema-instance" xsi:type="dcterms:W3CDTF">2016-10-24T12:45:00Z</dcterms:modified>
  <cp:revision>8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