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5699" w14:paraId="d32569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0D7473">
        <w:t>5170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F7D4A">
        <w:t>"</w:t>
      </w:r>
      <w:r w:rsidR="00EF6493">
        <w:t>MABI DOMINI</w:t>
      </w:r>
      <w:r w:rsidR="005A4EDB">
        <w:t xml:space="preserve">" </w:t>
      </w:r>
      <w:r w:rsidR="00EF6493">
        <w:t>ZA PROIZVODNJU, TRGOVINU I USLUGE</w:t>
      </w:r>
      <w:r w:rsidR="008C5938">
        <w:t xml:space="preserve"> d.o.o </w:t>
      </w:r>
      <w:proofErr w:type="spellStart"/>
      <w:r w:rsidR="00EF6493">
        <w:t>Šenkovec</w:t>
      </w:r>
      <w:proofErr w:type="spellEnd"/>
      <w:r w:rsidR="00EF6493">
        <w:t>, Zagrebačka 67</w:t>
      </w:r>
      <w:r w:rsidR="00E85293">
        <w:t xml:space="preserve">, </w:t>
      </w:r>
      <w:r w:rsidR="00525979">
        <w:t>OIB</w:t>
      </w:r>
      <w:r w:rsidR="008C5938">
        <w:t xml:space="preserve">: </w:t>
      </w:r>
      <w:r w:rsidR="00EF6493">
        <w:t>00366583660</w:t>
      </w:r>
      <w:r w:rsidR="001721C0">
        <w:t xml:space="preserve">, dana </w:t>
      </w:r>
      <w:r w:rsidR="00EF6493">
        <w:t>1.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EF6493">
        <w:t xml:space="preserve">"MABI DOMINI" ZA PROIZVODNJU, TRGOVINU I USLUGE d.o.o </w:t>
      </w:r>
      <w:proofErr w:type="spellStart"/>
      <w:r w:rsidR="00EF6493">
        <w:t>Šenkovec</w:t>
      </w:r>
      <w:proofErr w:type="spellEnd"/>
      <w:r w:rsidR="00EF6493">
        <w:t>, Zagrebačka 67, OIB: 00366583660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B270C9">
        <w:t>30. listopada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00723C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dužnika ispunjeni uvjeti iz članka 328.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00723C" w:rsidR="0052030B">
      <w:pPr>
        <w:pStyle w:val="Bezproreda"/>
        <w:jc w:val="both"/>
      </w:pPr>
      <w:r>
        <w:tab/>
        <w:t xml:space="preserve">Provjerom u registru je utvrđeno da je </w:t>
      </w:r>
      <w:r w:rsidR="00EF6493">
        <w:t xml:space="preserve">"MABI DOMINI" ZA PROIZVODNJU, TRGOVINU I USLUGE d.o.o </w:t>
      </w:r>
      <w:proofErr w:type="spellStart"/>
      <w:r w:rsidR="00EF6493">
        <w:t>Šenkovec</w:t>
      </w:r>
      <w:proofErr w:type="spellEnd"/>
      <w:r w:rsidR="00EF6493">
        <w:t xml:space="preserve">, Zagrebačka 67, OIB: 00366583660 </w:t>
      </w:r>
      <w:r>
        <w:t xml:space="preserve">brisano </w:t>
      </w:r>
      <w:r w:rsidR="0000723C">
        <w:t xml:space="preserve">zbog zaključenja likvidacijskog postupka po službenoj dužnosti temeljem članka 84. e stavak 4. Zakona o sudskom registru rješenjem </w:t>
      </w:r>
      <w:proofErr w:type="spellStart"/>
      <w:r w:rsidR="0000723C">
        <w:t>Tt</w:t>
      </w:r>
      <w:proofErr w:type="spellEnd"/>
      <w:r w:rsidR="0000723C">
        <w:t>-</w:t>
      </w:r>
      <w:r w:rsidR="00EF6493">
        <w:t>10/8378-1 od 16. srpnja 2010</w:t>
      </w:r>
      <w:r w:rsidR="0000723C">
        <w:t>.</w:t>
      </w:r>
      <w:r>
        <w:t xml:space="preserve"> 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EF6493">
        <w:t>1. veljače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6E1039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B10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D7473"/>
    <w:rsid w:val="001721C0"/>
    <w:rsid w:val="001B100B"/>
    <w:rsid w:val="0052030B"/>
    <w:rsid w:val="00525979"/>
    <w:rsid w:val="00545F5C"/>
    <w:rsid w:val="005653CF"/>
    <w:rsid w:val="005866D5"/>
    <w:rsid w:val="005A4EDB"/>
    <w:rsid w:val="006E1039"/>
    <w:rsid w:val="007B355B"/>
    <w:rsid w:val="007E739E"/>
    <w:rsid w:val="008C5938"/>
    <w:rsid w:val="0092290B"/>
    <w:rsid w:val="00936C14"/>
    <w:rsid w:val="00A167C6"/>
    <w:rsid w:val="00B270C9"/>
    <w:rsid w:val="00BA5A48"/>
    <w:rsid w:val="00CA77F2"/>
    <w:rsid w:val="00D574B1"/>
    <w:rsid w:val="00DF43CB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B3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B3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5170</izvorni_sadrzaj>
    <derivirana_varijabla naziv="DomainObject.Predmet.Broj_1">5170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St-5170/2015</izvorni_sadrzaj>
    <derivirana_varijabla naziv="DomainObject.Predmet.OznakaBroj_1">St-5170/2015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MABI DOMINI d.o.o.</izvorni_sadrzaj>
    <derivirana_varijabla naziv="DomainObject.Predmet.ProtustrankaFormated_1">  MABI DOMINI d.o.o.</derivirana_varijabla>
  </DomainObject.Predmet.ProtustrankaFormated>
  <DomainObject.Predmet.ProtustrankaFormatedOIB>
    <izvorni_sadrzaj>  MABI DOMINI d.o.o., OIB 00366583660</izvorni_sadrzaj>
    <derivirana_varijabla naziv="DomainObject.Predmet.ProtustrankaFormatedOIB_1">  MABI DOMINI d.o.o., OIB 00366583660</derivirana_varijabla>
  </DomainObject.Predmet.ProtustrankaFormatedOIB>
  <DomainObject.Predmet.ProtustrankaFormatedWithAdress>
    <izvorni_sadrzaj> MABI DOMINI d.o.o., Zagrebačka 67, 10292 Šenkovec</izvorni_sadrzaj>
    <derivirana_varijabla naziv="DomainObject.Predmet.ProtustrankaFormatedWithAdress_1"> MABI DOMINI d.o.o., Zagrebačka 67, 10292 Šenkovec</derivirana_varijabla>
  </DomainObject.Predmet.ProtustrankaFormatedWithAdress>
  <DomainObject.Predmet.ProtustrankaFormatedWithAdressOIB>
    <izvorni_sadrzaj> MABI DOMINI d.o.o., OIB 00366583660, Zagrebačka 67, 10292 Šenkovec</izvorni_sadrzaj>
    <derivirana_varijabla naziv="DomainObject.Predmet.ProtustrankaFormatedWithAdressOIB_1"> MABI DOMINI d.o.o., OIB 00366583660, Zagrebačka 67, 10292 Šenkovec</derivirana_varijabla>
  </DomainObject.Predmet.ProtustrankaFormatedWithAdressOIB>
  <DomainObject.Predmet.ProtustrankaWithAdress>
    <izvorni_sadrzaj>MABI DOMINI d.o.o. Zagrebačka 67, 10292 Šenkovec</izvorni_sadrzaj>
    <derivirana_varijabla naziv="DomainObject.Predmet.ProtustrankaWithAdress_1">MABI DOMINI d.o.o. Zagrebačka 67, 10292 Šenkovec</derivirana_varijabla>
  </DomainObject.Predmet.ProtustrankaWithAdress>
  <DomainObject.Predmet.ProtustrankaWithAdressOIB>
    <izvorni_sadrzaj>MABI DOMINI d.o.o., OIB 00366583660, Zagrebačka 67, 10292 Šenkovec</izvorni_sadrzaj>
    <derivirana_varijabla naziv="DomainObject.Predmet.ProtustrankaWithAdressOIB_1">MABI DOMINI d.o.o., OIB 00366583660, Zagrebačka 67, 10292 Šenkovec</derivirana_varijabla>
  </DomainObject.Predmet.ProtustrankaWithAdressOIB>
  <DomainObject.Predmet.ProtustrankaNazivFormated>
    <izvorni_sadrzaj>MABI DOMINI d.o.o.</izvorni_sadrzaj>
    <derivirana_varijabla naziv="DomainObject.Predmet.ProtustrankaNazivFormated_1">MABI DOMINI d.o.o.</derivirana_varijabla>
  </DomainObject.Predmet.ProtustrankaNazivFormated>
  <DomainObject.Predmet.ProtustrankaNazivFormatedOIB>
    <izvorni_sadrzaj>MABI DOMINI d.o.o., OIB 00366583660</izvorni_sadrzaj>
    <derivirana_varijabla naziv="DomainObject.Predmet.ProtustrankaNazivFormatedOIB_1">MABI DOMINI d.o.o., OIB 00366583660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MABI DOMINI d.o.o.</item>
    </izvorni_sadrzaj>
    <derivirana_varijabla naziv="DomainObject.Predmet.ProtuStrankaListFormated_1">
      <item>MABI DOMINI d.o.o.</item>
    </derivirana_varijabla>
  </DomainObject.Predmet.ProtuStrankaListFormated>
  <DomainObject.Predmet.ProtuStrankaListFormatedOIB>
    <izvorni_sadrzaj>
      <item>MABI DOMINI d.o.o., OIB 00366583660</item>
    </izvorni_sadrzaj>
    <derivirana_varijabla naziv="DomainObject.Predmet.ProtuStrankaListFormatedOIB_1">
      <item>MABI DOMINI d.o.o., OIB 00366583660</item>
    </derivirana_varijabla>
  </DomainObject.Predmet.ProtuStrankaListFormatedOIB>
  <DomainObject.Predmet.ProtuStrankaListFormatedWithAdress>
    <izvorni_sadrzaj>
      <item>MABI DOMINI d.o.o., Zagrebačka 67, 10292 Šenkovec</item>
    </izvorni_sadrzaj>
    <derivirana_varijabla naziv="DomainObject.Predmet.ProtuStrankaListFormatedWithAdress_1">
      <item>MABI DOMINI d.o.o., Zagrebačka 67, 10292 Šenkovec</item>
    </derivirana_varijabla>
  </DomainObject.Predmet.ProtuStrankaListFormatedWithAdress>
  <DomainObject.Predmet.ProtuStrankaListFormatedWithAdressOIB>
    <izvorni_sadrzaj>
      <item>MABI DOMINI d.o.o., OIB 00366583660, Zagrebačka 67, 10292 Šenkovec</item>
    </izvorni_sadrzaj>
    <derivirana_varijabla naziv="DomainObject.Predmet.ProtuStrankaListFormatedWithAdressOIB_1">
      <item>MABI DOMINI d.o.o., OIB 00366583660, Zagrebačka 67, 10292 Šenkovec</item>
    </derivirana_varijabla>
  </DomainObject.Predmet.ProtuStrankaListFormatedWithAdressOIB>
  <DomainObject.Predmet.ProtuStrankaListNazivFormated>
    <izvorni_sadrzaj>
      <item>MABI DOMINI d.o.o.</item>
    </izvorni_sadrzaj>
    <derivirana_varijabla naziv="DomainObject.Predmet.ProtuStrankaListNazivFormated_1">
      <item>MABI DOMINI d.o.o.</item>
    </derivirana_varijabla>
  </DomainObject.Predmet.ProtuStrankaListNazivFormated>
  <DomainObject.Predmet.ProtuStrankaListNazivFormatedOIB>
    <izvorni_sadrzaj>
      <item>MABI DOMINI d.o.o., OIB 00366583660</item>
    </izvorni_sadrzaj>
    <derivirana_varijabla naziv="DomainObject.Predmet.ProtuStrankaListNazivFormatedOIB_1">
      <item>MABI DOMINI d.o.o., OIB 00366583660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MABI DOMINI d.o.o.</izvorni_sadrzaj>
    <derivirana_varijabla naziv="DomainObject.Predmet.ProtustrankaIDrugi_1">MABI DOMINI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MABI DOMINI d.o.o., OIB 00366583660, Zagrebačka 67, 10292 Šenkovec</izvorni_sadrzaj>
    <derivirana_varijabla naziv="DomainObject.Predmet.ProtustrankaIDrugiAdressOIB_1">MABI DOMINI d.o.o., OIB 00366583660, Zagrebačka 67,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MABI DOMINI d.o.o.</item>
    </izvorni_sadrzaj>
    <derivirana_varijabla naziv="DomainObject.Predmet.SudioniciListNaziv_1">
      <item>FINA Regionalni centar Zagreb</item>
      <item>MABI DOMINI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MABI DOMINI d.o.o., OIB 00366583660, Zagrebačka 67,10292 Šenkovec</item>
    </izvorni_sadrzaj>
    <derivirana_varijabla naziv="DomainObject.Predmet.SudioniciListAdressOIB_1">
      <item>FINA Regionalni centar Zagreb, OIB 85821130368, Trg svibanjskih žrtava 1995. 1,10000 Zagreb</item>
      <item>MABI DOMINI d.o.o., OIB 00366583660, Zagrebačka 67,10292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00366583660</item>
    </izvorni_sadrzaj>
    <derivirana_varijabla naziv="DomainObject.Predmet.SudioniciListNazivOIB_1">
      <item>, OIB 85821130368</item>
      <item>, OIB 00366583660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1621</properties:Characters>
  <properties:Lines>47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2016-01-29T10:08:00Z</dcterms:created>
  <dc:creator>Maja Jurovicki</dc:creator>
  <cp:lastModifiedBy>Ksenija Nol</cp:lastModifiedBy>
  <cp:lastPrinted>2015-11-20T10:51:00Z</cp:lastPrinted>
  <dcterms:modified xmlns:xsi="http://www.w3.org/2001/XMLSchema-instance" xsi:type="dcterms:W3CDTF">2016-02-03T08:23:00Z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