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06e27a" w14:paraId="006e27a" w:rsidRDefault="00FE3A6E" w:rsidP="00FE3A6E" w:rsidR="00FC232F">
      <w:pPr>
        <w15:collapsed w:val="false"/>
      </w:pPr>
      <w:bookmarkStart w:name="_GoBack" w:id="0"/>
      <w:bookmarkEnd w:id="0"/>
      <w:r w:rsidRPr="00CB2F04">
        <w:t xml:space="preserve">  </w:t>
      </w:r>
      <w:r w:rsidR="00FC232F" w:rsidRPr="008168B3">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FC232F" w:rsidP="00FE3A6E" w:rsidR="00FC232F"/>
    <w:p w:rsidRDefault="00FE3A6E" w:rsidP="00FE3A6E" w:rsidR="00FE3A6E" w:rsidRPr="00CB2F04">
      <w:pPr>
        <w:rPr>
          <w:bCs/>
        </w:rPr>
      </w:pPr>
      <w:r w:rsidRPr="00CB2F04">
        <w:t xml:space="preserve"> </w:t>
      </w:r>
      <w:r w:rsidRPr="00CB2F04">
        <w:rPr>
          <w:bCs/>
        </w:rPr>
        <w:t xml:space="preserve">REPUBLIKA HRVATSKA </w:t>
      </w:r>
    </w:p>
    <w:p w:rsidRDefault="00FE3A6E" w:rsidP="00FE3A6E" w:rsidR="00FE3A6E" w:rsidRPr="00CB2F04">
      <w:pPr>
        <w:rPr>
          <w:bCs/>
        </w:rPr>
      </w:pPr>
      <w:r w:rsidRPr="00CB2F04">
        <w:rPr>
          <w:bCs/>
        </w:rPr>
        <w:t>TRGOVAČKI SUD U ZAGREBU</w:t>
      </w:r>
    </w:p>
    <w:p w:rsidRDefault="00FE3A6E" w:rsidP="00FE3A6E" w:rsidR="00FE3A6E" w:rsidRPr="00CB2F04">
      <w:pPr>
        <w:rPr>
          <w:bCs/>
        </w:rPr>
      </w:pPr>
      <w:r w:rsidRPr="00CB2F04">
        <w:rPr>
          <w:bCs/>
        </w:rPr>
        <w:t>Zagreb, Amruševa 2/II</w:t>
      </w:r>
      <w:r w:rsidRPr="00CB2F04">
        <w:rPr>
          <w:bCs/>
        </w:rPr>
        <w:tab/>
      </w:r>
      <w:r w:rsidRPr="00CB2F04">
        <w:rPr>
          <w:bCs/>
        </w:rPr>
        <w:tab/>
      </w:r>
      <w:r w:rsidRPr="00CB2F04">
        <w:rPr>
          <w:bCs/>
        </w:rPr>
        <w:tab/>
      </w:r>
      <w:r w:rsidRPr="00CB2F04">
        <w:rPr>
          <w:bCs/>
        </w:rPr>
        <w:tab/>
      </w:r>
      <w:r w:rsidRPr="00CB2F04">
        <w:rPr>
          <w:bCs/>
        </w:rPr>
        <w:tab/>
      </w:r>
      <w:r w:rsidRPr="00CB2F04">
        <w:rPr>
          <w:bCs/>
        </w:rPr>
        <w:tab/>
        <w:t>31-ST-</w:t>
      </w:r>
      <w:r w:rsidR="00C53613">
        <w:rPr>
          <w:bCs/>
        </w:rPr>
        <w:t>790/13-1058</w:t>
      </w:r>
    </w:p>
    <w:p w:rsidRDefault="00FE3A6E" w:rsidP="00FE3A6E" w:rsidR="00FE3A6E" w:rsidRPr="00CB2F04">
      <w:pPr>
        <w:rPr>
          <w:bCs/>
        </w:rPr>
      </w:pPr>
    </w:p>
    <w:p w:rsidRDefault="00FE3A6E" w:rsidP="00FE3A6E" w:rsidR="00FE3A6E" w:rsidRPr="00CB2F04">
      <w:pPr>
        <w:tabs>
          <w:tab w:pos="7320" w:val="left"/>
        </w:tabs>
        <w:jc w:val="center"/>
        <w:rPr>
          <w:bCs/>
        </w:rPr>
      </w:pPr>
      <w:r w:rsidRPr="00CB2F04">
        <w:rPr>
          <w:bCs/>
        </w:rPr>
        <w:t xml:space="preserve">R E P U B L I K A    H R V A T S K A </w:t>
      </w:r>
    </w:p>
    <w:p w:rsidRDefault="00FE3A6E" w:rsidP="00FE3A6E" w:rsidR="00FE3A6E" w:rsidRPr="00CB2F04">
      <w:pPr>
        <w:pStyle w:val="Naslov1"/>
        <w:rPr>
          <w:rFonts w:cs="Times New Roman" w:hAnsi="Times New Roman" w:ascii="Times New Roman"/>
          <w:b w:val="false"/>
        </w:rPr>
      </w:pPr>
      <w:r w:rsidRPr="00CB2F04">
        <w:rPr>
          <w:rFonts w:cs="Times New Roman" w:hAnsi="Times New Roman" w:ascii="Times New Roman"/>
          <w:b w:val="false"/>
        </w:rPr>
        <w:t xml:space="preserve">R J E Š E N J E </w:t>
      </w:r>
    </w:p>
    <w:p w:rsidRDefault="00FE3A6E" w:rsidP="00FE3A6E" w:rsidR="00FE3A6E" w:rsidRPr="00CB2F04">
      <w:pPr>
        <w:jc w:val="center"/>
        <w:rPr>
          <w:bCs/>
        </w:rPr>
      </w:pPr>
      <w:r w:rsidRPr="00CB2F04">
        <w:rPr>
          <w:bCs/>
        </w:rPr>
        <w:t xml:space="preserve">O </w:t>
      </w:r>
    </w:p>
    <w:p w:rsidRDefault="00FE3A6E" w:rsidP="00FE3A6E" w:rsidR="00FE3A6E" w:rsidRPr="00CB2F04">
      <w:pPr>
        <w:jc w:val="center"/>
        <w:rPr>
          <w:bCs/>
        </w:rPr>
      </w:pPr>
      <w:r w:rsidRPr="00CB2F04">
        <w:rPr>
          <w:bCs/>
        </w:rPr>
        <w:t>DOSUDI</w:t>
      </w:r>
    </w:p>
    <w:p w:rsidRDefault="00FE3A6E" w:rsidP="00FE3A6E" w:rsidR="00FE3A6E" w:rsidRPr="00CB2F04">
      <w:pPr>
        <w:jc w:val="center"/>
        <w:rPr>
          <w:bCs/>
        </w:rPr>
      </w:pPr>
    </w:p>
    <w:p w:rsidRDefault="00FE3A6E" w:rsidP="00FE3A6E" w:rsidR="00FE3A6E">
      <w:r w:rsidRPr="00CB2F04">
        <w:rPr>
          <w:bCs/>
        </w:rPr>
        <w:tab/>
      </w:r>
      <w:r w:rsidRPr="00CB2F04">
        <w:t xml:space="preserve">TRGOVAČKI SUD U ZAGREBU po stečajnom sucu Nadi Kraljić  u stečajnom predmetu stečajnog dužnika </w:t>
      </w:r>
      <w:r w:rsidRPr="007F6E65">
        <w:t>EUROYACHTING d.o.o. – u stečaju, Zagreb, Ogrizovićeva 41, MBS:080455164, OIB:56804906735</w:t>
      </w:r>
      <w:r>
        <w:t xml:space="preserve"> </w:t>
      </w:r>
      <w:r w:rsidRPr="00CB2F04">
        <w:t>d</w:t>
      </w:r>
      <w:r w:rsidR="00846B97">
        <w:t xml:space="preserve">ana </w:t>
      </w:r>
      <w:r w:rsidR="00A05E59">
        <w:t>26</w:t>
      </w:r>
      <w:r w:rsidR="00FC232F">
        <w:t>. studenog</w:t>
      </w:r>
      <w:r>
        <w:t xml:space="preserve"> 2015.  godine </w:t>
      </w:r>
    </w:p>
    <w:p w:rsidRDefault="00FE3A6E" w:rsidP="00FE3A6E" w:rsidR="00FE3A6E" w:rsidRPr="00CB2F04"/>
    <w:p w:rsidRDefault="00FE3A6E" w:rsidP="00FE3A6E" w:rsidR="00FE3A6E" w:rsidRPr="00CB2F04">
      <w:pPr>
        <w:jc w:val="center"/>
        <w:rPr>
          <w:bCs/>
        </w:rPr>
      </w:pPr>
      <w:r w:rsidRPr="00CB2F04">
        <w:rPr>
          <w:bCs/>
        </w:rPr>
        <w:t xml:space="preserve">r i j e š i o   j e </w:t>
      </w:r>
    </w:p>
    <w:p w:rsidRDefault="00FE3A6E" w:rsidP="00FE3A6E" w:rsidR="00FE3A6E" w:rsidRPr="00CB2F04">
      <w:pPr>
        <w:rPr>
          <w:bCs/>
        </w:rPr>
      </w:pPr>
      <w:r w:rsidRPr="00CB2F04">
        <w:rPr>
          <w:bCs/>
        </w:rPr>
        <w:tab/>
      </w:r>
      <w:r w:rsidRPr="00CB2F04">
        <w:rPr>
          <w:bCs/>
        </w:rPr>
        <w:tab/>
      </w:r>
      <w:r w:rsidRPr="00CB2F04">
        <w:t xml:space="preserve"> </w:t>
      </w:r>
    </w:p>
    <w:p w:rsidRDefault="00FE3A6E" w:rsidP="001B55EA" w:rsidR="00450EF8">
      <w:pPr>
        <w:pStyle w:val="Odlomakpopisa"/>
        <w:ind w:left="1080"/>
        <w:rPr>
          <w:color w:val="000000"/>
          <w:sz w:val="22"/>
          <w:szCs w:val="22"/>
        </w:rPr>
      </w:pPr>
      <w:r w:rsidRPr="00CB2F04">
        <w:rPr>
          <w:bCs/>
        </w:rPr>
        <w:t>I</w:t>
      </w:r>
      <w:r w:rsidRPr="00CB2F04">
        <w:rPr>
          <w:bCs/>
        </w:rPr>
        <w:tab/>
      </w:r>
      <w:r w:rsidRPr="00CB2F04">
        <w:t xml:space="preserve">Kupcu </w:t>
      </w:r>
      <w:r w:rsidR="00450EF8">
        <w:rPr>
          <w:color w:val="000000"/>
          <w:sz w:val="22"/>
          <w:szCs w:val="22"/>
        </w:rPr>
        <w:t>HRVOJU JOSIPU MARAKOVIĆ – Zagreb, Savska Opatovina 34, OIB:</w:t>
      </w:r>
    </w:p>
    <w:p w:rsidRDefault="00450EF8" w:rsidP="00FE3A6E" w:rsidR="00FE3A6E" w:rsidRPr="00450EF8">
      <w:pPr>
        <w:rPr>
          <w:color w:val="000000"/>
          <w:sz w:val="22"/>
          <w:szCs w:val="22"/>
        </w:rPr>
      </w:pPr>
      <w:r w:rsidRPr="00450EF8">
        <w:rPr>
          <w:color w:val="000000"/>
          <w:sz w:val="22"/>
          <w:szCs w:val="22"/>
        </w:rPr>
        <w:t>7045059634</w:t>
      </w:r>
      <w:r>
        <w:rPr>
          <w:color w:val="000000"/>
          <w:sz w:val="22"/>
          <w:szCs w:val="22"/>
        </w:rPr>
        <w:t xml:space="preserve"> </w:t>
      </w:r>
      <w:r w:rsidR="00FE3A6E" w:rsidRPr="00CB2F04">
        <w:t xml:space="preserve">dosuđuju se nekretnine vlasništvo stečajnog dužnika </w:t>
      </w:r>
      <w:r w:rsidR="00FE3A6E">
        <w:rPr>
          <w:bCs/>
        </w:rPr>
        <w:t xml:space="preserve">z.k.č. 77/10 upisane u </w:t>
      </w:r>
      <w:r w:rsidR="00FE3A6E" w:rsidRPr="00C159CE">
        <w:rPr>
          <w:bCs/>
        </w:rPr>
        <w:t>zk.ul. 8614</w:t>
      </w:r>
      <w:r w:rsidR="00FE3A6E">
        <w:rPr>
          <w:bCs/>
        </w:rPr>
        <w:t xml:space="preserve"> </w:t>
      </w:r>
      <w:r w:rsidR="00FE3A6E" w:rsidRPr="00C159CE">
        <w:rPr>
          <w:bCs/>
        </w:rPr>
        <w:t>k.o. Stenjevec</w:t>
      </w:r>
      <w:r w:rsidR="00FE3A6E">
        <w:rPr>
          <w:bCs/>
        </w:rPr>
        <w:t xml:space="preserve"> što u naravi čini:</w:t>
      </w:r>
    </w:p>
    <w:p w:rsidRDefault="00F03F74" w:rsidP="00450EF8" w:rsidR="00450EF8">
      <w:pPr>
        <w:ind w:firstLine="708" w:left="708"/>
      </w:pPr>
      <w:r w:rsidRPr="005E49E6">
        <w:rPr>
          <w:bCs/>
        </w:rPr>
        <w:t xml:space="preserve">- </w:t>
      </w:r>
      <w:r w:rsidR="00450EF8" w:rsidRPr="00DD5DD8">
        <w:rPr>
          <w:bCs/>
        </w:rPr>
        <w:t>Poduložak 251. ETAŽA 5/10000</w:t>
      </w:r>
      <w:r w:rsidR="00450EF8" w:rsidRPr="00DD5DD8">
        <w:t xml:space="preserve"> parkirno garažno mjesto oznake PGM-2.80 </w:t>
      </w:r>
    </w:p>
    <w:p w:rsidRDefault="00450EF8" w:rsidP="00450EF8" w:rsidR="00450EF8">
      <w:pPr>
        <w:rPr>
          <w:bCs/>
        </w:rPr>
      </w:pPr>
      <w:r w:rsidRPr="00DD5DD8">
        <w:t>u podrumskoj etaži -2; neto korisne površine 5,88čm označeno u planu posebnih dijelova zgrade crvenom bojom</w:t>
      </w:r>
      <w:r w:rsidRPr="001B55EA">
        <w:rPr>
          <w:bCs/>
        </w:rPr>
        <w:t xml:space="preserve"> </w:t>
      </w:r>
    </w:p>
    <w:p w:rsidRDefault="00FE3A6E" w:rsidP="00450EF8" w:rsidR="00FE3A6E" w:rsidRPr="007D64D3">
      <w:pPr>
        <w:ind w:firstLine="708"/>
        <w:rPr>
          <w:color w:val="000000"/>
        </w:rPr>
      </w:pPr>
      <w:r w:rsidRPr="001B55EA">
        <w:rPr>
          <w:bCs/>
        </w:rPr>
        <w:t>II</w:t>
      </w:r>
      <w:r w:rsidRPr="001B55EA">
        <w:rPr>
          <w:bCs/>
        </w:rPr>
        <w:tab/>
      </w:r>
      <w:r w:rsidRPr="00CB2F04">
        <w:t xml:space="preserve">Kupac </w:t>
      </w:r>
      <w:r w:rsidR="00450EF8">
        <w:rPr>
          <w:color w:val="000000"/>
          <w:sz w:val="22"/>
          <w:szCs w:val="22"/>
        </w:rPr>
        <w:t xml:space="preserve">HRVOJE JOSIP MARAKOVIĆ – Zagreb, Savska Opatovina 34, OIB: 7045059634 </w:t>
      </w:r>
      <w:r>
        <w:t>dužan</w:t>
      </w:r>
      <w:r w:rsidRPr="00CB2F04">
        <w:t xml:space="preserve"> je u roku od 15 dana od pravomoćnosti rješenja o dosudi uplatiti razliku kupovnine </w:t>
      </w:r>
      <w:r>
        <w:t xml:space="preserve">za nekretninu pod I u iznosu od </w:t>
      </w:r>
      <w:r w:rsidR="00450EF8">
        <w:rPr>
          <w:bCs/>
        </w:rPr>
        <w:t>12.753,19</w:t>
      </w:r>
      <w:r w:rsidR="005E49E6" w:rsidRPr="00D71CEE">
        <w:rPr>
          <w:rFonts w:cs="Arial" w:hAnsi="Arial" w:ascii="Arial"/>
          <w:b/>
          <w:bCs/>
          <w:sz w:val="18"/>
          <w:szCs w:val="18"/>
        </w:rPr>
        <w:t xml:space="preserve"> </w:t>
      </w:r>
      <w:r w:rsidRPr="002F453B">
        <w:rPr>
          <w:bCs/>
        </w:rPr>
        <w:t>kuna</w:t>
      </w:r>
      <w:r>
        <w:rPr>
          <w:rFonts w:cs="Arial" w:hAnsi="Arial" w:ascii="Arial"/>
          <w:b/>
          <w:bCs/>
          <w:sz w:val="18"/>
          <w:szCs w:val="18"/>
        </w:rPr>
        <w:t xml:space="preserve"> </w:t>
      </w:r>
      <w:r w:rsidRPr="00CB2F04">
        <w:t xml:space="preserve">na žiro račun sudskog depozita Trgovačkog suda u Zagrebu kod Hrvatske poštanske banke d.d. Zagreb, broj 2390001-1300000460 (IBAN: HR9223900011300000460)   s pozivom na broj </w:t>
      </w:r>
      <w:r w:rsidRPr="002F453B">
        <w:rPr>
          <w:lang w:val="de-DE"/>
        </w:rPr>
        <w:t>05 – 790-13.</w:t>
      </w:r>
    </w:p>
    <w:p w:rsidRDefault="00FE3A6E" w:rsidP="00FE3A6E" w:rsidR="00FE3A6E" w:rsidRPr="00CB2F04">
      <w:r w:rsidRPr="00CB2F04">
        <w:tab/>
        <w:t>III</w:t>
      </w:r>
      <w:r w:rsidRPr="00CB2F04">
        <w:tab/>
        <w:t xml:space="preserve">Određuje se upis prava vlasništva u korist kupca na dosuđenim nekretninama nakon pravomoćnosti </w:t>
      </w:r>
      <w:r>
        <w:t>ovog rješenja i nakon što kupac uplati</w:t>
      </w:r>
      <w:r w:rsidRPr="00CB2F04">
        <w:t xml:space="preserve"> </w:t>
      </w:r>
      <w:r>
        <w:t>razliku kupovnine</w:t>
      </w:r>
      <w:r w:rsidRPr="00CB2F04">
        <w:t xml:space="preserve"> navedene u točki II ovog rješenja. </w:t>
      </w:r>
    </w:p>
    <w:p w:rsidRDefault="00FE3A6E" w:rsidP="00FE3A6E" w:rsidR="00FE3A6E">
      <w:r w:rsidRPr="00CB2F04">
        <w:tab/>
        <w:t>IV</w:t>
      </w:r>
      <w:r w:rsidRPr="00CB2F04">
        <w:tab/>
        <w:t xml:space="preserve">Određuje se brisanje prava i tereta koji prestaju prodajom i to: </w:t>
      </w:r>
    </w:p>
    <w:p w:rsidRDefault="00FC232F" w:rsidP="00FE3A6E" w:rsidR="00FC232F" w:rsidRPr="00CB2F04">
      <w:r>
        <w:tab/>
      </w:r>
      <w:r>
        <w:tab/>
        <w:t>- zabilježba rješenja o otvaranju stečajnog postupka pod brojem Z-16631/15</w:t>
      </w:r>
    </w:p>
    <w:p w:rsidRDefault="00FE3A6E" w:rsidP="00FE3A6E" w:rsidR="00FE3A6E">
      <w:pPr>
        <w:ind w:firstLine="708"/>
      </w:pPr>
      <w:r w:rsidRPr="00CB2F04">
        <w:tab/>
      </w:r>
      <w:r>
        <w:t>- pravo zaloga za korist Hypo- Alpe Adria Bank International AG, Klagenfurt, Republika Austrija,  9020 Klagenfurt , Alpen-Adria Platz 1, OIB: 90730821413 pod brojem Z-44622/09</w:t>
      </w:r>
    </w:p>
    <w:p w:rsidRDefault="00FE3A6E" w:rsidP="00FE3A6E" w:rsidR="00FE3A6E">
      <w:pPr>
        <w:ind w:firstLine="708"/>
      </w:pPr>
      <w:r>
        <w:tab/>
        <w:t xml:space="preserve">- zabilježba pod brojem Z-44622/09 </w:t>
      </w:r>
    </w:p>
    <w:p w:rsidRDefault="00FE3A6E" w:rsidP="00FE3A6E" w:rsidR="00FE3A6E">
      <w:pPr>
        <w:ind w:firstLine="708"/>
      </w:pPr>
      <w:r>
        <w:tab/>
        <w:t>- založno pravo za korist Hypo- Alpe Adria Bank International AG, Klagenfurt, Republika Austrija,  9020 Klagenfurt , Alpen-Adria Platz 1, OIB: 90730821413 pod brojem Z-6312/10 i Z-114/09</w:t>
      </w:r>
    </w:p>
    <w:p w:rsidRDefault="00FE3A6E" w:rsidP="00FE3A6E" w:rsidR="00FE3A6E">
      <w:pPr>
        <w:ind w:firstLine="708"/>
      </w:pPr>
      <w:r>
        <w:tab/>
        <w:t>- zabilježba pod brojem Z-6312/10 i Z-114/09</w:t>
      </w:r>
    </w:p>
    <w:p w:rsidRDefault="00FE3A6E" w:rsidP="00FE3A6E" w:rsidR="00FE3A6E">
      <w:pPr>
        <w:ind w:firstLine="708"/>
      </w:pPr>
      <w:r>
        <w:tab/>
        <w:t xml:space="preserve">- pravo zaloga za korist Hypo-Alpe Adria Bank prijenos tereta uslijed otpisa nekretnine iz z.k. uloška 838 k.o. Stenjevec broj Z-57494/07 </w:t>
      </w:r>
    </w:p>
    <w:p w:rsidRDefault="00FE3A6E" w:rsidP="00FE3A6E" w:rsidR="00FE3A6E">
      <w:pPr>
        <w:ind w:firstLine="708" w:left="708"/>
      </w:pPr>
      <w:r>
        <w:lastRenderedPageBreak/>
        <w:t>- pravo zaloga za korist Republike Hrvatske OIB: 52634238587 pod brojem Z-2883/14</w:t>
      </w:r>
    </w:p>
    <w:p w:rsidRDefault="00FE3A6E" w:rsidP="00FC232F" w:rsidR="00FE3A6E" w:rsidRPr="00CB2F04">
      <w:pPr>
        <w:ind w:firstLine="708"/>
      </w:pPr>
      <w:r>
        <w:tab/>
        <w:t xml:space="preserve">- zabilježba ovršivosti tražbine broj Z-2883/14 </w:t>
      </w:r>
    </w:p>
    <w:p w:rsidRDefault="00FE3A6E" w:rsidP="00FE3A6E" w:rsidR="00FE3A6E" w:rsidRPr="00CB2F04">
      <w:pPr>
        <w:ind w:firstLine="708"/>
      </w:pPr>
      <w:r w:rsidRPr="00CB2F04">
        <w:t>V</w:t>
      </w:r>
      <w:r w:rsidRPr="00CB2F04">
        <w:tab/>
        <w:t>Nalaže se Zemljišno knjižnom odjelu Općinskog</w:t>
      </w:r>
      <w:r>
        <w:t xml:space="preserve"> građanskog</w:t>
      </w:r>
      <w:r w:rsidRPr="00CB2F04">
        <w:t xml:space="preserve"> suda u </w:t>
      </w:r>
      <w:r>
        <w:t>Zagrebu  –</w:t>
      </w:r>
      <w:r w:rsidRPr="00CB2F04">
        <w:t>izvršiti upis prava vlasništva te brisanje prava i tereta na temelju pravomoć</w:t>
      </w:r>
      <w:r>
        <w:t>nog</w:t>
      </w:r>
      <w:r w:rsidRPr="00CB2F04">
        <w:t xml:space="preserve"> rješenja o dosudi za nekretninu pod </w:t>
      </w:r>
      <w:r>
        <w:t xml:space="preserve">I </w:t>
      </w:r>
      <w:r w:rsidRPr="00CB2F04">
        <w:t xml:space="preserve"> i potvrde ovog suda da je kupac položio kupovninu u cijelosti.</w:t>
      </w:r>
    </w:p>
    <w:p w:rsidRDefault="00FE3A6E" w:rsidP="00FE3A6E" w:rsidR="00FE3A6E" w:rsidRPr="00CB2F04">
      <w:pPr>
        <w:ind w:firstLine="708"/>
      </w:pPr>
      <w:r w:rsidRPr="00CB2F04">
        <w:t>VI</w:t>
      </w:r>
      <w:r w:rsidRPr="00CB2F04">
        <w:tab/>
        <w:t>Nekretnine pod točkom I ov</w:t>
      </w:r>
      <w:r>
        <w:t>og rješenja predat će se kupcu</w:t>
      </w:r>
      <w:r w:rsidRPr="00CB2F04">
        <w:t xml:space="preserve"> zaključkom o predaji nekretnina nakon što ovo rješenje post</w:t>
      </w:r>
      <w:r>
        <w:t>ane pravomoćno i nakon što kupac uplati</w:t>
      </w:r>
      <w:r w:rsidRPr="00CB2F04">
        <w:t xml:space="preserve"> razliku kupovnine iz točke </w:t>
      </w:r>
      <w:r>
        <w:t xml:space="preserve">II. </w:t>
      </w:r>
    </w:p>
    <w:p w:rsidRDefault="00FE3A6E" w:rsidP="00FE3A6E" w:rsidR="00FE3A6E" w:rsidRPr="00CB2F04">
      <w:pPr>
        <w:ind w:firstLine="708"/>
      </w:pPr>
      <w:r w:rsidRPr="00CB2F04">
        <w:t>VII</w:t>
      </w:r>
      <w:r w:rsidRPr="00CB2F04">
        <w:tab/>
        <w:t>Ovo će se rješenje oglasiti na oglasnoj ploči ovog suda te se smatra da je isto dostavljeno svim osobama kojima je dostavljen zaključak o prodaji, te svim sudionicima koji su sudjelovali na dražbi istekom trećeg dana od dana njegovog isticanja na oglasnu ploču.</w:t>
      </w:r>
    </w:p>
    <w:p w:rsidRDefault="00FE3A6E" w:rsidP="00FE3A6E" w:rsidR="00FE3A6E" w:rsidRPr="00CB2F04">
      <w:pPr>
        <w:ind w:firstLine="708"/>
      </w:pPr>
      <w:r>
        <w:t>VIII</w:t>
      </w:r>
      <w:r w:rsidRPr="00CB2F04">
        <w:tab/>
        <w:t xml:space="preserve"> Nalaže se ZK odjelu Općinskog </w:t>
      </w:r>
      <w:r>
        <w:t xml:space="preserve">građanskog suda u Zagrebu </w:t>
      </w:r>
      <w:r w:rsidRPr="00CB2F04">
        <w:t>zabilježiti u Zemljišnim knjigama dosudu nekretnina navedenih u točki I ovog rješenja.</w:t>
      </w:r>
    </w:p>
    <w:p w:rsidRDefault="00FE3A6E" w:rsidP="00FE3A6E" w:rsidR="00FE3A6E" w:rsidRPr="00CB2F04"/>
    <w:p w:rsidRDefault="00FE3A6E" w:rsidP="00FE3A6E" w:rsidR="00FE3A6E" w:rsidRPr="00CB2F04">
      <w:pPr>
        <w:pStyle w:val="Naslov1"/>
        <w:rPr>
          <w:rFonts w:cs="Times New Roman" w:hAnsi="Times New Roman" w:ascii="Times New Roman"/>
          <w:b w:val="false"/>
        </w:rPr>
      </w:pPr>
      <w:r w:rsidRPr="00CB2F04">
        <w:rPr>
          <w:rFonts w:cs="Times New Roman" w:hAnsi="Times New Roman" w:ascii="Times New Roman"/>
          <w:b w:val="false"/>
        </w:rPr>
        <w:t>Obrazloženje</w:t>
      </w:r>
    </w:p>
    <w:p w:rsidRDefault="00FE3A6E" w:rsidP="00FE3A6E" w:rsidR="00FE3A6E" w:rsidRPr="00CB2F04">
      <w:pPr>
        <w:jc w:val="center"/>
        <w:rPr>
          <w:bCs/>
        </w:rPr>
      </w:pPr>
    </w:p>
    <w:p w:rsidRDefault="00FE3A6E" w:rsidP="001B55EA" w:rsidR="001B55EA" w:rsidRPr="001B55EA">
      <w:pPr>
        <w:pStyle w:val="Odlomakpopisa"/>
        <w:ind w:left="1080"/>
        <w:rPr>
          <w:color w:val="000000"/>
          <w:sz w:val="22"/>
          <w:szCs w:val="22"/>
        </w:rPr>
      </w:pPr>
      <w:r w:rsidRPr="00CB2F04">
        <w:t xml:space="preserve">Na usmenoj javnoj dražbi održanoj dana </w:t>
      </w:r>
      <w:r w:rsidR="00FC232F">
        <w:t>5. studenog</w:t>
      </w:r>
      <w:r>
        <w:t xml:space="preserve">  2015. </w:t>
      </w:r>
      <w:r w:rsidRPr="00CB2F04">
        <w:t xml:space="preserve">radi prodaje </w:t>
      </w:r>
    </w:p>
    <w:p w:rsidRDefault="00FE3A6E" w:rsidP="001B55EA" w:rsidR="00FE3A6E" w:rsidRPr="001B55EA">
      <w:pPr>
        <w:rPr>
          <w:color w:val="000000"/>
          <w:sz w:val="22"/>
          <w:szCs w:val="22"/>
        </w:rPr>
      </w:pPr>
      <w:r w:rsidRPr="00CB2F04">
        <w:t xml:space="preserve">nekretnina  iz točke I kao </w:t>
      </w:r>
      <w:r w:rsidR="00FC232F">
        <w:t xml:space="preserve">jedini </w:t>
      </w:r>
      <w:r w:rsidR="008623C6">
        <w:t>ponuđač</w:t>
      </w:r>
      <w:r w:rsidR="00FC232F">
        <w:t xml:space="preserve"> </w:t>
      </w:r>
      <w:r>
        <w:t>za nek</w:t>
      </w:r>
      <w:r w:rsidR="00FC232F">
        <w:t>retninu pod točkom I sudjelova</w:t>
      </w:r>
      <w:r w:rsidR="0081698F">
        <w:t>o je</w:t>
      </w:r>
      <w:r w:rsidR="00450EF8" w:rsidRPr="00450EF8">
        <w:rPr>
          <w:color w:val="000000"/>
          <w:sz w:val="22"/>
          <w:szCs w:val="22"/>
        </w:rPr>
        <w:t xml:space="preserve"> </w:t>
      </w:r>
      <w:r w:rsidR="00450EF8">
        <w:rPr>
          <w:color w:val="000000"/>
          <w:sz w:val="22"/>
          <w:szCs w:val="22"/>
        </w:rPr>
        <w:t>HRVOJE JOSIP MARAKOVIĆ – Zagreb, Savska Opatovina 34, OIB: 7045059634</w:t>
      </w:r>
      <w:r w:rsidR="001B55EA">
        <w:rPr>
          <w:color w:val="000000"/>
          <w:sz w:val="22"/>
          <w:szCs w:val="22"/>
        </w:rPr>
        <w:t>.</w:t>
      </w:r>
    </w:p>
    <w:p w:rsidRDefault="00FC232F" w:rsidP="001B55EA" w:rsidR="00450EF8">
      <w:pPr>
        <w:pStyle w:val="Odlomakpopisa"/>
        <w:ind w:left="1080"/>
        <w:rPr>
          <w:color w:val="000000"/>
          <w:sz w:val="22"/>
          <w:szCs w:val="22"/>
        </w:rPr>
      </w:pPr>
      <w:r>
        <w:t>P</w:t>
      </w:r>
      <w:r w:rsidR="00FE3A6E">
        <w:t xml:space="preserve">onuđač </w:t>
      </w:r>
      <w:r w:rsidR="005E49E6" w:rsidRPr="005E49E6">
        <w:rPr>
          <w:color w:val="000000"/>
        </w:rPr>
        <w:t xml:space="preserve"> </w:t>
      </w:r>
      <w:r w:rsidR="00450EF8">
        <w:rPr>
          <w:color w:val="000000"/>
          <w:sz w:val="22"/>
          <w:szCs w:val="22"/>
        </w:rPr>
        <w:t xml:space="preserve">HRVOJE JOSIP MARAKOVIĆ – Zagreb, Savska Opatovina 34, OIB: </w:t>
      </w:r>
    </w:p>
    <w:p w:rsidRDefault="00450EF8" w:rsidP="00DE0D50" w:rsidR="00FE3A6E" w:rsidRPr="00450EF8">
      <w:pPr>
        <w:rPr>
          <w:color w:val="000000"/>
          <w:sz w:val="22"/>
          <w:szCs w:val="22"/>
        </w:rPr>
      </w:pPr>
      <w:r w:rsidRPr="00450EF8">
        <w:rPr>
          <w:color w:val="000000"/>
          <w:sz w:val="22"/>
          <w:szCs w:val="22"/>
        </w:rPr>
        <w:t>7045059634</w:t>
      </w:r>
      <w:r>
        <w:rPr>
          <w:color w:val="000000"/>
          <w:sz w:val="22"/>
          <w:szCs w:val="22"/>
        </w:rPr>
        <w:t xml:space="preserve"> </w:t>
      </w:r>
      <w:r>
        <w:t>prihvatio</w:t>
      </w:r>
      <w:r w:rsidR="00FC232F">
        <w:t xml:space="preserve"> je utvrđenu </w:t>
      </w:r>
      <w:r w:rsidR="00FE3A6E">
        <w:t xml:space="preserve">cijenu za nekretninu pod I u iznosu </w:t>
      </w:r>
      <w:r w:rsidR="00FE3A6E" w:rsidRPr="00D91B32">
        <w:t xml:space="preserve">od </w:t>
      </w:r>
      <w:r>
        <w:rPr>
          <w:bCs/>
        </w:rPr>
        <w:t>22.753,19</w:t>
      </w:r>
      <w:r w:rsidR="001B55EA">
        <w:rPr>
          <w:bCs/>
        </w:rPr>
        <w:t xml:space="preserve"> </w:t>
      </w:r>
      <w:r w:rsidR="00FE3A6E" w:rsidRPr="00D91B32">
        <w:t>kuna.</w:t>
      </w:r>
      <w:r w:rsidR="00FE3A6E">
        <w:t xml:space="preserve"> </w:t>
      </w:r>
    </w:p>
    <w:p w:rsidRDefault="00FE3A6E" w:rsidP="00FE3A6E" w:rsidR="00FE3A6E" w:rsidRPr="00CB2F04">
      <w:pPr>
        <w:ind w:firstLine="708"/>
      </w:pPr>
      <w:r w:rsidRPr="00CB2F04">
        <w:t>Nekretnina</w:t>
      </w:r>
      <w:r>
        <w:t xml:space="preserve"> pod točkom I.</w:t>
      </w:r>
      <w:r w:rsidRPr="00CB2F04">
        <w:t xml:space="preserve"> će se predati kupcu </w:t>
      </w:r>
      <w:r>
        <w:t xml:space="preserve"> </w:t>
      </w:r>
      <w:r w:rsidR="00450EF8">
        <w:t>Hrvoju Josipu Marakoviću</w:t>
      </w:r>
      <w:r w:rsidR="00D162A7">
        <w:t xml:space="preserve"> </w:t>
      </w:r>
      <w:r>
        <w:t xml:space="preserve">  </w:t>
      </w:r>
      <w:r w:rsidRPr="00CB2F04">
        <w:t xml:space="preserve">nakon pravomoćnosti ovog rješenja i uplate razlike kupovnine do izlicitirane cijene, a koja s obzirom na uplaćenu jamčevinu </w:t>
      </w:r>
      <w:r>
        <w:t xml:space="preserve">za nekretninu pod I </w:t>
      </w:r>
      <w:r w:rsidR="00424FA1">
        <w:t xml:space="preserve">iznosi </w:t>
      </w:r>
      <w:r w:rsidR="00450EF8">
        <w:rPr>
          <w:bCs/>
        </w:rPr>
        <w:t>12.753,19</w:t>
      </w:r>
      <w:r w:rsidR="005E49E6" w:rsidRPr="00D71CEE">
        <w:rPr>
          <w:rFonts w:cs="Arial" w:hAnsi="Arial" w:ascii="Arial"/>
          <w:b/>
          <w:bCs/>
          <w:sz w:val="18"/>
          <w:szCs w:val="18"/>
        </w:rPr>
        <w:t xml:space="preserve"> </w:t>
      </w:r>
      <w:r w:rsidR="00A05E59">
        <w:t>kuna</w:t>
      </w:r>
      <w:r>
        <w:t>.</w:t>
      </w:r>
    </w:p>
    <w:p w:rsidRDefault="00FE3A6E" w:rsidP="00FE3A6E" w:rsidR="00FE3A6E" w:rsidRPr="00CB2F04">
      <w:pPr>
        <w:ind w:firstLine="708"/>
        <w:jc w:val="both"/>
      </w:pPr>
      <w:r w:rsidRPr="00CB2F04">
        <w:t xml:space="preserve">Izreka pod točkom </w:t>
      </w:r>
      <w:r>
        <w:t>II do VI</w:t>
      </w:r>
      <w:r w:rsidRPr="00CB2F04">
        <w:t xml:space="preserve"> temelji se na odredbi čl. 108 Ovršnog zakona, a</w:t>
      </w:r>
      <w:r>
        <w:t xml:space="preserve"> odredba pod točkom VII</w:t>
      </w:r>
      <w:r w:rsidRPr="00CB2F04">
        <w:t xml:space="preserve"> temelji se na odredbi čl. 103 Ovršnog zakona. </w:t>
      </w:r>
    </w:p>
    <w:p w:rsidRDefault="00FE3A6E" w:rsidP="00FE3A6E" w:rsidR="00FE3A6E" w:rsidRPr="00CB2F04">
      <w:pPr>
        <w:jc w:val="both"/>
      </w:pPr>
      <w:r w:rsidRPr="00CB2F04">
        <w:t xml:space="preserve"> </w:t>
      </w:r>
    </w:p>
    <w:p w:rsidRDefault="00FE3A6E" w:rsidP="00FE3A6E" w:rsidR="00FE3A6E" w:rsidRPr="00CB2F04">
      <w:pPr>
        <w:jc w:val="center"/>
      </w:pPr>
      <w:r w:rsidRPr="00CB2F04">
        <w:t xml:space="preserve">U Zagrebu, </w:t>
      </w:r>
      <w:r w:rsidR="00A05E59">
        <w:t>26</w:t>
      </w:r>
      <w:r w:rsidR="00FC232F">
        <w:t>. studenog</w:t>
      </w:r>
      <w:r>
        <w:t xml:space="preserve">  2015.</w:t>
      </w:r>
    </w:p>
    <w:p w:rsidRDefault="00FE3A6E" w:rsidP="00FE3A6E" w:rsidR="00FE3A6E" w:rsidRPr="00CB2F04">
      <w:pPr>
        <w:jc w:val="both"/>
      </w:pPr>
      <w:r w:rsidRPr="00CB2F04">
        <w:tab/>
      </w:r>
      <w:r w:rsidRPr="00CB2F04">
        <w:tab/>
      </w:r>
      <w:r w:rsidRPr="00CB2F04">
        <w:tab/>
      </w:r>
      <w:r w:rsidRPr="00CB2F04">
        <w:tab/>
      </w:r>
      <w:r w:rsidRPr="00CB2F04">
        <w:tab/>
      </w:r>
      <w:r w:rsidRPr="00CB2F04">
        <w:tab/>
      </w:r>
      <w:r w:rsidRPr="00CB2F04">
        <w:tab/>
      </w:r>
      <w:r w:rsidRPr="00CB2F04">
        <w:tab/>
      </w:r>
      <w:r w:rsidRPr="00CB2F04">
        <w:tab/>
        <w:t xml:space="preserve">STEČAJNI SUDAC </w:t>
      </w:r>
    </w:p>
    <w:p w:rsidRDefault="00FE3A6E" w:rsidP="00FE3A6E" w:rsidR="00FE3A6E" w:rsidRPr="00CB2F04">
      <w:pPr>
        <w:jc w:val="both"/>
      </w:pPr>
      <w:r w:rsidRPr="00CB2F04">
        <w:tab/>
      </w:r>
      <w:r w:rsidRPr="00CB2F04">
        <w:tab/>
      </w:r>
      <w:r w:rsidRPr="00CB2F04">
        <w:tab/>
      </w:r>
      <w:r w:rsidRPr="00CB2F04">
        <w:tab/>
      </w:r>
      <w:r w:rsidRPr="00CB2F04">
        <w:tab/>
      </w:r>
      <w:r w:rsidRPr="00CB2F04">
        <w:tab/>
      </w:r>
      <w:r w:rsidRPr="00CB2F04">
        <w:tab/>
      </w:r>
      <w:r w:rsidRPr="00CB2F04">
        <w:tab/>
      </w:r>
      <w:r w:rsidRPr="00CB2F04">
        <w:tab/>
        <w:t>Nada Kraljić</w:t>
      </w:r>
      <w:r w:rsidR="007B6B0F">
        <w:t>,v.r.</w:t>
      </w:r>
    </w:p>
    <w:p w:rsidRDefault="00FE3A6E" w:rsidP="00FE3A6E" w:rsidR="00FE3A6E" w:rsidRPr="00CB2F04">
      <w:pPr>
        <w:jc w:val="both"/>
        <w:rPr>
          <w:bCs/>
        </w:rPr>
      </w:pPr>
      <w:r w:rsidRPr="00CB2F04">
        <w:rPr>
          <w:bCs/>
        </w:rPr>
        <w:t xml:space="preserve">POUKA O PRAVNOM LIJEKU: </w:t>
      </w:r>
    </w:p>
    <w:p w:rsidRDefault="00FE3A6E" w:rsidP="00FE3A6E" w:rsidR="00FE3A6E" w:rsidRPr="00CB2F04">
      <w:pPr>
        <w:jc w:val="both"/>
      </w:pPr>
      <w:r w:rsidRPr="00CB2F04">
        <w:t>Protiv ovog rješenja nezadovoljna stranka može uložiti žalbu Visokom trgovačkom sudu Republike Hrvatske u roku od 8 dana po primitku rješenja, a ulaže se putem ovog suda u 3 primjerka</w:t>
      </w:r>
    </w:p>
    <w:p w:rsidRDefault="008C3B13" w:rsidP="00A66F5F" w:rsidR="00A66F5F">
      <w:r>
        <w:tab/>
      </w:r>
      <w:r>
        <w:tab/>
      </w:r>
    </w:p>
    <w:p w:rsidRDefault="00CC5CD0" w:rsidP="0072109C" w:rsidR="008C3B13">
      <w:r>
        <w:tab/>
      </w:r>
      <w:r>
        <w:tab/>
      </w:r>
      <w:r>
        <w:tab/>
      </w:r>
      <w:r>
        <w:tab/>
      </w:r>
      <w:r>
        <w:tab/>
      </w:r>
      <w:r>
        <w:tab/>
      </w:r>
      <w:r>
        <w:tab/>
      </w:r>
      <w:r>
        <w:tab/>
      </w:r>
    </w:p>
    <w:p w:rsidRDefault="007B6B0F" w:rsidR="007B6B0F">
      <w:r>
        <w:tab/>
      </w:r>
      <w:r>
        <w:tab/>
      </w:r>
      <w:r>
        <w:tab/>
      </w:r>
      <w:r>
        <w:tab/>
      </w:r>
      <w:r>
        <w:tab/>
      </w:r>
      <w:r>
        <w:tab/>
      </w:r>
      <w:r>
        <w:tab/>
      </w:r>
      <w:r>
        <w:tab/>
        <w:t>Za točnost otpravka-ovl.službenik</w:t>
      </w:r>
    </w:p>
    <w:p w:rsidRDefault="007B6B0F" w:rsidP="007B6B0F" w:rsidR="007B6B0F">
      <w:pPr>
        <w:ind w:firstLine="708" w:left="5664"/>
      </w:pPr>
      <w:r>
        <w:t>Vinka Mihalinčić</w:t>
      </w:r>
    </w:p>
    <w:p w:rsidRDefault="008C3B13" w:rsidP="0072109C" w:rsidR="008C3B13"/>
    <w:sectPr w:rsidSect="008C3B13" w:rsidR="008C3B13">
      <w:headerReference w:type="default" r:id="rId10"/>
      <w:headerReference w:type="first" r:id="rId11"/>
      <w:pgSz w:h="16838" w:w="11906"/>
      <w:pgMar w:gutter="0" w:footer="709" w:header="709" w:left="1418" w:bottom="1418" w:right="1418" w:top="226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C3B13" w:rsidP="008C3B13" w:rsidR="008C3B13">
      <w:r>
        <w:separator/>
      </w:r>
    </w:p>
  </w:endnote>
  <w:endnote w:id="0" w:type="continuationSeparator">
    <w:p w:rsidRDefault="008C3B13" w:rsidP="008C3B13" w:rsidR="008C3B1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C3B13" w:rsidP="008C3B13" w:rsidR="008C3B13">
      <w:r>
        <w:separator/>
      </w:r>
    </w:p>
  </w:footnote>
  <w:footnote w:id="0" w:type="continuationSeparator">
    <w:p w:rsidRDefault="008C3B13" w:rsidP="008C3B13" w:rsidR="008C3B1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B13" w:rsidR="008C3B13">
    <w:pPr>
      <w:pStyle w:val="Zaglavlje"/>
    </w:pPr>
    <w:r>
      <w:t xml:space="preserve">   </w:t>
    </w:r>
    <w:r>
      <w:tab/>
      <w:t xml:space="preserve">                                                2     </w:t>
    </w:r>
    <w:r w:rsidR="005F7370">
      <w:t xml:space="preserve">                31-St-790/13-</w:t>
    </w:r>
    <w:r w:rsidR="00C53613">
      <w:t>1058</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B13" w:rsidR="008C3B13">
    <w:pPr>
      <w:pStyle w:val="Zaglavlje"/>
      <w:jc w:val="center"/>
    </w:pPr>
  </w:p>
  <w:p w:rsidRDefault="008C3B13" w:rsidR="008C3B1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7C6E47"/>
    <w:multiLevelType w:val="hybridMultilevel"/>
    <w:tmpl w:val="C628A170"/>
    <w:lvl w:tplc="041A000F" w:ilvl="0">
      <w:start w:val="1"/>
      <w:numFmt w:val="decimal"/>
      <w:lvlText w:val="%1."/>
      <w:lvlJc w:val="left"/>
      <w:pPr>
        <w:tabs>
          <w:tab w:pos="720" w:val="num"/>
        </w:tabs>
        <w:ind w:hanging="360" w:left="720"/>
      </w:pPr>
    </w:lvl>
    <w:lvl w:tplc="CDFCB672" w:ilvl="1">
      <w:numFmt w:val="bullet"/>
      <w:lvlText w:val="-"/>
      <w:lvlJc w:val="left"/>
      <w:pPr>
        <w:tabs>
          <w:tab w:pos="1440" w:val="num"/>
        </w:tabs>
        <w:ind w:hanging="360" w:left="1440"/>
      </w:pPr>
      <w:rPr>
        <w:rFonts w:cs="Arial" w:eastAsia="Times New Roman" w:hAnsi="Arial" w:ascii="Arial"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3A9108AD"/>
    <w:multiLevelType w:val="hybridMultilevel"/>
    <w:tmpl w:val="B6929FA6"/>
    <w:lvl w:tplc="041A000F" w:ilvl="0">
      <w:start w:val="1"/>
      <w:numFmt w:val="decimal"/>
      <w:lvlText w:val="%1."/>
      <w:lvlJc w:val="left"/>
      <w:pPr>
        <w:ind w:hanging="360" w:left="1080"/>
      </w:p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4AD35456"/>
    <w:multiLevelType w:val="hybridMultilevel"/>
    <w:tmpl w:val="B6929FA6"/>
    <w:lvl w:tplc="041A000F" w:ilvl="0">
      <w:start w:val="1"/>
      <w:numFmt w:val="decimal"/>
      <w:lvlText w:val="%1."/>
      <w:lvlJc w:val="left"/>
      <w:pPr>
        <w:ind w:hanging="360" w:left="1080"/>
      </w:p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
    <w:nsid w:val="5DF82FB1"/>
    <w:multiLevelType w:val="hybridMultilevel"/>
    <w:tmpl w:val="B6929FA6"/>
    <w:lvl w:tplc="041A000F" w:ilvl="0">
      <w:start w:val="1"/>
      <w:numFmt w:val="decimal"/>
      <w:lvlText w:val="%1."/>
      <w:lvlJc w:val="left"/>
      <w:pPr>
        <w:ind w:hanging="360" w:left="1080"/>
      </w:p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num w:numId="1">
    <w:abstractNumId w:val="0"/>
  </w:num>
  <w:num w:numId="2">
    <w:abstractNumId w:val="3"/>
  </w:num>
  <w:num w:numId="3">
    <w:abstractNumId w:val="1"/>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E3A6E"/>
    <w:rsid w:val="00007DC8"/>
    <w:rsid w:val="000B1AE4"/>
    <w:rsid w:val="0015645C"/>
    <w:rsid w:val="001B55EA"/>
    <w:rsid w:val="001C0646"/>
    <w:rsid w:val="001C6B43"/>
    <w:rsid w:val="00283809"/>
    <w:rsid w:val="002A6164"/>
    <w:rsid w:val="002D7583"/>
    <w:rsid w:val="0030413A"/>
    <w:rsid w:val="00341B62"/>
    <w:rsid w:val="003F5D58"/>
    <w:rsid w:val="00424FA1"/>
    <w:rsid w:val="00437C8D"/>
    <w:rsid w:val="00450EF8"/>
    <w:rsid w:val="00462590"/>
    <w:rsid w:val="004A0E50"/>
    <w:rsid w:val="004B72A9"/>
    <w:rsid w:val="004D61B5"/>
    <w:rsid w:val="005032E8"/>
    <w:rsid w:val="005151FF"/>
    <w:rsid w:val="005315D9"/>
    <w:rsid w:val="005D4769"/>
    <w:rsid w:val="005E49E6"/>
    <w:rsid w:val="005F7370"/>
    <w:rsid w:val="00660662"/>
    <w:rsid w:val="006630E6"/>
    <w:rsid w:val="006D37EF"/>
    <w:rsid w:val="006D7209"/>
    <w:rsid w:val="0072109C"/>
    <w:rsid w:val="007A5DAF"/>
    <w:rsid w:val="007B6B0F"/>
    <w:rsid w:val="007C5E77"/>
    <w:rsid w:val="007D64D3"/>
    <w:rsid w:val="00805EA0"/>
    <w:rsid w:val="0081698F"/>
    <w:rsid w:val="00846B97"/>
    <w:rsid w:val="00852BC6"/>
    <w:rsid w:val="008623C6"/>
    <w:rsid w:val="008C3B13"/>
    <w:rsid w:val="008D12F2"/>
    <w:rsid w:val="009357C1"/>
    <w:rsid w:val="00A05E59"/>
    <w:rsid w:val="00A66F5F"/>
    <w:rsid w:val="00A81191"/>
    <w:rsid w:val="00A97E67"/>
    <w:rsid w:val="00AB3F3B"/>
    <w:rsid w:val="00B67A9F"/>
    <w:rsid w:val="00B71151"/>
    <w:rsid w:val="00BD271E"/>
    <w:rsid w:val="00C53613"/>
    <w:rsid w:val="00CB121F"/>
    <w:rsid w:val="00CC4CC9"/>
    <w:rsid w:val="00CC5CD0"/>
    <w:rsid w:val="00D162A7"/>
    <w:rsid w:val="00D47A54"/>
    <w:rsid w:val="00D51262"/>
    <w:rsid w:val="00D92198"/>
    <w:rsid w:val="00DD686D"/>
    <w:rsid w:val="00DE0D50"/>
    <w:rsid w:val="00EA30C4"/>
    <w:rsid w:val="00EA3AF8"/>
    <w:rsid w:val="00EB07C2"/>
    <w:rsid w:val="00EE6B44"/>
    <w:rsid w:val="00F03F74"/>
    <w:rsid w:val="00F33CE5"/>
    <w:rsid w:val="00F45796"/>
    <w:rsid w:val="00F941E3"/>
    <w:rsid w:val="00FB0244"/>
    <w:rsid w:val="00FB67AB"/>
    <w:rsid w:val="00FC232F"/>
    <w:rsid w:val="00FD2EE3"/>
    <w:rsid w:val="00FE3A6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E3A6E"/>
    <w:rPr>
      <w:rFonts w:cs="Times New Roman" w:eastAsia="Times New Roman"/>
      <w:szCs w:val="24"/>
      <w:lang w:eastAsia="hr-HR"/>
    </w:rPr>
  </w:style>
  <w:style w:styleId="Naslov1" w:type="paragraph">
    <w:name w:val="heading 1"/>
    <w:basedOn w:val="Normal"/>
    <w:next w:val="Normal"/>
    <w:link w:val="Naslov1Char"/>
    <w:qFormat/>
    <w:rsid w:val="00FE3A6E"/>
    <w:pPr>
      <w:keepNext/>
      <w:jc w:val="center"/>
      <w:outlineLvl w:val="0"/>
    </w:pPr>
    <w:rPr>
      <w:rFonts w:cs="Courier New" w:hAnsi="Courier New" w:ascii="Courier New"/>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FE3A6E"/>
    <w:rPr>
      <w:rFonts w:cs="Courier New" w:eastAsia="Times New Roman" w:hAnsi="Courier New" w:ascii="Courier New"/>
      <w:b/>
      <w:bCs/>
      <w:szCs w:val="24"/>
      <w:lang w:eastAsia="hr-HR"/>
    </w:rPr>
  </w:style>
  <w:style w:styleId="Zaglavlje" w:type="paragraph">
    <w:name w:val="header"/>
    <w:basedOn w:val="Normal"/>
    <w:link w:val="ZaglavljeChar"/>
    <w:uiPriority w:val="99"/>
    <w:unhideWhenUsed/>
    <w:rsid w:val="008C3B13"/>
    <w:pPr>
      <w:tabs>
        <w:tab w:pos="4536" w:val="center"/>
        <w:tab w:pos="9072" w:val="right"/>
      </w:tabs>
    </w:pPr>
  </w:style>
  <w:style w:customStyle="true" w:styleId="ZaglavljeChar" w:type="character">
    <w:name w:val="Zaglavlje Char"/>
    <w:basedOn w:val="Zadanifontodlomka"/>
    <w:link w:val="Zaglavlje"/>
    <w:uiPriority w:val="99"/>
    <w:rsid w:val="008C3B13"/>
    <w:rPr>
      <w:rFonts w:cs="Times New Roman" w:eastAsia="Times New Roman"/>
      <w:szCs w:val="24"/>
      <w:lang w:eastAsia="hr-HR"/>
    </w:rPr>
  </w:style>
  <w:style w:styleId="Podnoje" w:type="paragraph">
    <w:name w:val="footer"/>
    <w:basedOn w:val="Normal"/>
    <w:link w:val="PodnojeChar"/>
    <w:uiPriority w:val="99"/>
    <w:unhideWhenUsed/>
    <w:rsid w:val="008C3B13"/>
    <w:pPr>
      <w:tabs>
        <w:tab w:pos="4536" w:val="center"/>
        <w:tab w:pos="9072" w:val="right"/>
      </w:tabs>
    </w:pPr>
  </w:style>
  <w:style w:customStyle="true" w:styleId="PodnojeChar" w:type="character">
    <w:name w:val="Podnožje Char"/>
    <w:basedOn w:val="Zadanifontodlomka"/>
    <w:link w:val="Podnoje"/>
    <w:uiPriority w:val="99"/>
    <w:rsid w:val="008C3B13"/>
    <w:rPr>
      <w:rFonts w:cs="Times New Roman" w:eastAsia="Times New Roman"/>
      <w:szCs w:val="24"/>
      <w:lang w:eastAsia="hr-HR"/>
    </w:rPr>
  </w:style>
  <w:style w:styleId="Tekstbalonia" w:type="paragraph">
    <w:name w:val="Balloon Text"/>
    <w:basedOn w:val="Normal"/>
    <w:link w:val="TekstbaloniaChar"/>
    <w:uiPriority w:val="99"/>
    <w:semiHidden/>
    <w:unhideWhenUsed/>
    <w:rsid w:val="00FC232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C232F"/>
    <w:rPr>
      <w:rFonts w:cs="Tahoma" w:eastAsia="Times New Roman" w:hAnsi="Tahoma" w:ascii="Tahoma"/>
      <w:sz w:val="16"/>
      <w:szCs w:val="16"/>
      <w:lang w:eastAsia="hr-HR"/>
    </w:rPr>
  </w:style>
  <w:style w:styleId="Odlomakpopisa" w:type="paragraph">
    <w:name w:val="List Paragraph"/>
    <w:basedOn w:val="Normal"/>
    <w:uiPriority w:val="34"/>
    <w:qFormat/>
    <w:rsid w:val="001B55EA"/>
    <w:pPr>
      <w:ind w:left="720"/>
      <w:contextualSpacing/>
    </w:pPr>
  </w:style>
  <w:style w:styleId="Tekstrezerviranogmjesta" w:type="character">
    <w:name w:val="Placeholder Text"/>
    <w:basedOn w:val="Zadanifontodlomka"/>
    <w:uiPriority w:val="99"/>
    <w:semiHidden/>
    <w:rsid w:val="007B6B0F"/>
    <w:rPr>
      <w:color w:val="808080"/>
      <w:bdr w:space="0" w:sz="0" w:color="auto" w:val="none"/>
      <w:shd w:fill="auto" w:color="auto" w:val="clear"/>
    </w:rPr>
  </w:style>
  <w:style w:customStyle="true" w:styleId="eSPISCCParagraphDefaultFont" w:type="character">
    <w:name w:val="eSPIS_CC_Paragraph Default Font"/>
    <w:basedOn w:val="Zadanifontodlomka"/>
    <w:rsid w:val="007B6B0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B6B0F"/>
    <w:rPr>
      <w:bdr w:space="0" w:sz="0" w:color="auto" w:val="none"/>
      <w:shd w:fill="FFFFCC" w:color="auto" w:val="clear"/>
      <w:lang w:val="hr-HR"/>
    </w:rPr>
  </w:style>
  <w:style w:customStyle="true" w:styleId="PozadinaSvijetloCrvena" w:type="character">
    <w:name w:val="Pozadina_SvijetloCrvena"/>
    <w:basedOn w:val="eSPISCCParagraphDefaultFont"/>
    <w:rsid w:val="007B6B0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B6B0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E3A6E"/>
    <w:rPr>
      <w:rFonts w:cs="Times New Roman" w:eastAsia="Times New Roman"/>
      <w:szCs w:val="24"/>
      <w:lang w:eastAsia="hr-HR"/>
    </w:rPr>
  </w:style>
  <w:style w:styleId="Naslov1" w:type="paragraph">
    <w:name w:val="heading 1"/>
    <w:basedOn w:val="Normal"/>
    <w:next w:val="Normal"/>
    <w:link w:val="Naslov1Char"/>
    <w:qFormat/>
    <w:rsid w:val="00FE3A6E"/>
    <w:pPr>
      <w:keepNext/>
      <w:jc w:val="center"/>
      <w:outlineLvl w:val="0"/>
    </w:pPr>
    <w:rPr>
      <w:rFonts w:ascii="Courier New" w:cs="Courier New" w:hAnsi="Courier New"/>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FE3A6E"/>
    <w:rPr>
      <w:rFonts w:ascii="Courier New" w:cs="Courier New" w:eastAsia="Times New Roman" w:hAnsi="Courier New"/>
      <w:b/>
      <w:bCs/>
      <w:szCs w:val="24"/>
      <w:lang w:eastAsia="hr-HR"/>
    </w:rPr>
  </w:style>
  <w:style w:styleId="Zaglavlje" w:type="paragraph">
    <w:name w:val="header"/>
    <w:basedOn w:val="Normal"/>
    <w:link w:val="ZaglavljeChar"/>
    <w:uiPriority w:val="99"/>
    <w:unhideWhenUsed/>
    <w:rsid w:val="008C3B13"/>
    <w:pPr>
      <w:tabs>
        <w:tab w:pos="4536" w:val="center"/>
        <w:tab w:pos="9072" w:val="right"/>
      </w:tabs>
    </w:pPr>
  </w:style>
  <w:style w:customStyle="1" w:styleId="ZaglavljeChar" w:type="character">
    <w:name w:val="Zaglavlje Char"/>
    <w:basedOn w:val="Zadanifontodlomka"/>
    <w:link w:val="Zaglavlje"/>
    <w:uiPriority w:val="99"/>
    <w:rsid w:val="008C3B13"/>
    <w:rPr>
      <w:rFonts w:cs="Times New Roman" w:eastAsia="Times New Roman"/>
      <w:szCs w:val="24"/>
      <w:lang w:eastAsia="hr-HR"/>
    </w:rPr>
  </w:style>
  <w:style w:styleId="Podnoje" w:type="paragraph">
    <w:name w:val="footer"/>
    <w:basedOn w:val="Normal"/>
    <w:link w:val="PodnojeChar"/>
    <w:uiPriority w:val="99"/>
    <w:unhideWhenUsed/>
    <w:rsid w:val="008C3B13"/>
    <w:pPr>
      <w:tabs>
        <w:tab w:pos="4536" w:val="center"/>
        <w:tab w:pos="9072" w:val="right"/>
      </w:tabs>
    </w:pPr>
  </w:style>
  <w:style w:customStyle="1" w:styleId="PodnojeChar" w:type="character">
    <w:name w:val="Podnožje Char"/>
    <w:basedOn w:val="Zadanifontodlomka"/>
    <w:link w:val="Podnoje"/>
    <w:uiPriority w:val="99"/>
    <w:rsid w:val="008C3B13"/>
    <w:rPr>
      <w:rFonts w:cs="Times New Roman" w:eastAsia="Times New Roman"/>
      <w:szCs w:val="24"/>
      <w:lang w:eastAsia="hr-HR"/>
    </w:rPr>
  </w:style>
  <w:style w:styleId="Tekstbalonia" w:type="paragraph">
    <w:name w:val="Balloon Text"/>
    <w:basedOn w:val="Normal"/>
    <w:link w:val="TekstbaloniaChar"/>
    <w:uiPriority w:val="99"/>
    <w:semiHidden/>
    <w:unhideWhenUsed/>
    <w:rsid w:val="00FC232F"/>
    <w:rPr>
      <w:rFonts w:ascii="Tahoma" w:cs="Tahoma" w:hAnsi="Tahoma"/>
      <w:sz w:val="16"/>
      <w:szCs w:val="16"/>
    </w:rPr>
  </w:style>
  <w:style w:customStyle="1" w:styleId="TekstbaloniaChar" w:type="character">
    <w:name w:val="Tekst balončića Char"/>
    <w:basedOn w:val="Zadanifontodlomka"/>
    <w:link w:val="Tekstbalonia"/>
    <w:uiPriority w:val="99"/>
    <w:semiHidden/>
    <w:rsid w:val="00FC232F"/>
    <w:rPr>
      <w:rFonts w:ascii="Tahoma" w:cs="Tahoma" w:eastAsia="Times New Roman" w:hAnsi="Tahoma"/>
      <w:sz w:val="16"/>
      <w:szCs w:val="16"/>
      <w:lang w:eastAsia="hr-HR"/>
    </w:rPr>
  </w:style>
  <w:style w:styleId="Odlomakpopisa" w:type="paragraph">
    <w:name w:val="List Paragraph"/>
    <w:basedOn w:val="Normal"/>
    <w:uiPriority w:val="34"/>
    <w:qFormat/>
    <w:rsid w:val="001B55EA"/>
    <w:pPr>
      <w:ind w:left="720"/>
      <w:contextualSpacing/>
    </w:pPr>
  </w:style>
  <w:style w:styleId="Tekstrezerviranogmjesta" w:type="character">
    <w:name w:val="Placeholder Text"/>
    <w:basedOn w:val="Zadanifontodlomka"/>
    <w:uiPriority w:val="99"/>
    <w:semiHidden/>
    <w:rsid w:val="007B6B0F"/>
    <w:rPr>
      <w:color w:val="808080"/>
      <w:bdr w:color="auto" w:space="0" w:sz="0" w:val="none"/>
      <w:shd w:color="auto" w:fill="auto" w:val="clear"/>
    </w:rPr>
  </w:style>
  <w:style w:customStyle="1" w:styleId="eSPISCCParagraphDefaultFont" w:type="character">
    <w:name w:val="eSPIS_CC_Paragraph Default Font"/>
    <w:basedOn w:val="Zadanifontodlomka"/>
    <w:rsid w:val="007B6B0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B6B0F"/>
    <w:rPr>
      <w:bdr w:color="auto" w:space="0" w:sz="0" w:val="none"/>
      <w:shd w:color="auto" w:fill="FFFFCC" w:val="clear"/>
      <w:lang w:val="hr-HR"/>
    </w:rPr>
  </w:style>
  <w:style w:customStyle="1" w:styleId="PozadinaSvijetloCrvena" w:type="character">
    <w:name w:val="Pozadina_SvijetloCrvena"/>
    <w:basedOn w:val="eSPISCCParagraphDefaultFont"/>
    <w:rsid w:val="007B6B0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B6B0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studenog 2015.</izvorni_sadrzaj>
    <derivirana_varijabla naziv="DomainObject.DatumDonosenjaOdluke_1">26.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Kraljić</izvorni_sadrzaj>
    <derivirana_varijabla naziv="DomainObject.DonositeljOdluke.Prezime_1">Kraljić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790</izvorni_sadrzaj>
    <derivirana_varijabla naziv="DomainObject.Predmet.Broj_1">790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travnja 2013.</izvorni_sadrzaj>
    <derivirana_varijabla naziv="DomainObject.Predmet.DatumOsnivanja_1">16.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POMOĆNI OMOT U REFERADI</izvorni_sadrzaj>
    <derivirana_varijabla naziv="DomainObject.Predmet.Opis_1">prijedlog za otvaranje  stečajnog postupka
POMOĆNI OMOT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St-790/2013</izvorni_sadrzaj>
    <derivirana_varijabla naziv="DomainObject.Predmet.OznakaBroj_1">St-790/2013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67. ST-165/13 -rješenje 9.4.13.
72.ST-797/2013, ST-1866/13</izvorni_sadrzaj>
    <derivirana_varijabla naziv="DomainObject.Predmet.PrimjedbaSuca_1">veza:
67. ST-165/13 -rješenje 9.4.13.
72.ST-797/2013, ST-1866/13</derivirana_varijabla>
  </DomainObject.Predmet.PrimjedbaSuca>
  <DomainObject.Predmet.PrimjedbaUpisnicara>
    <izvorni_sadrzaj/>
    <derivirana_varijabla naziv="DomainObject.Predmet.PrimjedbaUpisnicara_1"/>
  </DomainObject.Predmet.PrimjedbaUpisnicara>
  <DomainObject.Predmet.ProtustrankaFormated>
    <izvorni_sadrzaj>  EUROYACHTING d.o.o.</izvorni_sadrzaj>
    <derivirana_varijabla naziv="DomainObject.Predmet.ProtustrankaFormated_1">  EUROYACHTING d.o.o.</derivirana_varijabla>
  </DomainObject.Predmet.ProtustrankaFormated>
  <DomainObject.Predmet.ProtustrankaFormatedOIB>
    <izvorni_sadrzaj>  EUROYACHTING d.o.o., OIB 56804906735</izvorni_sadrzaj>
    <derivirana_varijabla naziv="DomainObject.Predmet.ProtustrankaFormatedOIB_1">  EUROYACHTING d.o.o., OIB 56804906735</derivirana_varijabla>
  </DomainObject.Predmet.ProtustrankaFormatedOIB>
  <DomainObject.Predmet.ProtustrankaFormatedWithAdress>
    <izvorni_sadrzaj> EUROYACHTING d.o.o., Ogrizovićeva 41, 10000 Zagreb</izvorni_sadrzaj>
    <derivirana_varijabla naziv="DomainObject.Predmet.ProtustrankaFormatedWithAdress_1"> EUROYACHTING d.o.o., Ogrizovićeva 41, 10000 Zagreb</derivirana_varijabla>
  </DomainObject.Predmet.ProtustrankaFormatedWithAdress>
  <DomainObject.Predmet.ProtustrankaFormatedWithAdressOIB>
    <izvorni_sadrzaj> EUROYACHTING d.o.o., OIB 56804906735, Ogrizovićeva 41, 10000 Zagreb</izvorni_sadrzaj>
    <derivirana_varijabla naziv="DomainObject.Predmet.ProtustrankaFormatedWithAdressOIB_1"> EUROYACHTING d.o.o., OIB 56804906735, Ogrizovićeva 41, 10000 Zagreb</derivirana_varijabla>
  </DomainObject.Predmet.ProtustrankaFormatedWithAdressOIB>
  <DomainObject.Predmet.ProtustrankaWithAdress>
    <izvorni_sadrzaj>EUROYACHTING d.o.o. Ogrizovićeva 41, 10000 Zagreb</izvorni_sadrzaj>
    <derivirana_varijabla naziv="DomainObject.Predmet.ProtustrankaWithAdress_1">EUROYACHTING d.o.o. Ogrizovićeva 41, 10000 Zagreb</derivirana_varijabla>
  </DomainObject.Predmet.ProtustrankaWithAdress>
  <DomainObject.Predmet.ProtustrankaWithAdressOIB>
    <izvorni_sadrzaj>EUROYACHTING d.o.o., OIB 56804906735, Ogrizovićeva 41, 10000 Zagreb</izvorni_sadrzaj>
    <derivirana_varijabla naziv="DomainObject.Predmet.ProtustrankaWithAdressOIB_1">EUROYACHTING d.o.o., OIB 56804906735, Ogrizovićeva 41, 10000 Zagreb</derivirana_varijabla>
  </DomainObject.Predmet.ProtustrankaWithAdressOIB>
  <DomainObject.Predmet.ProtustrankaNazivFormated>
    <izvorni_sadrzaj>EUROYACHTING d.o.o.</izvorni_sadrzaj>
    <derivirana_varijabla naziv="DomainObject.Predmet.ProtustrankaNazivFormated_1">EUROYACHTING d.o.o.</derivirana_varijabla>
  </DomainObject.Predmet.ProtustrankaNazivFormated>
  <DomainObject.Predmet.ProtustrankaNazivFormatedOIB>
    <izvorni_sadrzaj>EUROYACHTING d.o.o., OIB 56804906735</izvorni_sadrzaj>
    <derivirana_varijabla naziv="DomainObject.Predmet.ProtustrankaNazivFormatedOIB_1">EUROYACHTING d.o.o., OIB 56804906735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31.St - N. Kraljić</izvorni_sadrzaj>
    <derivirana_varijabla naziv="DomainObject.Predmet.Referada.Naziv_1">31.St - N. Kraljić</derivirana_varijabla>
  </DomainObject.Predmet.Referada.Naziv>
  <DomainObject.Predmet.Referada.Oznaka>
    <izvorni_sadrzaj>31. St</izvorni_sadrzaj>
    <derivirana_varijabla naziv="DomainObject.Predmet.Referada.Oznaka_1">31. 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Nada Kraljić</izvorni_sadrzaj>
    <derivirana_varijabla naziv="DomainObject.Predmet.Referada.Sudac_1">Nada Kraljić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EUROYACHTING d.o.o.; Hrvatske vode, pravna osoba za upravljanje vodama; VODOOPSKRBA I ODVODNJA, društvo s ograničenom odgovornošću; Siniša Momčilović; ODRŽAVANJE I IZGRADNJA POGONA d.o.o. za proizvodnju, trgovinu i usluge;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SREĆKO RAZUMOVIĆ; MLAENA KALUĐER; ANKICA JUKIĆ; TOMISLAV PETRINEC; Luana Vozila Bajić; BORIS BERTINA; IVAN NOVOSEL; HRVOJE KALUĐER; Antun Ćurković; JURICA KRIŽANIĆ; Nazar Sturko; MIRJANA STANIĆ; STEN-EX društvo s ograničenom odgovornošću za trgovinu i usluge; Mladen Bajić; Ivan Juriša; NADA BARINIĆ; MARTIN BOŽIĆ; VJEKOSLAV VRANIČIĆ; Krunoslav Sabljak; Vesna Habus; KRISTINA JAMBRUŠIĆ PETEK; HRVOJE LESKOVAR; DARIA ŽUNIĆ; JOSIP VUKOVIĆ-SISAK;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BLITZ vl. Tamara Baničević; BORIS BOBOK; DARIO LOKAS; KRSITINA PRŠA; Josip Gačar; TOMEX društvo za proizvodnju, trgovinu i usluge s ograničenom odgovornošću; TOMISLAV HORVAT; KARLO KRPAN; JADRANKA MUSTAČ; Katarina Pstrocki; Ivan Donđivić; Josip Balić; Janko Novosel; IVAN GRZELA; MIRJANA BRALA; MARKO VINCEK; LORSEL STROJEVI društvo s ograničenom odgovornošću za trgovinu i usluge; MISLAV KRALJEVIĆ; MARIJA KRISTINA ŠUMERA; ROBERT ŽUNIĆ; GORAN KOVAČIĆ; MILICA GALIĆ; JOSIP VUKOVIĆ-ZAGREB; MAL KONZALTING društvo s ograničenom odgovornošću za poslovne usluge; ANICA STNKOVIĆ; ANA TOMAC (Virovitica); PATRUELIS d.o.o. za trgovinu i usluge;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IGOR KUJUNDŽIĆ; NENSI ŠARIĆ; DEJAN BENIĆ; TOMISLAV MIRKOVIĆ; ANDREA GENERALIĆ; KREŠO KOKOŠKA</izvorni_sadrzaj>
    <derivirana_varijabla naziv="DomainObject.Predmet.StrankaFormated_1">  EUROYACHTING d.o.o.; Hrvatske vode, pravna osoba za upravljanje vodama; VODOOPSKRBA I ODVODNJA, društvo s ograničenom odgovornošću; Siniša Momčilović; ODRŽAVANJE I IZGRADNJA POGONA d.o.o. za proizvodnju, trgovinu i usluge;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SREĆKO RAZUMOVIĆ; MLAENA KALUĐER; ANKICA JUKIĆ; TOMISLAV PETRINEC; Luana Vozila Bajić; BORIS BERTINA; IVAN NOVOSEL; HRVOJE KALUĐER; Antun Ćurković; JURICA KRIŽANIĆ; Nazar Sturko; MIRJANA STANIĆ; STEN-EX društvo s ograničenom odgovornošću za trgovinu i usluge; Mladen Bajić; Ivan Juriša; NADA BARINIĆ; MARTIN BOŽIĆ; VJEKOSLAV VRANIČIĆ; Krunoslav Sabljak; Vesna Habus; KRISTINA JAMBRUŠIĆ PETEK; HRVOJE LESKOVAR; DARIA ŽUNIĆ; JOSIP VUKOVIĆ-SISAK;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BLITZ vl. Tamara Baničević; BORIS BOBOK; DARIO LOKAS; KRSITINA PRŠA; Josip Gačar; TOMEX društvo za proizvodnju, trgovinu i usluge s ograničenom odgovornošću; TOMISLAV HORVAT; KARLO KRPAN; JADRANKA MUSTAČ; Katarina Pstrocki; Ivan Donđivić; Josip Balić; Janko Novosel; IVAN GRZELA; MIRJANA BRALA; MARKO VINCEK; LORSEL STROJEVI društvo s ograničenom odgovornošću za trgovinu i usluge; MISLAV KRALJEVIĆ; MARIJA KRISTINA ŠUMERA; ROBERT ŽUNIĆ; GORAN KOVAČIĆ; MILICA GALIĆ; JOSIP VUKOVIĆ-ZAGREB; MAL KONZALTING društvo s ograničenom odgovornošću za poslovne usluge; ANICA STNKOVIĆ; ANA TOMAC (Virovitica); PATRUELIS d.o.o. za trgovinu i usluge;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IGOR KUJUNDŽIĆ; NENSI ŠARIĆ; DEJAN BENIĆ; TOMISLAV MIRKOVIĆ; ANDREA GENERALIĆ; KREŠO KOKOŠKA</derivirana_varijabla>
  </DomainObject.Predmet.StrankaFormated>
  <DomainObject.Predmet.StrankaFormatedOIB>
    <izvorni_sadrzaj>  EUROYACHTING d.o.o., OIB 56804906735; Hrvatske vode, pravna osoba za upravljanje vodama, OIB 28921383001; VODOOPSKRBA I ODVODNJA, društvo s ograničenom odgovornošću; Siniša Momčilović, OIB 07277975971; ODRŽAVANJE I IZGRADNJA POGONA d.o.o. za proizvodnju, trgovinu i usluge, OIB 37154625188; GORAN CREPULJA; Zoran Marin, OIB 98879466267; Josip Kaleb, OIB 36664247611; Maroje Baničević, OIB 47699335467; RAJKO MAGDALENC; HRVOJE PULJIĆ; PETRA PLAZONIĆ; NATALIJA PSTROCKI; Hrvoje Jambrović, OIB 15958176332; Silvio Dolenac, OIB 35234198778; IVONA ŠAKER; Krešimir Vlašić, OIB 47197830380; IRENA WEIGAND; MLADEN HANŽEK; STJEPAN STOJAKOVIĆ; DRAGAN JOSIPOVIĆ; Ivana Matić, OIB 59931978050; Martin König, OIB 97298467665; Martina Špoljarić, OIB 30456186741; SREĆKO RAZUMOVIĆ; MLAENA KALUĐER; ANKICA JUKIĆ; TOMISLAV PETRINEC; Luana Vozila Bajić, OIB 38168737814; BORIS BERTINA; IVAN NOVOSEL; HRVOJE KALUĐER; Antun Ćurković, OIB 93050909375; JURICA KRIŽANIĆ; Nazar Sturko, OIB 39566107604; MIRJANA STANIĆ; STEN-EX društvo s ograničenom odgovornošću za trgovinu i usluge, OIB 93780456409; Mladen Bajić, OIB 32807048584; Ivan Juriša, OIB 78121123446; NADA BARINIĆ; MARTIN BOŽIĆ; VJEKOSLAV VRANIČIĆ; Krunoslav Sabljak, OIB 06041129051; Vesna Habus, OIB 24777775641; KRISTINA JAMBRUŠIĆ PETEK; HRVOJE LESKOVAR; DARIA ŽUNIĆ; JOSIP VUKOVIĆ-SISAK; BORIS SUBOTA; Jelena Vrbanec, OIB 54281391113; VEDRAN ČULJAK; MARIO JURKOVIĆ; HRVOJE KORDIĆ; MARJANA ŽUPAN; ANA BENIĆ; ZORAN KUZMINOVIĆ; ANTE JOVIĆ; MARTINA KNJEŽEVIĆ; RENATA KNJEŽEVIĆ; DENIS ŠIMUNIĆ; ANA MARIJA VOLARIĆ; ANA KLARICA ČIRJAK; ROMAN VUKOJA; DAMIR JUGOVIĆ; MARIO ŽULJ; MAJA ŽULJ; Ivan Crnković, OIB 42463391282; BRANIMIR GRABIĆ; VEDRANA VUKOVIĆ; EDIS ŠABANI; ZVONIMIR BURILOVIĆ; SANJA UŽAR; MARIJA ŠIPRAK; NENAD PEJNOVIĆ; IVAN ORŠOLIĆ; ŽELJKO KRANJČEC; ELVIRA BALJAK; KRUNOSLAV ŠIMANOVIĆ; SAŠA PSTROCKI; VEDRANKO BULIĆ; IRENA KOŽIĆ; Igor Krpanić, OIB 95992641464; Domagoj Jendriš, OIB 43053726637; LJERKA BAJS; DRAŽEN JERKOVIĆ; Milenko Šekerija, OIB 20291953923; Danijel Kunkić, OIB 76472387395; DRAGO I RUŽICA IKIĆ; HRVOJE KAVELJEVIĆ; ŽEJKO MIJIĆ; ANAMARIJA ŠUMERA-MARIJA KRISTINA ŠUMERA; ADRIANNA JANDRANKA MRZLJAK; BOŽENA DONĐIVIĆ; MARIO MARTIĆ; MLADEN MENDEŠ; Tajana Zrinščak, OIB 96426599108;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OIB 45304906374; BLITZ vl. Tamara Baničević, OIB 54614101581; BORIS BOBOK; DARIO LOKAS; KRSITINA PRŠA; Josip Gačar, OIB 64549346058; TOMEX društvo za proizvodnju, trgovinu i usluge s ograničenom odgovornošću, OIB 30816030994; TOMISLAV HORVAT; KARLO KRPAN; JADRANKA MUSTAČ; Katarina Pstrocki, OIB 05573616353; Ivan Donđivić, OIB 12547368752; Josip Balić; Janko Novosel; IVAN GRZELA; MIRJANA BRALA; MARKO VINCEK; LORSEL STROJEVI društvo s ograničenom odgovornošću za trgovinu i usluge, OIB 72258017777; MISLAV KRALJEVIĆ; MARIJA KRISTINA ŠUMERA; ROBERT ŽUNIĆ; GORAN KOVAČIĆ; MILICA GALIĆ; JOSIP VUKOVIĆ-ZAGREB; MAL KONZALTING društvo s ograničenom odgovornošću za poslovne usluge, OIB 82912633350; ANICA STNKOVIĆ; ANA TOMAC (Virovitica); PATRUELIS d.o.o. za trgovinu i usluge, OIB 70733226778;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OIB 42745287505; IGOR KUJUNDŽIĆ; NENSI ŠARIĆ; DEJAN BENIĆ; TOMISLAV MIRKOVIĆ; ANDREA GENERALIĆ; KREŠO KOKOŠKA</izvorni_sadrzaj>
    <derivirana_varijabla naziv="DomainObject.Predmet.StrankaFormatedOIB_1">  EUROYACHTING d.o.o., OIB 56804906735; Hrvatske vode, pravna osoba za upravljanje vodama, OIB 28921383001; VODOOPSKRBA I ODVODNJA, društvo s ograničenom odgovornošću; Siniša Momčilović, OIB 07277975971; ODRŽAVANJE I IZGRADNJA POGONA d.o.o. za proizvodnju, trgovinu i usluge, OIB 37154625188; GORAN CREPULJA; Zoran Marin, OIB 98879466267; Josip Kaleb, OIB 36664247611; Maroje Baničević, OIB 47699335467; RAJKO MAGDALENC; HRVOJE PULJIĆ; PETRA PLAZONIĆ; NATALIJA PSTROCKI; Hrvoje Jambrović, OIB 15958176332; Silvio Dolenac, OIB 35234198778; IVONA ŠAKER; Krešimir Vlašić, OIB 47197830380; IRENA WEIGAND; MLADEN HANŽEK; STJEPAN STOJAKOVIĆ; DRAGAN JOSIPOVIĆ; Ivana Matić, OIB 59931978050; Martin König, OIB 97298467665; Martina Špoljarić, OIB 30456186741; SREĆKO RAZUMOVIĆ; MLAENA KALUĐER; ANKICA JUKIĆ; TOMISLAV PETRINEC; Luana Vozila Bajić, OIB 38168737814; BORIS BERTINA; IVAN NOVOSEL; HRVOJE KALUĐER; Antun Ćurković, OIB 93050909375; JURICA KRIŽANIĆ; Nazar Sturko, OIB 39566107604; MIRJANA STANIĆ; STEN-EX društvo s ograničenom odgovornošću za trgovinu i usluge, OIB 93780456409; Mladen Bajić, OIB 32807048584; Ivan Juriša, OIB 78121123446; NADA BARINIĆ; MARTIN BOŽIĆ; VJEKOSLAV VRANIČIĆ; Krunoslav Sabljak, OIB 06041129051; Vesna Habus, OIB 24777775641; KRISTINA JAMBRUŠIĆ PETEK; HRVOJE LESKOVAR; DARIA ŽUNIĆ; JOSIP VUKOVIĆ-SISAK; BORIS SUBOTA; Jelena Vrbanec, OIB 54281391113; VEDRAN ČULJAK; MARIO JURKOVIĆ; HRVOJE KORDIĆ; MARJANA ŽUPAN; ANA BENIĆ; ZORAN KUZMINOVIĆ; ANTE JOVIĆ; MARTINA KNJEŽEVIĆ; RENATA KNJEŽEVIĆ; DENIS ŠIMUNIĆ; ANA MARIJA VOLARIĆ; ANA KLARICA ČIRJAK; ROMAN VUKOJA; DAMIR JUGOVIĆ; MARIO ŽULJ; MAJA ŽULJ; Ivan Crnković, OIB 42463391282; BRANIMIR GRABIĆ; VEDRANA VUKOVIĆ; EDIS ŠABANI; ZVONIMIR BURILOVIĆ; SANJA UŽAR; MARIJA ŠIPRAK; NENAD PEJNOVIĆ; IVAN ORŠOLIĆ; ŽELJKO KRANJČEC; ELVIRA BALJAK; KRUNOSLAV ŠIMANOVIĆ; SAŠA PSTROCKI; VEDRANKO BULIĆ; IRENA KOŽIĆ; Igor Krpanić, OIB 95992641464; Domagoj Jendriš, OIB 43053726637; LJERKA BAJS; DRAŽEN JERKOVIĆ; Milenko Šekerija, OIB 20291953923; Danijel Kunkić, OIB 76472387395; DRAGO I RUŽICA IKIĆ; HRVOJE KAVELJEVIĆ; ŽEJKO MIJIĆ; ANAMARIJA ŠUMERA-MARIJA KRISTINA ŠUMERA; ADRIANNA JANDRANKA MRZLJAK; BOŽENA DONĐIVIĆ; MARIO MARTIĆ; MLADEN MENDEŠ; Tajana Zrinščak, OIB 96426599108;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OIB 45304906374; BLITZ vl. Tamara Baničević, OIB 54614101581; BORIS BOBOK; DARIO LOKAS; KRSITINA PRŠA; Josip Gačar, OIB 64549346058; TOMEX društvo za proizvodnju, trgovinu i usluge s ograničenom odgovornošću, OIB 30816030994; TOMISLAV HORVAT; KARLO KRPAN; JADRANKA MUSTAČ; Katarina Pstrocki, OIB 05573616353; Ivan Donđivić, OIB 12547368752; Josip Balić; Janko Novosel; IVAN GRZELA; MIRJANA BRALA; MARKO VINCEK; LORSEL STROJEVI društvo s ograničenom odgovornošću za trgovinu i usluge, OIB 72258017777; MISLAV KRALJEVIĆ; MARIJA KRISTINA ŠUMERA; ROBERT ŽUNIĆ; GORAN KOVAČIĆ; MILICA GALIĆ; JOSIP VUKOVIĆ-ZAGREB; MAL KONZALTING društvo s ograničenom odgovornošću za poslovne usluge, OIB 82912633350; ANICA STNKOVIĆ; ANA TOMAC (Virovitica); PATRUELIS d.o.o. za trgovinu i usluge, OIB 70733226778;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OIB 42745287505; IGOR KUJUNDŽIĆ; NENSI ŠARIĆ; DEJAN BENIĆ; TOMISLAV MIRKOVIĆ; ANDREA GENERALIĆ; KREŠO KOKOŠKA</derivirana_varijabla>
  </DomainObject.Predmet.StrankaFormatedOIB>
  <DomainObject.Predmet.StrankaFormatedWithAdress>
    <izvorni_sadrzaj> EUROYACHTING d.o.o., Ogrizovićeva 41, 10000 Zagreb; Hrvatske vode, pravna osoba za upravljanje vodama, Grada Vukovara 220, Zagreb; VODOOPSKRBA I ODVODNJA, društvo s ograničenom odgovornošću, Folnegovićeva 1, Zagreb; Siniša Momčilović, Savska Opatovina 28, 10000 Zagreb; ODRŽAVANJE I IZGRADNJA POGONA d.o.o. za proizvodnju, trgovinu i usluge, Savska opatovina 34, Zagreb; GORAN CREPULJA; Zoran Marin, Petra Svačića 99, 22320 Drniš; Josip Kaleb, LANIŠTE 22/IV, 10000 Metković; Maroje Baničević, Lujaci 5, 20235 Orašac; RAJKO MAGDALENC; HRVOJE PULJIĆ; PETRA PLAZONIĆ;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Kralja Tomislava 11, 31551 Belišće; SREĆKO RAZUMOVIĆ; MLAENA KALUĐER; ANKICA JUKIĆ; TOMISLAV PETRINEC; Luana Vozila Bajić, Antuna Šoljana 7, 10000 Zagreb; BORIS BERTINA; IVAN NOVOSEL; HRVOJE KALUĐER; Antun Ćurković, D. Gervaisa 42, 10000 Zagreb; JURICA KRIŽANIĆ; Nazar Sturko, Ulica Ferde Livadića 6, 10290 Zaprešić; MIRJANA STANIĆ; STEN-EX društvo s ograničenom odgovornošću za trgovinu i usluge, Dr. Franje Tuđmana 93, 10431 Sveta Nedelja; Mladen Bajić, Antuna Šoljana 7, 10000 Zagreb; Ivan Juriša, Plješevička 73, 31000 Osijek; NADA BARINIĆ; MARTIN BOŽIĆ; VJEKOSLAV VRANIČIĆ; Krunoslav Sabljak, Savska Opatovina 32, 10000 Zagreb; Vesna Habus, Cvetković 189, 10450 Cvetković; KRISTINA JAMBRUŠIĆ PETEK; HRVOJE LESKOVAR; DARIA ŽUNIĆ; JOSIP VUKOVIĆ-SISAK; BORIS SUBOTA; Jelena Vrbanec,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Jukinačka Ulica 127, 44400 Glina; BRANIMIR GRABIĆ; VEDRANA VUKOVIĆ; EDIS ŠABANI; ZVONIMIR BURILOVIĆ; SANJA UŽAR; MARIJA ŠIPRAK; NENAD PEJNOVIĆ; IVAN ORŠOLIĆ; ŽELJKO KRANJČEC; ELVIRA BALJAK; KRUNOSLAV ŠIMANOVIĆ; SAŠA PSTROCKI; VEDRANKO BULIĆ; IRENA KOŽIĆ; Igor Krpanić, Omladinska 12, 10370 Velika Ostrna; Domagoj Jendriš, Kredarička 1c, 10000 Zagreb; LJERKA BAJS; DRAŽEN JERKOVIĆ; Milenko Šekerija, Hrvatskih Žrtava 23, 21220 Seget Donji; Danijel Kunkić, Malešnica 14, 10000 Zagreb; DRAGO I RUŽICA IKIĆ; HRVOJE KAVELJEVIĆ; ŽEJKO MIJIĆ; ANAMARIJA ŠUMERA-MARIJA KRISTINA ŠUMERA; ADRIANNA JANDRANKA MRZLJAK; BOŽENA DONĐIVIĆ; MARIO MARTIĆ; MLADEN MENDEŠ; Tajana Zrinščak,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Palmotićeva 19, Zagreb; BLITZ vl. Tamara Baničević; BORIS BOBOK; DARIO LOKAS; KRSITINA PRŠA; Josip Gačar, Lanište 10b, 10000 Zagreb; TOMEX društvo za proizvodnju, trgovinu i usluge s ograničenom odgovornošću, Kralja Tomislava 20, 43270 Veliki Grđevac; TOMISLAV HORVAT; KARLO KRPAN; JADRANKA MUSTAČ; Katarina Pstrocki, Savska Opatovina 32, 10000 Zagreb; Ivan Donđivić, Supetarska 8, 10000 Zagreb; Josip Balić; Janko Novosel; IVAN GRZELA; MIRJANA BRALA; MARKO VINCEK; LORSEL STROJEVI društvo s ograničenom odgovornošću za trgovinu i usluge, Savska opatovina 32, Zagreb; MISLAV KRALJEVIĆ; MARIJA KRISTINA ŠUMERA; ROBERT ŽUNIĆ; GORAN KOVAČIĆ; MILICA GALIĆ; JOSIP VUKOVIĆ-ZAGREB; MAL KONZALTING društvo s ograničenom odgovornošću za poslovne usluge, S.S. Kranjčevića 11, 44000 Sisak; ANICA STNKOVIĆ; ANA TOMAC (Virovitica); PATRUELIS d.o.o. za trgovinu i usluge, Fallerovo šetalište 2, Zagreb;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Kobljani 4, 23450 Kruševo; IGOR KUJUNDŽIĆ; NENSI ŠARIĆ; DEJAN BENIĆ; TOMISLAV MIRKOVIĆ; ANDREA GENERALIĆ; KREŠO KOKOŠKA</izvorni_sadrzaj>
    <derivirana_varijabla naziv="DomainObject.Predmet.StrankaFormatedWithAdress_1"> EUROYACHTING d.o.o., Ogrizovićeva 41, 10000 Zagreb; Hrvatske vode, pravna osoba za upravljanje vodama, Grada Vukovara 220, Zagreb; VODOOPSKRBA I ODVODNJA, društvo s ograničenom odgovornošću, Folnegovićeva 1, Zagreb; Siniša Momčilović, Savska Opatovina 28, 10000 Zagreb; ODRŽAVANJE I IZGRADNJA POGONA d.o.o. za proizvodnju, trgovinu i usluge, Savska opatovina 34, Zagreb; GORAN CREPULJA; Zoran Marin, Petra Svačića 99, 22320 Drniš; Josip Kaleb, LANIŠTE 22/IV, 10000 Metković; Maroje Baničević, Lujaci 5, 20235 Orašac; RAJKO MAGDALENC; HRVOJE PULJIĆ; PETRA PLAZONIĆ;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Kralja Tomislava 11, 31551 Belišće; SREĆKO RAZUMOVIĆ; MLAENA KALUĐER; ANKICA JUKIĆ; TOMISLAV PETRINEC; Luana Vozila Bajić, Antuna Šoljana 7, 10000 Zagreb; BORIS BERTINA; IVAN NOVOSEL; HRVOJE KALUĐER; Antun Ćurković, D. Gervaisa 42, 10000 Zagreb; JURICA KRIŽANIĆ; Nazar Sturko, Ulica Ferde Livadića 6, 10290 Zaprešić; MIRJANA STANIĆ; STEN-EX društvo s ograničenom odgovornošću za trgovinu i usluge, Dr. Franje Tuđmana 93, 10431 Sveta Nedelja; Mladen Bajić, Antuna Šoljana 7, 10000 Zagreb; Ivan Juriša, Plješevička 73, 31000 Osijek; NADA BARINIĆ; MARTIN BOŽIĆ; VJEKOSLAV VRANIČIĆ; Krunoslav Sabljak, Savska Opatovina 32, 10000 Zagreb; Vesna Habus, Cvetković 189, 10450 Cvetković; KRISTINA JAMBRUŠIĆ PETEK; HRVOJE LESKOVAR; DARIA ŽUNIĆ; JOSIP VUKOVIĆ-SISAK; BORIS SUBOTA; Jelena Vrbanec,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Jukinačka Ulica 127, 44400 Glina; BRANIMIR GRABIĆ; VEDRANA VUKOVIĆ; EDIS ŠABANI; ZVONIMIR BURILOVIĆ; SANJA UŽAR; MARIJA ŠIPRAK; NENAD PEJNOVIĆ; IVAN ORŠOLIĆ; ŽELJKO KRANJČEC; ELVIRA BALJAK; KRUNOSLAV ŠIMANOVIĆ; SAŠA PSTROCKI; VEDRANKO BULIĆ; IRENA KOŽIĆ; Igor Krpanić, Omladinska 12, 10370 Velika Ostrna; Domagoj Jendriš, Kredarička 1c, 10000 Zagreb; LJERKA BAJS; DRAŽEN JERKOVIĆ; Milenko Šekerija, Hrvatskih Žrtava 23, 21220 Seget Donji; Danijel Kunkić, Malešnica 14, 10000 Zagreb; DRAGO I RUŽICA IKIĆ; HRVOJE KAVELJEVIĆ; ŽEJKO MIJIĆ; ANAMARIJA ŠUMERA-MARIJA KRISTINA ŠUMERA; ADRIANNA JANDRANKA MRZLJAK; BOŽENA DONĐIVIĆ; MARIO MARTIĆ; MLADEN MENDEŠ; Tajana Zrinščak,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Palmotićeva 19, Zagreb; BLITZ vl. Tamara Baničević; BORIS BOBOK; DARIO LOKAS; KRSITINA PRŠA; Josip Gačar, Lanište 10b, 10000 Zagreb; TOMEX društvo za proizvodnju, trgovinu i usluge s ograničenom odgovornošću, Kralja Tomislava 20, 43270 Veliki Grđevac; TOMISLAV HORVAT; KARLO KRPAN; JADRANKA MUSTAČ; Katarina Pstrocki, Savska Opatovina 32, 10000 Zagreb; Ivan Donđivić, Supetarska 8, 10000 Zagreb; Josip Balić; Janko Novosel; IVAN GRZELA; MIRJANA BRALA; MARKO VINCEK; LORSEL STROJEVI društvo s ograničenom odgovornošću za trgovinu i usluge, Savska opatovina 32, Zagreb; MISLAV KRALJEVIĆ; MARIJA KRISTINA ŠUMERA; ROBERT ŽUNIĆ; GORAN KOVAČIĆ; MILICA GALIĆ; JOSIP VUKOVIĆ-ZAGREB; MAL KONZALTING društvo s ograničenom odgovornošću za poslovne usluge, S.S. Kranjčevića 11, 44000 Sisak; ANICA STNKOVIĆ; ANA TOMAC (Virovitica); PATRUELIS d.o.o. za trgovinu i usluge, Fallerovo šetalište 2, Zagreb;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Kobljani 4, 23450 Kruševo; IGOR KUJUNDŽIĆ; NENSI ŠARIĆ; DEJAN BENIĆ; TOMISLAV MIRKOVIĆ; ANDREA GENERALIĆ; KREŠO KOKOŠKA</derivirana_varijabla>
  </DomainObject.Predmet.StrankaFormatedWithAdress>
  <DomainObject.Predmet.StrankaFormatedWithAdressOIB>
    <izvorni_sadrzaj> EUROYACHTING d.o.o., OIB 56804906735, Ogrizovićeva 41, 10000 Zagreb; Hrvatske vode, pravna osoba za upravljanje vodama, OIB 28921383001, Grada Vukovara 220, Zagreb; VODOOPSKRBA I ODVODNJA, društvo s ograničenom odgovornošću, Folnegovićeva 1, Zagreb; Siniša Momčilović, OIB 07277975971, Savska Opatovina 28, 10000 Zagreb; ODRŽAVANJE I IZGRADNJA POGONA d.o.o. za proizvodnju, trgovinu i usluge, OIB 37154625188, Savska opatovina 34, Zagreb; GORAN CREPULJA; Zoran Marin, OIB 98879466267, Petra Svačića 99, 22320 Drniš; Josip Kaleb, OIB 36664247611, LANIŠTE 22/IV, 10000 Metković; Maroje Baničević, OIB 47699335467, Lujaci 5, 20235 Orašac; RAJKO MAGDALENC; HRVOJE PULJIĆ; PETRA PLAZONIĆ; NATALIJA PSTROCKI; Hrvoje Jambrović, OIB 15958176332, Savska Opatovina 28, 10000 Zagreb; Silvio Dolenac, OIB 35234198778, Zapoljska 20, 10000 Zagreb; IVONA ŠAKER; Krešimir Vlašić, OIB 47197830380, Savska 8, 10434 Strmec; IRENA WEIGAND; MLADEN HANŽEK; STJEPAN STOJAKOVIĆ; DRAGAN JOSIPOVIĆ; Ivana Matić, OIB 59931978050, Plješevička 73, 31000 Osijek; Martin König, OIB 97298467665, Ferenščica I. 59, 10000 Zagreb; Martina Špoljarić, OIB 30456186741, Kralja Tomislava 11, 31551 Belišće; SREĆKO RAZUMOVIĆ; MLAENA KALUĐER; ANKICA JUKIĆ; TOMISLAV PETRINEC; Luana Vozila Bajić, OIB 38168737814, Antuna Šoljana 7, 10000 Zagreb; BORIS BERTINA; IVAN NOVOSEL; HRVOJE KALUĐER; Antun Ćurković, OIB 93050909375, D. Gervaisa 42, 10000 Zagreb; JURICA KRIŽANIĆ; Nazar Sturko, OIB 39566107604, Ulica Ferde Livadića 6, 10290 Zaprešić; MIRJANA STANIĆ; STEN-EX društvo s ograničenom odgovornošću za trgovinu i usluge, OIB 93780456409, Dr. Franje Tuđmana 93, 10431 Sveta Nedelja; Mladen Bajić, OIB 32807048584, Antuna Šoljana 7, 10000 Zagreb; Ivan Juriša, OIB 78121123446, Plješevička 73, 31000 Osijek; NADA BARINIĆ; MARTIN BOŽIĆ; VJEKOSLAV VRANIČIĆ; Krunoslav Sabljak, OIB 06041129051, Savska Opatovina 32, 10000 Zagreb; Vesna Habus, OIB 24777775641, Cvetković 189, 10450 Cvetković; KRISTINA JAMBRUŠIĆ PETEK; HRVOJE LESKOVAR; DARIA ŽUNIĆ; JOSIP VUKOVIĆ-SISAK; BORIS SUBOTA; Jelena Vrbanec, OIB 54281391113,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OIB 42463391282, Jukinačka Ulica 127, 44400 Glina; BRANIMIR GRABIĆ; VEDRANA VUKOVIĆ; EDIS ŠABANI; ZVONIMIR BURILOVIĆ; SANJA UŽAR; MARIJA ŠIPRAK; NENAD PEJNOVIĆ; IVAN ORŠOLIĆ; ŽELJKO KRANJČEC; ELVIRA BALJAK; KRUNOSLAV ŠIMANOVIĆ; SAŠA PSTROCKI; VEDRANKO BULIĆ; IRENA KOŽIĆ; Igor Krpanić, OIB 95992641464, Omladinska 12, 10370 Velika Ostrna; Domagoj Jendriš, OIB 43053726637, Kredarička 1c, 10000 Zagreb; LJERKA BAJS; DRAŽEN JERKOVIĆ; Milenko Šekerija, OIB 20291953923, Hrvatskih Žrtava 23, 21220 Seget Donji; Danijel Kunkić, OIB 76472387395, Malešnica 14, 10000 Zagreb; DRAGO I RUŽICA IKIĆ; HRVOJE KAVELJEVIĆ; ŽEJKO MIJIĆ; ANAMARIJA ŠUMERA-MARIJA KRISTINA ŠUMERA; ADRIANNA JANDRANKA MRZLJAK; BOŽENA DONĐIVIĆ; MARIO MARTIĆ; MLADEN MENDEŠ; Tajana Zrinščak, OIB 96426599108,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OIB 45304906374, Palmotićeva 19, Zagreb; BLITZ vl. Tamara Baničević, OIB 54614101581; BORIS BOBOK; DARIO LOKAS; KRSITINA PRŠA; Josip Gačar, OIB 64549346058, Lanište 10b, 10000 Zagreb; TOMEX društvo za proizvodnju, trgovinu i usluge s ograničenom odgovornošću, OIB 30816030994, Kralja Tomislava 20, 43270 Veliki Grđevac; TOMISLAV HORVAT; KARLO KRPAN; JADRANKA MUSTAČ; Katarina Pstrocki, OIB 05573616353, Savska Opatovina 32, 10000 Zagreb; Ivan Donđivić, OIB 12547368752, Supetarska 8, 10000 Zagreb; Josip Balić; Janko Novosel; IVAN GRZELA; MIRJANA BRALA; MARKO VINCEK; LORSEL STROJEVI društvo s ograničenom odgovornošću za trgovinu i usluge, OIB 72258017777, Savska opatovina 32, Zagreb; MISLAV KRALJEVIĆ; MARIJA KRISTINA ŠUMERA; ROBERT ŽUNIĆ; GORAN KOVAČIĆ; MILICA GALIĆ; JOSIP VUKOVIĆ-ZAGREB; MAL KONZALTING društvo s ograničenom odgovornošću za poslovne usluge, OIB 82912633350, S.S. Kranjčevića 11, 44000 Sisak; ANICA STNKOVIĆ; ANA TOMAC (Virovitica); PATRUELIS d.o.o. za trgovinu i usluge, OIB 70733226778, Fallerovo šetalište 2, Zagreb;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OIB 42745287505, Kobljani 4, 23450 Kruševo; IGOR KUJUNDŽIĆ; NENSI ŠARIĆ; DEJAN BENIĆ; TOMISLAV MIRKOVIĆ; ANDREA GENERALIĆ; KREŠO KOKOŠKA</izvorni_sadrzaj>
    <derivirana_varijabla naziv="DomainObject.Predmet.StrankaFormatedWithAdressOIB_1"> EUROYACHTING d.o.o., OIB 56804906735, Ogrizovićeva 41, 10000 Zagreb; Hrvatske vode, pravna osoba za upravljanje vodama, OIB 28921383001, Grada Vukovara 220, Zagreb; VODOOPSKRBA I ODVODNJA, društvo s ograničenom odgovornošću, Folnegovićeva 1, Zagreb; Siniša Momčilović, OIB 07277975971, Savska Opatovina 28, 10000 Zagreb; ODRŽAVANJE I IZGRADNJA POGONA d.o.o. za proizvodnju, trgovinu i usluge, OIB 37154625188, Savska opatovina 34, Zagreb; GORAN CREPULJA; Zoran Marin, OIB 98879466267, Petra Svačića 99, 22320 Drniš; Josip Kaleb, OIB 36664247611, LANIŠTE 22/IV, 10000 Metković; Maroje Baničević, OIB 47699335467, Lujaci 5, 20235 Orašac; RAJKO MAGDALENC; HRVOJE PULJIĆ; PETRA PLAZONIĆ; NATALIJA PSTROCKI; Hrvoje Jambrović, OIB 15958176332, Savska Opatovina 28, 10000 Zagreb; Silvio Dolenac, OIB 35234198778, Zapoljska 20, 10000 Zagreb; IVONA ŠAKER; Krešimir Vlašić, OIB 47197830380, Savska 8, 10434 Strmec; IRENA WEIGAND; MLADEN HANŽEK; STJEPAN STOJAKOVIĆ; DRAGAN JOSIPOVIĆ; Ivana Matić, OIB 59931978050, Plješevička 73, 31000 Osijek; Martin König, OIB 97298467665, Ferenščica I. 59, 10000 Zagreb; Martina Špoljarić, OIB 30456186741, Kralja Tomislava 11, 31551 Belišće; SREĆKO RAZUMOVIĆ; MLAENA KALUĐER; ANKICA JUKIĆ; TOMISLAV PETRINEC; Luana Vozila Bajić, OIB 38168737814, Antuna Šoljana 7, 10000 Zagreb; BORIS BERTINA; IVAN NOVOSEL; HRVOJE KALUĐER; Antun Ćurković, OIB 93050909375, D. Gervaisa 42, 10000 Zagreb; JURICA KRIŽANIĆ; Nazar Sturko, OIB 39566107604, Ulica Ferde Livadića 6, 10290 Zaprešić; MIRJANA STANIĆ; STEN-EX društvo s ograničenom odgovornošću za trgovinu i usluge, OIB 93780456409, Dr. Franje Tuđmana 93, 10431 Sveta Nedelja; Mladen Bajić, OIB 32807048584, Antuna Šoljana 7, 10000 Zagreb; Ivan Juriša, OIB 78121123446, Plješevička 73, 31000 Osijek; NADA BARINIĆ; MARTIN BOŽIĆ; VJEKOSLAV VRANIČIĆ; Krunoslav Sabljak, OIB 06041129051, Savska Opatovina 32, 10000 Zagreb; Vesna Habus, OIB 24777775641, Cvetković 189, 10450 Cvetković; KRISTINA JAMBRUŠIĆ PETEK; HRVOJE LESKOVAR; DARIA ŽUNIĆ; JOSIP VUKOVIĆ-SISAK; BORIS SUBOTA; Jelena Vrbanec, OIB 54281391113,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OIB 42463391282, Jukinačka Ulica 127, 44400 Glina; BRANIMIR GRABIĆ; VEDRANA VUKOVIĆ; EDIS ŠABANI; ZVONIMIR BURILOVIĆ; SANJA UŽAR; MARIJA ŠIPRAK; NENAD PEJNOVIĆ; IVAN ORŠOLIĆ; ŽELJKO KRANJČEC; ELVIRA BALJAK; KRUNOSLAV ŠIMANOVIĆ; SAŠA PSTROCKI; VEDRANKO BULIĆ; IRENA KOŽIĆ; Igor Krpanić, OIB 95992641464, Omladinska 12, 10370 Velika Ostrna; Domagoj Jendriš, OIB 43053726637, Kredarička 1c, 10000 Zagreb; LJERKA BAJS; DRAŽEN JERKOVIĆ; Milenko Šekerija, OIB 20291953923, Hrvatskih Žrtava 23, 21220 Seget Donji; Danijel Kunkić, OIB 76472387395, Malešnica 14, 10000 Zagreb; DRAGO I RUŽICA IKIĆ; HRVOJE KAVELJEVIĆ; ŽEJKO MIJIĆ; ANAMARIJA ŠUMERA-MARIJA KRISTINA ŠUMERA; ADRIANNA JANDRANKA MRZLJAK; BOŽENA DONĐIVIĆ; MARIO MARTIĆ; MLADEN MENDEŠ; Tajana Zrinščak, OIB 96426599108,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OIB 45304906374, Palmotićeva 19, Zagreb; BLITZ vl. Tamara Baničević, OIB 54614101581; BORIS BOBOK; DARIO LOKAS; KRSITINA PRŠA; Josip Gačar, OIB 64549346058, Lanište 10b, 10000 Zagreb; TOMEX društvo za proizvodnju, trgovinu i usluge s ograničenom odgovornošću, OIB 30816030994, Kralja Tomislava 20, 43270 Veliki Grđevac; TOMISLAV HORVAT; KARLO KRPAN; JADRANKA MUSTAČ; Katarina Pstrocki, OIB 05573616353, Savska Opatovina 32, 10000 Zagreb; Ivan Donđivić, OIB 12547368752, Supetarska 8, 10000 Zagreb; Josip Balić; Janko Novosel; IVAN GRZELA; MIRJANA BRALA; MARKO VINCEK; LORSEL STROJEVI društvo s ograničenom odgovornošću za trgovinu i usluge, OIB 72258017777, Savska opatovina 32, Zagreb; MISLAV KRALJEVIĆ; MARIJA KRISTINA ŠUMERA; ROBERT ŽUNIĆ; GORAN KOVAČIĆ; MILICA GALIĆ; JOSIP VUKOVIĆ-ZAGREB; MAL KONZALTING društvo s ograničenom odgovornošću za poslovne usluge, OIB 82912633350, S.S. Kranjčevića 11, 44000 Sisak; ANICA STNKOVIĆ; ANA TOMAC (Virovitica); PATRUELIS d.o.o. za trgovinu i usluge, OIB 70733226778, Fallerovo šetalište 2, Zagreb;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OIB 42745287505, Kobljani 4, 23450 Kruševo; IGOR KUJUNDŽIĆ; NENSI ŠARIĆ; DEJAN BENIĆ; TOMISLAV MIRKOVIĆ; ANDREA GENERALIĆ; KREŠO KOKOŠKA</derivirana_varijabla>
  </DomainObject.Predmet.StrankaFormatedWithAdressOIB>
  <DomainObject.Predmet.StrankaWithAdress>
    <izvorni_sadrzaj>EUROYACHTING d.o.o. Ogrizovićeva 41,10000 Zagreb,Hrvatske vode, pravna osoba za upravljanje vodama Grada Vukovara 220,Zagreb,VODOOPSKRBA I ODVODNJA, društvo s ograničenom odgovornošću Folnegovićeva 1,Zagreb,Siniša Momčilović Savska Opatovina 28,10000 Zagreb,ODRŽAVANJE I IZGRADNJA POGONA d.o.o. za proizvodnju, trgovinu i usluge Savska opatovina 34,Zagreb,GORAN CREPULJA ,Zoran Marin Petra Svačića 99,22320 Drniš,Josip Kaleb LANIŠTE 22/IV,10000 Metković,Maroje Baničević Lujaci 5,20235 Orašac,RAJKO MAGDALENC ,HRVOJE PULJIĆ ,PETRA PLAZONIĆ ,NATALIJA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Kralja Tomislava 11,31551 Belišće,SREĆKO RAZUMOVIĆ ,MLAENA KALUĐER ,ANKICA JUKIĆ ,TOMISLAV PETRINEC ,Luana Vozila Bajić Antuna Šoljana 7,10000 Zagreb,BORIS BERTINA ,IVAN NOVOSEL ,HRVOJE KALUĐER ,Antun Ćurković D. Gervaisa 42,10000 Zagreb,JURICA KRIŽANIĆ ,Nazar Sturko Ulica Ferde Livadića 6,10290 Zaprešić,MIRJANA STANIĆ ,STEN-EX društvo s ograničenom odgovornošću za trgovinu i usluge Dr. Franje Tuđmana 93,10431 Sveta Nedelja,Mladen Bajić Antuna Šoljana 7,10000 Zagreb,Ivan Juriša Plješevička 73,31000 Osijek,NADA BARINIĆ ,MARTIN BOŽIĆ ,VJEKOSLAV VRANIČIĆ ,Krunoslav Sabljak Savska Opatovina 32,10000 Zagreb,Vesna Habus Cvetković 189,10450 Cvetković,KRISTINA JAMBRUŠIĆ PETEK ,HRVOJE LESKOVAR ,DARIA ŽUNIĆ ,JOSIP VUKOVIĆ-SISAK ,BORIS SUBOTA ,Jelena Vrbanec Kaninska 6,10000 Zagreb,VEDRAN ČULJAK ,MARIO JURKOVIĆ ,HRVOJE KORDIĆ ,MARJANA ŽUPAN ,ANA BENIĆ ,ZORAN KUZMINOVIĆ ,ANTE JOVIĆ ,MARTINA KNJEŽEVIĆ ,RENATA KNJEŽEVIĆ ,DENIS ŠIMUNIĆ ,ANA MARIJA VOLARIĆ ,ANA KLARICA ČIRJAK ,ROMAN VUKOJA ,DAMIR JUGOVIĆ ,MARIO ŽULJ ,MAJA ŽULJ ,Ivan Crnković Jukinačka Ulica 127,44400 Glina,BRANIMIR GRABIĆ ,VEDRANA VUKOVIĆ ,EDIS ŠABANI ,ZVONIMIR BURILOVIĆ ,SANJA UŽAR ,MARIJA ŠIPRAK ,NENAD PEJNOVIĆ ,IVAN ORŠOLIĆ ,ŽELJKO KRANJČEC ,ELVIRA BALJAK ,KRUNOSLAV ŠIMANOVIĆ ,SAŠA PSTROCKI ,VEDRANKO BULIĆ ,IRENA KOŽIĆ ,Igor Krpanić Omladinska 12,10370 Velika Ostrna,Domagoj Jendriš Kredarička 1c,10000 Zagreb,LJERKA BAJS ,DRAŽEN JERKOVIĆ ,Milenko Šekerija Hrvatskih Žrtava 23,21220 Seget Donji,Danijel Kunkić Malešnica 14,10000 Zagreb,DRAGO I RUŽICA IKIĆ ,HRVOJE KAVELJEVIĆ ,ŽEJKO MIJIĆ ,ANAMARIJA ŠUMERA-MARIJA KRISTINA ŠUMERA ,ADRIANNA JANDRANKA MRZLJAK ,BOŽENA DONĐIVIĆ ,MARIO MARTIĆ ,MLADEN MENDEŠ ,Tajana Zrinščak Graberje 92/1,10000 Zagreb,GORAN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Palmotićeva 19,Zagreb,BLITZ vl. Tamara Baničević ,BORIS BOBOK ,DARIO LOKAS ,KRSITINA PRŠA ,Josip Gačar Lanište 10b,10000 Zagreb,TOMEX društvo za proizvodnju, trgovinu i usluge s ograničenom odgovornošću Kralja Tomislava 20,43270 Veliki Grđevac,TOMISLAV HORVAT ,KARLO KRPAN ,JADRANKA MUSTAČ ,Katarina Pstrocki Savska Opatovina 32,10000 Zagreb,Ivan Donđivić Supetarska 8,10000 Zagreb,Josip Balić ,Janko Novosel ,IVAN GRZELA ,MIRJANA BRALA ,MARKO VINCEK ,LORSEL STROJEVI društvo s ograničenom odgovornošću za trgovinu i usluge Savska opatovina 32,Zagreb,MISLAV KRALJEVIĆ ,MARIJA KRISTINA ŠUMERA ,ROBERT ŽUNIĆ ,GORAN KOVAČIĆ ,MILICA GALIĆ ,JOSIP VUKOVIĆ-ZAGREB ,MAL KONZALTING društvo s ograničenom odgovornošću za poslovne usluge S.S. Kranjčevića 11,44000 Sisak,ANICA STNKOVIĆ ,ANA TOMAC (Virovitica) ,PATRUELIS d.o.o. za trgovinu i usluge Fallerovo šetalište 2,Zagreb,DOMAGOJ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Kobljani 4,23450 Kruševo,IGOR KUJUNDŽIĆ ,NENSI ŠARIĆ ,DEJAN BENIĆ ,TOMISLAV MIRKOVIĆ ,ANDREA GENERALIĆ ,KREŠO KOKOŠKA </izvorni_sadrzaj>
    <derivirana_varijabla naziv="DomainObject.Predmet.StrankaWithAdress_1">EUROYACHTING d.o.o. Ogrizovićeva 41,10000 Zagreb,Hrvatske vode, pravna osoba za upravljanje vodama Grada Vukovara 220,Zagreb,VODOOPSKRBA I ODVODNJA, društvo s ograničenom odgovornošću Folnegovićeva 1,Zagreb,Siniša Momčilović Savska Opatovina 28,10000 Zagreb,ODRŽAVANJE I IZGRADNJA POGONA d.o.o. za proizvodnju, trgovinu i usluge Savska opatovina 34,Zagreb,GORAN CREPULJA ,Zoran Marin Petra Svačića 99,22320 Drniš,Josip Kaleb LANIŠTE 22/IV,10000 Metković,Maroje Baničević Lujaci 5,20235 Orašac,RAJKO MAGDALENC ,HRVOJE PULJIĆ ,PETRA PLAZONIĆ ,NATALIJA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Kralja Tomislava 11,31551 Belišće,SREĆKO RAZUMOVIĆ ,MLAENA KALUĐER ,ANKICA JUKIĆ ,TOMISLAV PETRINEC ,Luana Vozila Bajić Antuna Šoljana 7,10000 Zagreb,BORIS BERTINA ,IVAN NOVOSEL ,HRVOJE KALUĐER ,Antun Ćurković D. Gervaisa 42,10000 Zagreb,JURICA KRIŽANIĆ ,Nazar Sturko Ulica Ferde Livadića 6,10290 Zaprešić,MIRJANA STANIĆ ,STEN-EX društvo s ograničenom odgovornošću za trgovinu i usluge Dr. Franje Tuđmana 93,10431 Sveta Nedelja,Mladen Bajić Antuna Šoljana 7,10000 Zagreb,Ivan Juriša Plješevička 73,31000 Osijek,NADA BARINIĆ ,MARTIN BOŽIĆ ,VJEKOSLAV VRANIČIĆ ,Krunoslav Sabljak Savska Opatovina 32,10000 Zagreb,Vesna Habus Cvetković 189,10450 Cvetković,KRISTINA JAMBRUŠIĆ PETEK ,HRVOJE LESKOVAR ,DARIA ŽUNIĆ ,JOSIP VUKOVIĆ-SISAK ,BORIS SUBOTA ,Jelena Vrbanec Kaninska 6,10000 Zagreb,VEDRAN ČULJAK ,MARIO JURKOVIĆ ,HRVOJE KORDIĆ ,MARJANA ŽUPAN ,ANA BENIĆ ,ZORAN KUZMINOVIĆ ,ANTE JOVIĆ ,MARTINA KNJEŽEVIĆ ,RENATA KNJEŽEVIĆ ,DENIS ŠIMUNIĆ ,ANA MARIJA VOLARIĆ ,ANA KLARICA ČIRJAK ,ROMAN VUKOJA ,DAMIR JUGOVIĆ ,MARIO ŽULJ ,MAJA ŽULJ ,Ivan Crnković Jukinačka Ulica 127,44400 Glina,BRANIMIR GRABIĆ ,VEDRANA VUKOVIĆ ,EDIS ŠABANI ,ZVONIMIR BURILOVIĆ ,SANJA UŽAR ,MARIJA ŠIPRAK ,NENAD PEJNOVIĆ ,IVAN ORŠOLIĆ ,ŽELJKO KRANJČEC ,ELVIRA BALJAK ,KRUNOSLAV ŠIMANOVIĆ ,SAŠA PSTROCKI ,VEDRANKO BULIĆ ,IRENA KOŽIĆ ,Igor Krpanić Omladinska 12,10370 Velika Ostrna,Domagoj Jendriš Kredarička 1c,10000 Zagreb,LJERKA BAJS ,DRAŽEN JERKOVIĆ ,Milenko Šekerija Hrvatskih Žrtava 23,21220 Seget Donji,Danijel Kunkić Malešnica 14,10000 Zagreb,DRAGO I RUŽICA IKIĆ ,HRVOJE KAVELJEVIĆ ,ŽEJKO MIJIĆ ,ANAMARIJA ŠUMERA-MARIJA KRISTINA ŠUMERA ,ADRIANNA JANDRANKA MRZLJAK ,BOŽENA DONĐIVIĆ ,MARIO MARTIĆ ,MLADEN MENDEŠ ,Tajana Zrinščak Graberje 92/1,10000 Zagreb,GORAN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Palmotićeva 19,Zagreb,BLITZ vl. Tamara Baničević ,BORIS BOBOK ,DARIO LOKAS ,KRSITINA PRŠA ,Josip Gačar Lanište 10b,10000 Zagreb,TOMEX društvo za proizvodnju, trgovinu i usluge s ograničenom odgovornošću Kralja Tomislava 20,43270 Veliki Grđevac,TOMISLAV HORVAT ,KARLO KRPAN ,JADRANKA MUSTAČ ,Katarina Pstrocki Savska Opatovina 32,10000 Zagreb,Ivan Donđivić Supetarska 8,10000 Zagreb,Josip Balić ,Janko Novosel ,IVAN GRZELA ,MIRJANA BRALA ,MARKO VINCEK ,LORSEL STROJEVI društvo s ograničenom odgovornošću za trgovinu i usluge Savska opatovina 32,Zagreb,MISLAV KRALJEVIĆ ,MARIJA KRISTINA ŠUMERA ,ROBERT ŽUNIĆ ,GORAN KOVAČIĆ ,MILICA GALIĆ ,JOSIP VUKOVIĆ-ZAGREB ,MAL KONZALTING društvo s ograničenom odgovornošću za poslovne usluge S.S. Kranjčevića 11,44000 Sisak,ANICA STNKOVIĆ ,ANA TOMAC (Virovitica) ,PATRUELIS d.o.o. za trgovinu i usluge Fallerovo šetalište 2,Zagreb,DOMAGOJ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Kobljani 4,23450 Kruševo,IGOR KUJUNDŽIĆ ,NENSI ŠARIĆ ,DEJAN BENIĆ ,TOMISLAV MIRKOVIĆ ,ANDREA GENERALIĆ ,KREŠO KOKOŠKA </derivirana_varijabla>
  </DomainObject.Predmet.StrankaWithAdress>
  <DomainObject.Predmet.StrankaWithAdressOIB>
    <izvorni_sadrzaj>EUROYACHTING d.o.o., OIB 56804906735, Ogrizovićeva 41,10000 Zagreb,Hrvatske vode, pravna osoba za upravljanje vodama, OIB 28921383001, Grada Vukovara 220,Zagreb,VODOOPSKRBA I ODVODNJA, društvo s ograničenom odgovornošću, Folnegovićeva 1,Zagreb,Siniša Momčilović, OIB 07277975971, Savska Opatovina 28,10000 Zagreb,ODRŽAVANJE I IZGRADNJA POGONA d.o.o. za proizvodnju, trgovinu i usluge, OIB 37154625188, Savska opatovina 34,Zagreb,GORAN CREPULJA,Zoran Marin, OIB 98879466267, Petra Svačića 99,22320 Drniš,Josip Kaleb, OIB 36664247611, LANIŠTE 22/IV,10000 Metković,Maroje Baničević, OIB 47699335467, Lujaci 5,20235 Orašac,RAJKO MAGDALENC,HRVOJE PULJIĆ,PETRA PLAZONIĆ,NATALIJA PSTROCKI,Hrvoje Jambrović, OIB 15958176332, Savska Opatovina 28,10000 Zagreb,Silvio Dolenac, OIB 35234198778, Zapoljska 20,10000 Zagreb,IVONA ŠAKER,Krešimir Vlašić, OIB 47197830380, Savska 8,10434 Strmec,IRENA WEIGAND,MLADEN HANŽEK,STJEPAN STOJAKOVIĆ,DRAGAN JOSIPOVIĆ,Ivana Matić, OIB 59931978050, Plješevička 73,31000 Osijek,Martin König, OIB 97298467665, Ferenščica I. 59,10000 Zagreb,Martina Špoljarić, OIB 30456186741, Kralja Tomislava 11,31551 Belišće,SREĆKO RAZUMOVIĆ,MLAENA KALUĐER,ANKICA JUKIĆ,TOMISLAV PETRINEC,Luana Vozila Bajić, OIB 38168737814, Antuna Šoljana 7,10000 Zagreb,BORIS BERTINA,IVAN NOVOSEL,HRVOJE KALUĐER,Antun Ćurković, OIB 93050909375, D. Gervaisa 42,10000 Zagreb,JURICA KRIŽANIĆ,Nazar Sturko, OIB 39566107604, Ulica Ferde Livadića 6,10290 Zaprešić,MIRJANA STANIĆ,STEN-EX društvo s ograničenom odgovornošću za trgovinu i usluge, OIB 93780456409, Dr. Franje Tuđmana 93,10431 Sveta Nedelja,Mladen Bajić, OIB 32807048584, Antuna Šoljana 7,10000 Zagreb,Ivan Juriša, OIB 78121123446, Plješevička 73,31000 Osijek,NADA BARINIĆ,MARTIN BOŽIĆ,VJEKOSLAV VRANIČIĆ,Krunoslav Sabljak, OIB 06041129051, Savska Opatovina 32,10000 Zagreb,Vesna Habus, OIB 24777775641, Cvetković 189,10450 Cvetković,KRISTINA JAMBRUŠIĆ PETEK,HRVOJE LESKOVAR,DARIA ŽUNIĆ,JOSIP VUKOVIĆ-SISAK,BORIS SUBOTA,Jelena Vrbanec, OIB 54281391113, Kaninska 6,10000 Zagreb,VEDRAN ČULJAK,MARIO JURKOVIĆ,HRVOJE KORDIĆ,MARJANA ŽUPAN,ANA BENIĆ,ZORAN KUZMINOVIĆ,ANTE JOVIĆ,MARTINA KNJEŽEVIĆ,RENATA KNJEŽEVIĆ,DENIS ŠIMUNIĆ,ANA MARIJA VOLARIĆ,ANA KLARICA ČIRJAK,ROMAN VUKOJA,DAMIR JUGOVIĆ,MARIO ŽULJ,MAJA ŽULJ,Ivan Crnković, OIB 42463391282, Jukinačka Ulica 127,44400 Glina,BRANIMIR GRABIĆ,VEDRANA VUKOVIĆ,EDIS ŠABANI,ZVONIMIR BURILOVIĆ,SANJA UŽAR,MARIJA ŠIPRAK,NENAD PEJNOVIĆ,IVAN ORŠOLIĆ,ŽELJKO KRANJČEC,ELVIRA BALJAK,KRUNOSLAV ŠIMANOVIĆ,SAŠA PSTROCKI,VEDRANKO BULIĆ,IRENA KOŽIĆ,Igor Krpanić, OIB 95992641464, Omladinska 12,10370 Velika Ostrna,Domagoj Jendriš, OIB 43053726637, Kredarička 1c,10000 Zagreb,LJERKA BAJS,DRAŽEN JERKOVIĆ,Milenko Šekerija, OIB 20291953923, Hrvatskih Žrtava 23,21220 Seget Donji,Danijel Kunkić, OIB 76472387395, Malešnica 14,10000 Zagreb,DRAGO I RUŽICA IKIĆ,HRVOJE KAVELJEVIĆ,ŽEJKO MIJIĆ,ANAMARIJA ŠUMERA-MARIJA KRISTINA ŠUMERA,ADRIANNA JANDRANKA MRZLJAK,BOŽENA DONĐIVIĆ,MARIO MARTIĆ,MLADEN MENDEŠ,Tajana Zrinščak, OIB 96426599108, Graberje 92/1,10000 Zagreb,GORAN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 d.o.o. za trgovinu i usluge, OIB 45304906374, Palmotićeva 19,Zagreb,BLITZ vl. Tamara Baničević, OIB 54614101581,BORIS BOBOK,DARIO LOKAS,KRSITINA PRŠA,Josip Gačar, OIB 64549346058, Lanište 10b,10000 Zagreb,TOMEX društvo za proizvodnju, trgovinu i usluge s ograničenom odgovornošću, OIB 30816030994, Kralja Tomislava 20,43270 Veliki Grđevac,TOMISLAV HORVAT,KARLO KRPAN,JADRANKA MUSTAČ,Katarina Pstrocki, OIB 05573616353, Savska Opatovina 32,10000 Zagreb,Ivan Donđivić, OIB 12547368752, Supetarska 8,10000 Zagreb,Josip Balić,Janko Novosel,IVAN GRZELA,MIRJANA BRALA,MARKO VINCEK,LORSEL STROJEVI društvo s ograničenom odgovornošću za trgovinu i usluge, OIB 72258017777, Savska opatovina 32,Zagreb,MISLAV KRALJEVIĆ,MARIJA KRISTINA ŠUMERA,ROBERT ŽUNIĆ,GORAN KOVAČIĆ,MILICA GALIĆ,JOSIP VUKOVIĆ-ZAGREB,MAL KONZALTING društvo s ograničenom odgovornošću za poslovne usluge, OIB 82912633350, S.S. Kranjčevića 11,44000 Sisak,ANICA STNKOVIĆ,ANA TOMAC (Virovitica),PATRUELIS d.o.o. za trgovinu i usluge, OIB 70733226778, Fallerovo šetalište 2,Zagreb,DOMAGOJ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 OIB 42745287505, Kobljani 4,23450 Kruševo,IGOR KUJUNDŽIĆ,NENSI ŠARIĆ,DEJAN BENIĆ,TOMISLAV MIRKOVIĆ,ANDREA GENERALIĆ,KREŠO KOKOŠKA</izvorni_sadrzaj>
    <derivirana_varijabla naziv="DomainObject.Predmet.StrankaWithAdressOIB_1">EUROYACHTING d.o.o., OIB 56804906735, Ogrizovićeva 41,10000 Zagreb,Hrvatske vode, pravna osoba za upravljanje vodama, OIB 28921383001, Grada Vukovara 220,Zagreb,VODOOPSKRBA I ODVODNJA, društvo s ograničenom odgovornošću, Folnegovićeva 1,Zagreb,Siniša Momčilović, OIB 07277975971, Savska Opatovina 28,10000 Zagreb,ODRŽAVANJE I IZGRADNJA POGONA d.o.o. za proizvodnju, trgovinu i usluge, OIB 37154625188, Savska opatovina 34,Zagreb,GORAN CREPULJA,Zoran Marin, OIB 98879466267, Petra Svačića 99,22320 Drniš,Josip Kaleb, OIB 36664247611, LANIŠTE 22/IV,10000 Metković,Maroje Baničević, OIB 47699335467, Lujaci 5,20235 Orašac,RAJKO MAGDALENC,HRVOJE PULJIĆ,PETRA PLAZONIĆ,NATALIJA PSTROCKI,Hrvoje Jambrović, OIB 15958176332, Savska Opatovina 28,10000 Zagreb,Silvio Dolenac, OIB 35234198778, Zapoljska 20,10000 Zagreb,IVONA ŠAKER,Krešimir Vlašić, OIB 47197830380, Savska 8,10434 Strmec,IRENA WEIGAND,MLADEN HANŽEK,STJEPAN STOJAKOVIĆ,DRAGAN JOSIPOVIĆ,Ivana Matić, OIB 59931978050, Plješevička 73,31000 Osijek,Martin König, OIB 97298467665, Ferenščica I. 59,10000 Zagreb,Martina Špoljarić, OIB 30456186741, Kralja Tomislava 11,31551 Belišće,SREĆKO RAZUMOVIĆ,MLAENA KALUĐER,ANKICA JUKIĆ,TOMISLAV PETRINEC,Luana Vozila Bajić, OIB 38168737814, Antuna Šoljana 7,10000 Zagreb,BORIS BERTINA,IVAN NOVOSEL,HRVOJE KALUĐER,Antun Ćurković, OIB 93050909375, D. Gervaisa 42,10000 Zagreb,JURICA KRIŽANIĆ,Nazar Sturko, OIB 39566107604, Ulica Ferde Livadića 6,10290 Zaprešić,MIRJANA STANIĆ,STEN-EX društvo s ograničenom odgovornošću za trgovinu i usluge, OIB 93780456409, Dr. Franje Tuđmana 93,10431 Sveta Nedelja,Mladen Bajić, OIB 32807048584, Antuna Šoljana 7,10000 Zagreb,Ivan Juriša, OIB 78121123446, Plješevička 73,31000 Osijek,NADA BARINIĆ,MARTIN BOŽIĆ,VJEKOSLAV VRANIČIĆ,Krunoslav Sabljak, OIB 06041129051, Savska Opatovina 32,10000 Zagreb,Vesna Habus, OIB 24777775641, Cvetković 189,10450 Cvetković,KRISTINA JAMBRUŠIĆ PETEK,HRVOJE LESKOVAR,DARIA ŽUNIĆ,JOSIP VUKOVIĆ-SISAK,BORIS SUBOTA,Jelena Vrbanec, OIB 54281391113, Kaninska 6,10000 Zagreb,VEDRAN ČULJAK,MARIO JURKOVIĆ,HRVOJE KORDIĆ,MARJANA ŽUPAN,ANA BENIĆ,ZORAN KUZMINOVIĆ,ANTE JOVIĆ,MARTINA KNJEŽEVIĆ,RENATA KNJEŽEVIĆ,DENIS ŠIMUNIĆ,ANA MARIJA VOLARIĆ,ANA KLARICA ČIRJAK,ROMAN VUKOJA,DAMIR JUGOVIĆ,MARIO ŽULJ,MAJA ŽULJ,Ivan Crnković, OIB 42463391282, Jukinačka Ulica 127,44400 Glina,BRANIMIR GRABIĆ,VEDRANA VUKOVIĆ,EDIS ŠABANI,ZVONIMIR BURILOVIĆ,SANJA UŽAR,MARIJA ŠIPRAK,NENAD PEJNOVIĆ,IVAN ORŠOLIĆ,ŽELJKO KRANJČEC,ELVIRA BALJAK,KRUNOSLAV ŠIMANOVIĆ,SAŠA PSTROCKI,VEDRANKO BULIĆ,IRENA KOŽIĆ,Igor Krpanić, OIB 95992641464, Omladinska 12,10370 Velika Ostrna,Domagoj Jendriš, OIB 43053726637, Kredarička 1c,10000 Zagreb,LJERKA BAJS,DRAŽEN JERKOVIĆ,Milenko Šekerija, OIB 20291953923, Hrvatskih Žrtava 23,21220 Seget Donji,Danijel Kunkić, OIB 76472387395, Malešnica 14,10000 Zagreb,DRAGO I RUŽICA IKIĆ,HRVOJE KAVELJEVIĆ,ŽEJKO MIJIĆ,ANAMARIJA ŠUMERA-MARIJA KRISTINA ŠUMERA,ADRIANNA JANDRANKA MRZLJAK,BOŽENA DONĐIVIĆ,MARIO MARTIĆ,MLADEN MENDEŠ,Tajana Zrinščak, OIB 96426599108, Graberje 92/1,10000 Zagreb,GORAN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 d.o.o. za trgovinu i usluge, OIB 45304906374, Palmotićeva 19,Zagreb,BLITZ vl. Tamara Baničević, OIB 54614101581,BORIS BOBOK,DARIO LOKAS,KRSITINA PRŠA,Josip Gačar, OIB 64549346058, Lanište 10b,10000 Zagreb,TOMEX društvo za proizvodnju, trgovinu i usluge s ograničenom odgovornošću, OIB 30816030994, Kralja Tomislava 20,43270 Veliki Grđevac,TOMISLAV HORVAT,KARLO KRPAN,JADRANKA MUSTAČ,Katarina Pstrocki, OIB 05573616353, Savska Opatovina 32,10000 Zagreb,Ivan Donđivić, OIB 12547368752, Supetarska 8,10000 Zagreb,Josip Balić,Janko Novosel,IVAN GRZELA,MIRJANA BRALA,MARKO VINCEK,LORSEL STROJEVI društvo s ograničenom odgovornošću za trgovinu i usluge, OIB 72258017777, Savska opatovina 32,Zagreb,MISLAV KRALJEVIĆ,MARIJA KRISTINA ŠUMERA,ROBERT ŽUNIĆ,GORAN KOVAČIĆ,MILICA GALIĆ,JOSIP VUKOVIĆ-ZAGREB,MAL KONZALTING društvo s ograničenom odgovornošću za poslovne usluge, OIB 82912633350, S.S. Kranjčevića 11,44000 Sisak,ANICA STNKOVIĆ,ANA TOMAC (Virovitica),PATRUELIS d.o.o. za trgovinu i usluge, OIB 70733226778, Fallerovo šetalište 2,Zagreb,DOMAGOJ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 OIB 42745287505, Kobljani 4,23450 Kruševo,IGOR KUJUNDŽIĆ,NENSI ŠARIĆ,DEJAN BENIĆ,TOMISLAV MIRKOVIĆ,ANDREA GENERALIĆ,KREŠO KOKOŠKA</derivirana_varijabla>
  </DomainObject.Predmet.StrankaWithAdressOIB>
  <DomainObject.Predmet.StrankaNazivFormated>
    <izvorni_sadrzaj>EUROYACHTING d.o.o.,Hrvatske vode, pravna osoba za upravljanje vodama,VODOOPSKRBA I ODVODNJA, društvo s ograničenom odgovornošću,Siniša Momčilović,ODRŽAVANJE I IZGRADNJA POGONA d.o.o. za proizvodnju, trgovinu i usluge,GORAN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Špoljarić,SREĆKO RAZUMOVIĆ,MLAENA KALUĐER,ANKICA JUKIĆ,TOMISLAV PETRINEC,Luana Vozila Bajić,BORIS BERTINA,IVAN NOVOSEL,HRVOJE KALUĐER,Antun Ćurković,JURICA KRIŽANIĆ,Nazar Sturko,MIRJANA STANIĆ,STEN-EX društvo s ograničenom odgovornošću za trgovinu i usluge,Mladen Bajić,Ivan Juriša,NADA BARINIĆ,MARTIN BOŽIĆ,VJEKOSLAV VRANIČIĆ,Krunoslav Sabljak,Vesna Habus,KRISTINA JAMBRUŠIĆ PETEK,HRVOJE LESKOVAR,DARIA ŽUNIĆ,JOSIP VUKOVIĆ-SISAK,BORIS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 d.o.o. za trgovinu i usluge,BLITZ vl. Tamara Baničević,BORIS BOBOK,DARIO LOKAS,KRSITINA PRŠA,Josip Gačar,TOMEX društvo za proizvodnju, trgovinu i usluge s ograničenom odgovornošću,TOMISLAV HORVAT,KARLO KRPAN,JADRANKA MUSTAČ,Katarina Pstrocki,Ivan Donđivić,Josip Balić,Janko Novosel,IVAN GRZELA,MIRJANA BRALA,MARKO VINCEK,LORSEL STROJEVI društvo s ograničenom odgovornošću za trgovinu i usluge,MISLAV KRALJEVIĆ,MARIJA KRISTINA ŠUMERA,ROBERT ŽUNIĆ,GORAN KOVAČIĆ,MILICA GALIĆ,JOSIP VUKOVIĆ-ZAGREB,MAL KONZALTING društvo s ograničenom odgovornošću za poslovne usluge,ANICA STNKOVIĆ,ANA TOMAC (Virovitica),PATRUELIS d.o.o. za trgovinu i usluge,DOMAGOJ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Župan,IGOR KUJUNDŽIĆ,NENSI ŠARIĆ,DEJAN BENIĆ,TOMISLAV MIRKOVIĆ,ANDREA GENERALIĆ,KREŠO KOKOŠKA</izvorni_sadrzaj>
    <derivirana_varijabla naziv="DomainObject.Predmet.StrankaNazivFormated_1">EUROYACHTING d.o.o.,Hrvatske vode, pravna osoba za upravljanje vodama,VODOOPSKRBA I ODVODNJA, društvo s ograničenom odgovornošću,Siniša Momčilović,ODRŽAVANJE I IZGRADNJA POGONA d.o.o. za proizvodnju, trgovinu i usluge,GORAN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Špoljarić,SREĆKO RAZUMOVIĆ,MLAENA KALUĐER,ANKICA JUKIĆ,TOMISLAV PETRINEC,Luana Vozila Bajić,BORIS BERTINA,IVAN NOVOSEL,HRVOJE KALUĐER,Antun Ćurković,JURICA KRIŽANIĆ,Nazar Sturko,MIRJANA STANIĆ,STEN-EX društvo s ograničenom odgovornošću za trgovinu i usluge,Mladen Bajić,Ivan Juriša,NADA BARINIĆ,MARTIN BOŽIĆ,VJEKOSLAV VRANIČIĆ,Krunoslav Sabljak,Vesna Habus,KRISTINA JAMBRUŠIĆ PETEK,HRVOJE LESKOVAR,DARIA ŽUNIĆ,JOSIP VUKOVIĆ-SISAK,BORIS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 d.o.o. za trgovinu i usluge,BLITZ vl. Tamara Baničević,BORIS BOBOK,DARIO LOKAS,KRSITINA PRŠA,Josip Gačar,TOMEX društvo za proizvodnju, trgovinu i usluge s ograničenom odgovornošću,TOMISLAV HORVAT,KARLO KRPAN,JADRANKA MUSTAČ,Katarina Pstrocki,Ivan Donđivić,Josip Balić,Janko Novosel,IVAN GRZELA,MIRJANA BRALA,MARKO VINCEK,LORSEL STROJEVI društvo s ograničenom odgovornošću za trgovinu i usluge,MISLAV KRALJEVIĆ,MARIJA KRISTINA ŠUMERA,ROBERT ŽUNIĆ,GORAN KOVAČIĆ,MILICA GALIĆ,JOSIP VUKOVIĆ-ZAGREB,MAL KONZALTING društvo s ograničenom odgovornošću za poslovne usluge,ANICA STNKOVIĆ,ANA TOMAC (Virovitica),PATRUELIS d.o.o. za trgovinu i usluge,DOMAGOJ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Župan,IGOR KUJUNDŽIĆ,NENSI ŠARIĆ,DEJAN BENIĆ,TOMISLAV MIRKOVIĆ,ANDREA GENERALIĆ,KREŠO KOKOŠKA</derivirana_varijabla>
  </DomainObject.Predmet.StrankaNazivFormated>
  <DomainObject.Predmet.StrankaNazivFormatedOIB>
    <izvorni_sadrzaj>EUROYACHTING d.o.o., OIB 56804906735,Hrvatske vode, pravna osoba za upravljanje vodama, OIB 28921383001,VODOOPSKRBA I ODVODNJA, društvo s ograničenom odgovornošću,Siniša Momčilović, OIB 07277975971,ODRŽAVANJE I IZGRADNJA POGONA d.o.o. za proizvodnju, trgovinu i usluge, OIB 37154625188,GORAN CREPULJA,Zoran Marin, OIB 98879466267,Josip Kaleb, OIB 36664247611,Maroje Baničević, OIB 47699335467,RAJKO MAGDALENC,HRVOJE PULJIĆ,PETRA PLAZONIĆ,NATALIJA PSTROCKI,Hrvoje Jambrović, OIB 15958176332,Silvio Dolenac, OIB 35234198778,IVONA ŠAKER,Krešimir Vlašić, OIB 47197830380,IRENA WEIGAND,MLADEN HANŽEK,STJEPAN STOJAKOVIĆ,DRAGAN JOSIPOVIĆ,Ivana Matić, OIB 59931978050,Martin König, OIB 97298467665,Martina Špoljarić, OIB 30456186741,SREĆKO RAZUMOVIĆ,MLAENA KALUĐER,ANKICA JUKIĆ,TOMISLAV PETRINEC,Luana Vozila Bajić, OIB 38168737814,BORIS BERTINA,IVAN NOVOSEL,HRVOJE KALUĐER,Antun Ćurković, OIB 93050909375,JURICA KRIŽANIĆ,Nazar Sturko, OIB 39566107604,MIRJANA STANIĆ,STEN-EX društvo s ograničenom odgovornošću za trgovinu i usluge, OIB 93780456409,Mladen Bajić, OIB 32807048584,Ivan Juriša, OIB 78121123446,NADA BARINIĆ,MARTIN BOŽIĆ,VJEKOSLAV VRANIČIĆ,Krunoslav Sabljak, OIB 06041129051,Vesna Habus, OIB 24777775641,KRISTINA JAMBRUŠIĆ PETEK,HRVOJE LESKOVAR,DARIA ŽUNIĆ,JOSIP VUKOVIĆ-SISAK,BORIS SUBOTA,Jelena Vrbanec, OIB 54281391113,VEDRAN ČULJAK,MARIO JURKOVIĆ,HRVOJE KORDIĆ,MARJANA ŽUPAN,ANA BENIĆ,ZORAN KUZMINOVIĆ,ANTE JOVIĆ,MARTINA KNJEŽEVIĆ,RENATA KNJEŽEVIĆ,DENIS ŠIMUNIĆ,ANA MARIJA VOLARIĆ,ANA KLARICA ČIRJAK,ROMAN VUKOJA,DAMIR JUGOVIĆ,MARIO ŽULJ,MAJA ŽULJ,Ivan Crnković, OIB 42463391282,BRANIMIR GRABIĆ,VEDRANA VUKOVIĆ,EDIS ŠABANI,ZVONIMIR BURILOVIĆ,SANJA UŽAR,MARIJA ŠIPRAK,NENAD PEJNOVIĆ,IVAN ORŠOLIĆ,ŽELJKO KRANJČEC,ELVIRA BALJAK,KRUNOSLAV ŠIMANOVIĆ,SAŠA PSTROCKI,VEDRANKO BULIĆ,IRENA KOŽIĆ,Igor Krpanić, OIB 95992641464,Domagoj Jendriš, OIB 43053726637,LJERKA BAJS,DRAŽEN JERKOVIĆ,Milenko Šekerija, OIB 20291953923,Danijel Kunkić, OIB 76472387395,DRAGO I RUŽICA IKIĆ,HRVOJE KAVELJEVIĆ,ŽEJKO MIJIĆ,ANAMARIJA ŠUMERA-MARIJA KRISTINA ŠUMERA,ADRIANNA JANDRANKA MRZLJAK,BOŽENA DONĐIVIĆ,MARIO MARTIĆ,MLADEN MENDEŠ,Tajana Zrinščak, OIB 96426599108,GORAN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 d.o.o. za trgovinu i usluge, OIB 45304906374,BLITZ vl. Tamara Baničević, OIB 54614101581,BORIS BOBOK,DARIO LOKAS,KRSITINA PRŠA,Josip Gačar, OIB 64549346058,TOMEX društvo za proizvodnju, trgovinu i usluge s ograničenom odgovornošću, OIB 30816030994,TOMISLAV HORVAT,KARLO KRPAN,JADRANKA MUSTAČ,Katarina Pstrocki, OIB 05573616353,Ivan Donđivić, OIB 12547368752,Josip Balić,Janko Novosel,IVAN GRZELA,MIRJANA BRALA,MARKO VINCEK,LORSEL STROJEVI društvo s ograničenom odgovornošću za trgovinu i usluge, OIB 72258017777,MISLAV KRALJEVIĆ,MARIJA KRISTINA ŠUMERA,ROBERT ŽUNIĆ,GORAN KOVAČIĆ,MILICA GALIĆ,JOSIP VUKOVIĆ-ZAGREB,MAL KONZALTING društvo s ograničenom odgovornošću za poslovne usluge, OIB 82912633350,ANICA STNKOVIĆ,ANA TOMAC (Virovitica),PATRUELIS d.o.o. za trgovinu i usluge, OIB 70733226778,DOMAGOJ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 OIB 42745287505,IGOR KUJUNDŽIĆ,NENSI ŠARIĆ,DEJAN BENIĆ,TOMISLAV MIRKOVIĆ,ANDREA GENERALIĆ,KREŠO KOKOŠKA</izvorni_sadrzaj>
    <derivirana_varijabla naziv="DomainObject.Predmet.StrankaNazivFormatedOIB_1">EUROYACHTING d.o.o., OIB 56804906735,Hrvatske vode, pravna osoba za upravljanje vodama, OIB 28921383001,VODOOPSKRBA I ODVODNJA, društvo s ograničenom odgovornošću,Siniša Momčilović, OIB 07277975971,ODRŽAVANJE I IZGRADNJA POGONA d.o.o. za proizvodnju, trgovinu i usluge, OIB 37154625188,GORAN CREPULJA,Zoran Marin, OIB 98879466267,Josip Kaleb, OIB 36664247611,Maroje Baničević, OIB 47699335467,RAJKO MAGDALENC,HRVOJE PULJIĆ,PETRA PLAZONIĆ,NATALIJA PSTROCKI,Hrvoje Jambrović, OIB 15958176332,Silvio Dolenac, OIB 35234198778,IVONA ŠAKER,Krešimir Vlašić, OIB 47197830380,IRENA WEIGAND,MLADEN HANŽEK,STJEPAN STOJAKOVIĆ,DRAGAN JOSIPOVIĆ,Ivana Matić, OIB 59931978050,Martin König, OIB 97298467665,Martina Špoljarić, OIB 30456186741,SREĆKO RAZUMOVIĆ,MLAENA KALUĐER,ANKICA JUKIĆ,TOMISLAV PETRINEC,Luana Vozila Bajić, OIB 38168737814,BORIS BERTINA,IVAN NOVOSEL,HRVOJE KALUĐER,Antun Ćurković, OIB 93050909375,JURICA KRIŽANIĆ,Nazar Sturko, OIB 39566107604,MIRJANA STANIĆ,STEN-EX društvo s ograničenom odgovornošću za trgovinu i usluge, OIB 93780456409,Mladen Bajić, OIB 32807048584,Ivan Juriša, OIB 78121123446,NADA BARINIĆ,MARTIN BOŽIĆ,VJEKOSLAV VRANIČIĆ,Krunoslav Sabljak, OIB 06041129051,Vesna Habus, OIB 24777775641,KRISTINA JAMBRUŠIĆ PETEK,HRVOJE LESKOVAR,DARIA ŽUNIĆ,JOSIP VUKOVIĆ-SISAK,BORIS SUBOTA,Jelena Vrbanec, OIB 54281391113,VEDRAN ČULJAK,MARIO JURKOVIĆ,HRVOJE KORDIĆ,MARJANA ŽUPAN,ANA BENIĆ,ZORAN KUZMINOVIĆ,ANTE JOVIĆ,MARTINA KNJEŽEVIĆ,RENATA KNJEŽEVIĆ,DENIS ŠIMUNIĆ,ANA MARIJA VOLARIĆ,ANA KLARICA ČIRJAK,ROMAN VUKOJA,DAMIR JUGOVIĆ,MARIO ŽULJ,MAJA ŽULJ,Ivan Crnković, OIB 42463391282,BRANIMIR GRABIĆ,VEDRANA VUKOVIĆ,EDIS ŠABANI,ZVONIMIR BURILOVIĆ,SANJA UŽAR,MARIJA ŠIPRAK,NENAD PEJNOVIĆ,IVAN ORŠOLIĆ,ŽELJKO KRANJČEC,ELVIRA BALJAK,KRUNOSLAV ŠIMANOVIĆ,SAŠA PSTROCKI,VEDRANKO BULIĆ,IRENA KOŽIĆ,Igor Krpanić, OIB 95992641464,Domagoj Jendriš, OIB 43053726637,LJERKA BAJS,DRAŽEN JERKOVIĆ,Milenko Šekerija, OIB 20291953923,Danijel Kunkić, OIB 76472387395,DRAGO I RUŽICA IKIĆ,HRVOJE KAVELJEVIĆ,ŽEJKO MIJIĆ,ANAMARIJA ŠUMERA-MARIJA KRISTINA ŠUMERA,ADRIANNA JANDRANKA MRZLJAK,BOŽENA DONĐIVIĆ,MARIO MARTIĆ,MLADEN MENDEŠ,Tajana Zrinščak, OIB 96426599108,GORAN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 d.o.o. za trgovinu i usluge, OIB 45304906374,BLITZ vl. Tamara Baničević, OIB 54614101581,BORIS BOBOK,DARIO LOKAS,KRSITINA PRŠA,Josip Gačar, OIB 64549346058,TOMEX društvo za proizvodnju, trgovinu i usluge s ograničenom odgovornošću, OIB 30816030994,TOMISLAV HORVAT,KARLO KRPAN,JADRANKA MUSTAČ,Katarina Pstrocki, OIB 05573616353,Ivan Donđivić, OIB 12547368752,Josip Balić,Janko Novosel,IVAN GRZELA,MIRJANA BRALA,MARKO VINCEK,LORSEL STROJEVI društvo s ograničenom odgovornošću za trgovinu i usluge, OIB 72258017777,MISLAV KRALJEVIĆ,MARIJA KRISTINA ŠUMERA,ROBERT ŽUNIĆ,GORAN KOVAČIĆ,MILICA GALIĆ,JOSIP VUKOVIĆ-ZAGREB,MAL KONZALTING društvo s ograničenom odgovornošću za poslovne usluge, OIB 82912633350,ANICA STNKOVIĆ,ANA TOMAC (Virovitica),PATRUELIS d.o.o. za trgovinu i usluge, OIB 70733226778,DOMAGOJ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 OIB 42745287505,IGOR KUJUNDŽIĆ,NENSI ŠARIĆ,DEJAN BENIĆ,TOMISLAV MIRKOVIĆ,ANDREA GENERALIĆ,KREŠO KOKOŠKA</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31.St - N. Kraljić</izvorni_sadrzaj>
    <derivirana_varijabla naziv="DomainObject.Predmet.TrenutnaLokacijaSpisa.Naziv_1">31.St - N. Kraljić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EUROYACHTING d.o.o.</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zvorni_sadrzaj>
    <derivirana_varijabla naziv="DomainObject.Predmet.StrankaListFormated_1">
      <item>EUROYACHTING d.o.o.</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derivirana_varijabla>
  </DomainObject.Predmet.StrankaListFormated>
  <DomainObject.Predmet.StrankaListFormatedOIB>
    <izvorni_sadrzaj>
      <item>EUROYACHTING d.o.o.,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društvo s ograničenom odgovornošću za trgovinu i usluge, OIB 93780456409</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OIB 42463391282</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item>
      <item>BLITZ vl. Tamara Baničević, OIB 54614101581</item>
      <item>BORIS BOBOK</item>
      <item>DARIO LOKAS</item>
      <item>KRSITINA PRŠA</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item>
      <item>Janko Novosel</item>
      <item>IVAN GRZELA</item>
      <item>MIRJANA BRALA</item>
      <item>MARKO VINCEK</item>
      <item>LORSEL STROJEVI društvo s ograničenom odgovornošću za trgovinu i usluge, OIB 72258017777</item>
      <item>MISLAV KRALJEVIĆ</item>
      <item>MARIJA KRISTINA ŠUMERA</item>
      <item>ROBERT ŽUNIĆ</item>
      <item>GORAN KOVAČIĆ</item>
      <item>MILICA GALIĆ</item>
      <item>JOSIP VUKOVIĆ-ZAGREB</item>
      <item>MAL KONZALTING društvo s ograničenom odgovornošću za poslovne usluge, OIB 82912633350</item>
      <item>ANICA STNKOVIĆ</item>
      <item>ANA TOMAC (Virovitica)</item>
      <item>PATRUELIS d.o.o. za trgovinu i usluge, OIB 70733226778</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item>
      <item>IGOR KUJUNDŽIĆ</item>
      <item>NENSI ŠARIĆ</item>
      <item>DEJAN BENIĆ</item>
      <item>TOMISLAV MIRKOVIĆ</item>
      <item>ANDREA GENERALIĆ</item>
      <item>KREŠO KOKOŠKA</item>
    </izvorni_sadrzaj>
    <derivirana_varijabla naziv="DomainObject.Predmet.StrankaListFormatedOIB_1">
      <item>EUROYACHTING d.o.o.,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društvo s ograničenom odgovornošću za trgovinu i usluge, OIB 93780456409</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OIB 42463391282</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item>
      <item>BLITZ vl. Tamara Baničević, OIB 54614101581</item>
      <item>BORIS BOBOK</item>
      <item>DARIO LOKAS</item>
      <item>KRSITINA PRŠA</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item>
      <item>Janko Novosel</item>
      <item>IVAN GRZELA</item>
      <item>MIRJANA BRALA</item>
      <item>MARKO VINCEK</item>
      <item>LORSEL STROJEVI društvo s ograničenom odgovornošću za trgovinu i usluge, OIB 72258017777</item>
      <item>MISLAV KRALJEVIĆ</item>
      <item>MARIJA KRISTINA ŠUMERA</item>
      <item>ROBERT ŽUNIĆ</item>
      <item>GORAN KOVAČIĆ</item>
      <item>MILICA GALIĆ</item>
      <item>JOSIP VUKOVIĆ-ZAGREB</item>
      <item>MAL KONZALTING društvo s ograničenom odgovornošću za poslovne usluge, OIB 82912633350</item>
      <item>ANICA STNKOVIĆ</item>
      <item>ANA TOMAC (Virovitica)</item>
      <item>PATRUELIS d.o.o. za trgovinu i usluge, OIB 70733226778</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item>
      <item>IGOR KUJUNDŽIĆ</item>
      <item>NENSI ŠARIĆ</item>
      <item>DEJAN BENIĆ</item>
      <item>TOMISLAV MIRKOVIĆ</item>
      <item>ANDREA GENERALIĆ</item>
      <item>KREŠO KOKOŠKA</item>
    </derivirana_varijabla>
  </DomainObject.Predmet.StrankaListFormatedOIB>
  <DomainObject.Predmet.StrankaListFormatedWithAdress>
    <izvorni_sadrzaj>
      <item>EUROYACHTING d.o.o., Ogrizovićeva 41, 10000 Zagreb</item>
      <item>Hrvatske vode, pravna osoba za upravljanje vodama, Grada Vukovara 220, Zagreb</item>
      <item>VODOOPSKRBA I ODVODNJA, društvo s ograničenom odgovornošću, Folnegovićeva 1, Zagreb</item>
      <item>Siniša Momčilović, Savska Opatovina 28, 10000 Zagreb</item>
      <item>ODRŽAVANJE I IZGRADNJA POGONA d.o.o. za proizvodnju, trgovinu i usluge, Savska opatovina 34, Zagreb</item>
      <item>GORAN CREPULJA</item>
      <item>Zoran Marin, Petra Svačića 99, 22320 Drniš</item>
      <item>Josip Kaleb, LANIŠTE 22/IV, 10000 Metković</item>
      <item>Maroje Baničević, Lujaci 5, 20235 Orašac</item>
      <item>RAJKO MAGDALENC</item>
      <item>HRVOJE PULJIĆ</item>
      <item>PETRA PLAZONIĆ</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Kralja Tomislava 11, 31551 Belišće</item>
      <item>SREĆKO RAZUMOVIĆ</item>
      <item>MLAENA KALUĐER</item>
      <item>ANKICA JUKIĆ</item>
      <item>TOMISLAV PETRINEC</item>
      <item>Luana Vozila Bajić, Antuna Šoljana 7, 10000 Zagreb</item>
      <item>BORIS BERTINA</item>
      <item>IVAN NOVOSEL</item>
      <item>HRVOJE KALUĐER</item>
      <item>Antun Ćurković, D. Gervaisa 42, 10000 Zagreb</item>
      <item>JURICA KRIŽANIĆ</item>
      <item>Nazar Sturko, Ulica Ferde Livadića 6, 10290 Zaprešić</item>
      <item>MIRJANA STANIĆ</item>
      <item>STEN-EX društvo s ograničenom odgovornošću za trgovinu i usluge, Dr. Franje Tuđmana 93, 10431 Sveta Nedelja</item>
      <item>Mladen Bajić, Antuna Šoljana 7, 10000 Zagreb</item>
      <item>Ivan Juriša, Plješevička 73, 31000 Osijek</item>
      <item>NADA BARINIĆ</item>
      <item>MARTIN BOŽIĆ</item>
      <item>VJEKOSLAV VRANIČIĆ</item>
      <item>Krunoslav Sabljak, Savska Opatovina 32, 10000 Zagreb</item>
      <item>Vesna Habus, Cvetković 189, 10450 Cvetković</item>
      <item>KRISTINA JAMBRUŠIĆ PETEK</item>
      <item>HRVOJE LESKOVAR</item>
      <item>DARIA ŽUNIĆ</item>
      <item>JOSIP VUKOVIĆ-SISAK</item>
      <item>BORIS SUBOTA</item>
      <item>Jelena Vrbanec,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Jukinačka Ulica 127, 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Omladinska 12, 10370 Velika Ostrna</item>
      <item>Domagoj Jendriš, Kredarička 1c, 10000 Zagreb</item>
      <item>LJERKA BAJS</item>
      <item>DRAŽEN JERKOVIĆ</item>
      <item>Milenko Šekerija, Hrvatskih Žrtava 23, 21220 Seget Donji</item>
      <item>Danijel Kunkić,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Palmotićeva 19, Zagreb</item>
      <item>BLITZ vl. Tamara Baničević</item>
      <item>BORIS BOBOK</item>
      <item>DARIO LOKAS</item>
      <item>KRSITINA PRŠA</item>
      <item>Josip Gačar, Lanište 10b, 10000 Zagreb</item>
      <item>TOMEX društvo za proizvodnju, trgovinu i usluge s ograničenom odgovornošću, Kralja Tomislava 20, 43270 Veliki Grđevac</item>
      <item>TOMISLAV HORVAT</item>
      <item>KARLO KRPAN</item>
      <item>JADRANKA MUSTAČ</item>
      <item>Katarina Pstrocki, Savska Opatovina 32, 10000 Zagreb</item>
      <item>Ivan Donđivić, Supetarska 8, 10000 Zagreb</item>
      <item>Josip Balić</item>
      <item>Janko Novosel</item>
      <item>IVAN GRZELA</item>
      <item>MIRJANA BRALA</item>
      <item>MARKO VINCEK</item>
      <item>LORSEL STROJEVI društvo s ograničenom odgovornošću za trgovinu i usluge, Savska opatovina 32, Zagreb</item>
      <item>MISLAV KRALJEVIĆ</item>
      <item>MARIJA KRISTINA ŠUMERA</item>
      <item>ROBERT ŽUNIĆ</item>
      <item>GORAN KOVAČIĆ</item>
      <item>MILICA GALIĆ</item>
      <item>JOSIP VUKOVIĆ-ZAGREB</item>
      <item>MAL KONZALTING društvo s ograničenom odgovornošću za poslovne usluge, S.S. Kranjčevića 11, 44000 Sisak</item>
      <item>ANICA STNKOVIĆ</item>
      <item>ANA TOMAC (Virovitica)</item>
      <item>PATRUELIS d.o.o. za trgovinu i usluge, Fallerovo šetalište 2, Zagreb</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Kobljani 4, 23450 Kruševo</item>
      <item>IGOR KUJUNDŽIĆ</item>
      <item>NENSI ŠARIĆ</item>
      <item>DEJAN BENIĆ</item>
      <item>TOMISLAV MIRKOVIĆ</item>
      <item>ANDREA GENERALIĆ</item>
      <item>KREŠO KOKOŠKA</item>
    </izvorni_sadrzaj>
    <derivirana_varijabla naziv="DomainObject.Predmet.StrankaListFormatedWithAdress_1">
      <item>EUROYACHTING d.o.o., Ogrizovićeva 41, 10000 Zagreb</item>
      <item>Hrvatske vode, pravna osoba za upravljanje vodama, Grada Vukovara 220, Zagreb</item>
      <item>VODOOPSKRBA I ODVODNJA, društvo s ograničenom odgovornošću, Folnegovićeva 1, Zagreb</item>
      <item>Siniša Momčilović, Savska Opatovina 28, 10000 Zagreb</item>
      <item>ODRŽAVANJE I IZGRADNJA POGONA d.o.o. za proizvodnju, trgovinu i usluge, Savska opatovina 34, Zagreb</item>
      <item>GORAN CREPULJA</item>
      <item>Zoran Marin, Petra Svačića 99, 22320 Drniš</item>
      <item>Josip Kaleb, LANIŠTE 22/IV, 10000 Metković</item>
      <item>Maroje Baničević, Lujaci 5, 20235 Orašac</item>
      <item>RAJKO MAGDALENC</item>
      <item>HRVOJE PULJIĆ</item>
      <item>PETRA PLAZONIĆ</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Kralja Tomislava 11, 31551 Belišće</item>
      <item>SREĆKO RAZUMOVIĆ</item>
      <item>MLAENA KALUĐER</item>
      <item>ANKICA JUKIĆ</item>
      <item>TOMISLAV PETRINEC</item>
      <item>Luana Vozila Bajić, Antuna Šoljana 7, 10000 Zagreb</item>
      <item>BORIS BERTINA</item>
      <item>IVAN NOVOSEL</item>
      <item>HRVOJE KALUĐER</item>
      <item>Antun Ćurković, D. Gervaisa 42, 10000 Zagreb</item>
      <item>JURICA KRIŽANIĆ</item>
      <item>Nazar Sturko, Ulica Ferde Livadića 6, 10290 Zaprešić</item>
      <item>MIRJANA STANIĆ</item>
      <item>STEN-EX društvo s ograničenom odgovornošću za trgovinu i usluge, Dr. Franje Tuđmana 93, 10431 Sveta Nedelja</item>
      <item>Mladen Bajić, Antuna Šoljana 7, 10000 Zagreb</item>
      <item>Ivan Juriša, Plješevička 73, 31000 Osijek</item>
      <item>NADA BARINIĆ</item>
      <item>MARTIN BOŽIĆ</item>
      <item>VJEKOSLAV VRANIČIĆ</item>
      <item>Krunoslav Sabljak, Savska Opatovina 32, 10000 Zagreb</item>
      <item>Vesna Habus, Cvetković 189, 10450 Cvetković</item>
      <item>KRISTINA JAMBRUŠIĆ PETEK</item>
      <item>HRVOJE LESKOVAR</item>
      <item>DARIA ŽUNIĆ</item>
      <item>JOSIP VUKOVIĆ-SISAK</item>
      <item>BORIS SUBOTA</item>
      <item>Jelena Vrbanec,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Jukinačka Ulica 127, 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Omladinska 12, 10370 Velika Ostrna</item>
      <item>Domagoj Jendriš, Kredarička 1c, 10000 Zagreb</item>
      <item>LJERKA BAJS</item>
      <item>DRAŽEN JERKOVIĆ</item>
      <item>Milenko Šekerija, Hrvatskih Žrtava 23, 21220 Seget Donji</item>
      <item>Danijel Kunkić,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Palmotićeva 19, Zagreb</item>
      <item>BLITZ vl. Tamara Baničević</item>
      <item>BORIS BOBOK</item>
      <item>DARIO LOKAS</item>
      <item>KRSITINA PRŠA</item>
      <item>Josip Gačar, Lanište 10b, 10000 Zagreb</item>
      <item>TOMEX društvo za proizvodnju, trgovinu i usluge s ograničenom odgovornošću, Kralja Tomislava 20, 43270 Veliki Grđevac</item>
      <item>TOMISLAV HORVAT</item>
      <item>KARLO KRPAN</item>
      <item>JADRANKA MUSTAČ</item>
      <item>Katarina Pstrocki, Savska Opatovina 32, 10000 Zagreb</item>
      <item>Ivan Donđivić, Supetarska 8, 10000 Zagreb</item>
      <item>Josip Balić</item>
      <item>Janko Novosel</item>
      <item>IVAN GRZELA</item>
      <item>MIRJANA BRALA</item>
      <item>MARKO VINCEK</item>
      <item>LORSEL STROJEVI društvo s ograničenom odgovornošću za trgovinu i usluge, Savska opatovina 32, Zagreb</item>
      <item>MISLAV KRALJEVIĆ</item>
      <item>MARIJA KRISTINA ŠUMERA</item>
      <item>ROBERT ŽUNIĆ</item>
      <item>GORAN KOVAČIĆ</item>
      <item>MILICA GALIĆ</item>
      <item>JOSIP VUKOVIĆ-ZAGREB</item>
      <item>MAL KONZALTING društvo s ograničenom odgovornošću za poslovne usluge, S.S. Kranjčevića 11, 44000 Sisak</item>
      <item>ANICA STNKOVIĆ</item>
      <item>ANA TOMAC (Virovitica)</item>
      <item>PATRUELIS d.o.o. za trgovinu i usluge, Fallerovo šetalište 2, Zagreb</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Kobljani 4, 23450 Kruševo</item>
      <item>IGOR KUJUNDŽIĆ</item>
      <item>NENSI ŠARIĆ</item>
      <item>DEJAN BENIĆ</item>
      <item>TOMISLAV MIRKOVIĆ</item>
      <item>ANDREA GENERALIĆ</item>
      <item>KREŠO KOKOŠKA</item>
    </derivirana_varijabla>
  </DomainObject.Predmet.StrankaListFormatedWithAdress>
  <DomainObject.Predmet.StrankaListFormatedWithAdressOIB>
    <izvorni_sadrzaj>
      <item>EUROYACHTING d.o.o., OIB 56804906735, Ogrizovićeva 41, 10000 Zagreb</item>
      <item>Hrvatske vode, pravna osoba za upravljanje vodama, OIB 28921383001, Grada Vukovara 220, Zagreb</item>
      <item>VODOOPSKRBA I ODVODNJA, društvo s ograničenom odgovornošću, Folnegovićeva 1, Zagreb</item>
      <item>Siniša Momčilović, OIB 07277975971, Savska Opatovina 28, 10000 Zagreb</item>
      <item>ODRŽAVANJE I IZGRADNJA POGONA d.o.o. za proizvodnju, trgovinu i usluge, OIB 37154625188, Savska opatovina 34, Zagreb</item>
      <item>GORAN CREPULJA</item>
      <item>Zoran Marin, OIB 98879466267, Petra Svačića 99, 22320 Drniš</item>
      <item>Josip Kaleb, OIB 36664247611, LANIŠTE 22/IV, 10000 Metković</item>
      <item>Maroje Baničević, OIB 47699335467, Lujaci 5, 20235 Orašac</item>
      <item>RAJKO MAGDALENC</item>
      <item>HRVOJE PULJIĆ</item>
      <item>PETRA PLAZONIĆ</item>
      <item>NATALIJA PSTROCKI</item>
      <item>Hrvoje Jambrović, OIB 15958176332, Savska Opatovina 28, 10000 Zagreb</item>
      <item>Silvio Dolenac, OIB 35234198778, Zapoljska 20, 10000 Zagreb</item>
      <item>IVONA ŠAKER</item>
      <item>Krešimir Vlašić, OIB 47197830380, Savska 8, 10434 Strmec</item>
      <item>IRENA WEIGAND</item>
      <item>MLADEN HANŽEK</item>
      <item>STJEPAN STOJAKOVIĆ</item>
      <item>DRAGAN JOSIPOVIĆ</item>
      <item>Ivana Matić, OIB 59931978050, Plješevička 73, 31000 Osijek</item>
      <item>Martin König, OIB 97298467665, Ferenščica I. 59, 10000 Zagreb</item>
      <item>Martina Špoljarić, OIB 30456186741, Kralja Tomislava 11, 31551 Belišće</item>
      <item>SREĆKO RAZUMOVIĆ</item>
      <item>MLAENA KALUĐER</item>
      <item>ANKICA JUKIĆ</item>
      <item>TOMISLAV PETRINEC</item>
      <item>Luana Vozila Bajić, OIB 38168737814, Antuna Šoljana 7, 10000 Zagreb</item>
      <item>BORIS BERTINA</item>
      <item>IVAN NOVOSEL</item>
      <item>HRVOJE KALUĐER</item>
      <item>Antun Ćurković, OIB 93050909375, D. Gervaisa 42, 10000 Zagreb</item>
      <item>JURICA KRIŽANIĆ</item>
      <item>Nazar Sturko, OIB 39566107604, Ulica Ferde Livadića 6, 10290 Zaprešić</item>
      <item>MIRJANA STANIĆ</item>
      <item>STEN-EX društvo s ograničenom odgovornošću za trgovinu i usluge, OIB 93780456409, Dr. Franje Tuđmana 93, 10431 Sveta Nedelja</item>
      <item>Mladen Bajić, OIB 32807048584, Antuna Šoljana 7, 10000 Zagreb</item>
      <item>Ivan Juriša, OIB 78121123446, Plješevička 73, 31000 Osijek</item>
      <item>NADA BARINIĆ</item>
      <item>MARTIN BOŽIĆ</item>
      <item>VJEKOSLAV VRANIČIĆ</item>
      <item>Krunoslav Sabljak, OIB 06041129051, Savska Opatovina 32, 10000 Zagreb</item>
      <item>Vesna Habus, OIB 24777775641, Cvetković 189, 10450 Cvetković</item>
      <item>KRISTINA JAMBRUŠIĆ PETEK</item>
      <item>HRVOJE LESKOVAR</item>
      <item>DARIA ŽUNIĆ</item>
      <item>JOSIP VUKOVIĆ-SISAK</item>
      <item>BORIS SUBOTA</item>
      <item>Jelena Vrbanec, OIB 54281391113,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OIB 42463391282, Jukinačka Ulica 127, 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 10370 Velika Ostrna</item>
      <item>Domagoj Jendriš, OIB 43053726637, Kredarička 1c, 10000 Zagreb</item>
      <item>LJERKA BAJS</item>
      <item>DRAŽEN JERKOVIĆ</item>
      <item>Milenko Šekerija, OIB 20291953923, Hrvatskih Žrtava 23, 21220 Seget Donji</item>
      <item>Danijel Kunkić, OIB 76472387395,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 Palmotićeva 19, Zagreb</item>
      <item>BLITZ vl. Tamara Baničević, OIB 54614101581</item>
      <item>BORIS BOBOK</item>
      <item>DARIO LOKAS</item>
      <item>KRSITINA PRŠA</item>
      <item>Josip Gačar, OIB 64549346058, Lanište 10b, 10000 Zagreb</item>
      <item>TOMEX društvo za proizvodnju, trgovinu i usluge s ograničenom odgovornošću, OIB 30816030994, Kralja Tomislava 20, 43270 Veliki Grđevac</item>
      <item>TOMISLAV HORVAT</item>
      <item>KARLO KRPAN</item>
      <item>JADRANKA MUSTAČ</item>
      <item>Katarina Pstrocki, OIB 05573616353, Savska Opatovina 32, 10000 Zagreb</item>
      <item>Ivan Donđivić, OIB 12547368752, Supetarska 8, 10000 Zagreb</item>
      <item>Josip Balić</item>
      <item>Janko Novosel</item>
      <item>IVAN GRZELA</item>
      <item>MIRJANA BRALA</item>
      <item>MARKO VINCEK</item>
      <item>LORSEL STROJEVI društvo s ograničenom odgovornošću za trgovinu i usluge, OIB 72258017777, Savska opatovina 32, Zagreb</item>
      <item>MISLAV KRALJEVIĆ</item>
      <item>MARIJA KRISTINA ŠUMERA</item>
      <item>ROBERT ŽUNIĆ</item>
      <item>GORAN KOVAČIĆ</item>
      <item>MILICA GALIĆ</item>
      <item>JOSIP VUKOVIĆ-ZAGREB</item>
      <item>MAL KONZALTING društvo s ograničenom odgovornošću za poslovne usluge, OIB 82912633350, S.S. Kranjčevića 11, 44000 Sisak</item>
      <item>ANICA STNKOVIĆ</item>
      <item>ANA TOMAC (Virovitica)</item>
      <item>PATRUELIS d.o.o. za trgovinu i usluge, OIB 70733226778, Fallerovo šetalište 2, Zagreb</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 Kobljani 4, 23450 Kruševo</item>
      <item>IGOR KUJUNDŽIĆ</item>
      <item>NENSI ŠARIĆ</item>
      <item>DEJAN BENIĆ</item>
      <item>TOMISLAV MIRKOVIĆ</item>
      <item>ANDREA GENERALIĆ</item>
      <item>KREŠO KOKOŠKA</item>
    </izvorni_sadrzaj>
    <derivirana_varijabla naziv="DomainObject.Predmet.StrankaListFormatedWithAdressOIB_1">
      <item>EUROYACHTING d.o.o., OIB 56804906735, Ogrizovićeva 41, 10000 Zagreb</item>
      <item>Hrvatske vode, pravna osoba za upravljanje vodama, OIB 28921383001, Grada Vukovara 220, Zagreb</item>
      <item>VODOOPSKRBA I ODVODNJA, društvo s ograničenom odgovornošću, Folnegovićeva 1, Zagreb</item>
      <item>Siniša Momčilović, OIB 07277975971, Savska Opatovina 28, 10000 Zagreb</item>
      <item>ODRŽAVANJE I IZGRADNJA POGONA d.o.o. za proizvodnju, trgovinu i usluge, OIB 37154625188, Savska opatovina 34, Zagreb</item>
      <item>GORAN CREPULJA</item>
      <item>Zoran Marin, OIB 98879466267, Petra Svačića 99, 22320 Drniš</item>
      <item>Josip Kaleb, OIB 36664247611, LANIŠTE 22/IV, 10000 Metković</item>
      <item>Maroje Baničević, OIB 47699335467, Lujaci 5, 20235 Orašac</item>
      <item>RAJKO MAGDALENC</item>
      <item>HRVOJE PULJIĆ</item>
      <item>PETRA PLAZONIĆ</item>
      <item>NATALIJA PSTROCKI</item>
      <item>Hrvoje Jambrović, OIB 15958176332, Savska Opatovina 28, 10000 Zagreb</item>
      <item>Silvio Dolenac, OIB 35234198778, Zapoljska 20, 10000 Zagreb</item>
      <item>IVONA ŠAKER</item>
      <item>Krešimir Vlašić, OIB 47197830380, Savska 8, 10434 Strmec</item>
      <item>IRENA WEIGAND</item>
      <item>MLADEN HANŽEK</item>
      <item>STJEPAN STOJAKOVIĆ</item>
      <item>DRAGAN JOSIPOVIĆ</item>
      <item>Ivana Matić, OIB 59931978050, Plješevička 73, 31000 Osijek</item>
      <item>Martin König, OIB 97298467665, Ferenščica I. 59, 10000 Zagreb</item>
      <item>Martina Špoljarić, OIB 30456186741, Kralja Tomislava 11, 31551 Belišće</item>
      <item>SREĆKO RAZUMOVIĆ</item>
      <item>MLAENA KALUĐER</item>
      <item>ANKICA JUKIĆ</item>
      <item>TOMISLAV PETRINEC</item>
      <item>Luana Vozila Bajić, OIB 38168737814, Antuna Šoljana 7, 10000 Zagreb</item>
      <item>BORIS BERTINA</item>
      <item>IVAN NOVOSEL</item>
      <item>HRVOJE KALUĐER</item>
      <item>Antun Ćurković, OIB 93050909375, D. Gervaisa 42, 10000 Zagreb</item>
      <item>JURICA KRIŽANIĆ</item>
      <item>Nazar Sturko, OIB 39566107604, Ulica Ferde Livadića 6, 10290 Zaprešić</item>
      <item>MIRJANA STANIĆ</item>
      <item>STEN-EX društvo s ograničenom odgovornošću za trgovinu i usluge, OIB 93780456409, Dr. Franje Tuđmana 93, 10431 Sveta Nedelja</item>
      <item>Mladen Bajić, OIB 32807048584, Antuna Šoljana 7, 10000 Zagreb</item>
      <item>Ivan Juriša, OIB 78121123446, Plješevička 73, 31000 Osijek</item>
      <item>NADA BARINIĆ</item>
      <item>MARTIN BOŽIĆ</item>
      <item>VJEKOSLAV VRANIČIĆ</item>
      <item>Krunoslav Sabljak, OIB 06041129051, Savska Opatovina 32, 10000 Zagreb</item>
      <item>Vesna Habus, OIB 24777775641, Cvetković 189, 10450 Cvetković</item>
      <item>KRISTINA JAMBRUŠIĆ PETEK</item>
      <item>HRVOJE LESKOVAR</item>
      <item>DARIA ŽUNIĆ</item>
      <item>JOSIP VUKOVIĆ-SISAK</item>
      <item>BORIS SUBOTA</item>
      <item>Jelena Vrbanec, OIB 54281391113,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OIB 42463391282, Jukinačka Ulica 127, 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 10370 Velika Ostrna</item>
      <item>Domagoj Jendriš, OIB 43053726637, Kredarička 1c, 10000 Zagreb</item>
      <item>LJERKA BAJS</item>
      <item>DRAŽEN JERKOVIĆ</item>
      <item>Milenko Šekerija, OIB 20291953923, Hrvatskih Žrtava 23, 21220 Seget Donji</item>
      <item>Danijel Kunkić, OIB 76472387395,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 Palmotićeva 19, Zagreb</item>
      <item>BLITZ vl. Tamara Baničević, OIB 54614101581</item>
      <item>BORIS BOBOK</item>
      <item>DARIO LOKAS</item>
      <item>KRSITINA PRŠA</item>
      <item>Josip Gačar, OIB 64549346058, Lanište 10b, 10000 Zagreb</item>
      <item>TOMEX društvo za proizvodnju, trgovinu i usluge s ograničenom odgovornošću, OIB 30816030994, Kralja Tomislava 20, 43270 Veliki Grđevac</item>
      <item>TOMISLAV HORVAT</item>
      <item>KARLO KRPAN</item>
      <item>JADRANKA MUSTAČ</item>
      <item>Katarina Pstrocki, OIB 05573616353, Savska Opatovina 32, 10000 Zagreb</item>
      <item>Ivan Donđivić, OIB 12547368752, Supetarska 8, 10000 Zagreb</item>
      <item>Josip Balić</item>
      <item>Janko Novosel</item>
      <item>IVAN GRZELA</item>
      <item>MIRJANA BRALA</item>
      <item>MARKO VINCEK</item>
      <item>LORSEL STROJEVI društvo s ograničenom odgovornošću za trgovinu i usluge, OIB 72258017777, Savska opatovina 32, Zagreb</item>
      <item>MISLAV KRALJEVIĆ</item>
      <item>MARIJA KRISTINA ŠUMERA</item>
      <item>ROBERT ŽUNIĆ</item>
      <item>GORAN KOVAČIĆ</item>
      <item>MILICA GALIĆ</item>
      <item>JOSIP VUKOVIĆ-ZAGREB</item>
      <item>MAL KONZALTING društvo s ograničenom odgovornošću za poslovne usluge, OIB 82912633350, S.S. Kranjčevića 11, 44000 Sisak</item>
      <item>ANICA STNKOVIĆ</item>
      <item>ANA TOMAC (Virovitica)</item>
      <item>PATRUELIS d.o.o. za trgovinu i usluge, OIB 70733226778, Fallerovo šetalište 2, Zagreb</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 Kobljani 4, 23450 Kruševo</item>
      <item>IGOR KUJUNDŽIĆ</item>
      <item>NENSI ŠARIĆ</item>
      <item>DEJAN BENIĆ</item>
      <item>TOMISLAV MIRKOVIĆ</item>
      <item>ANDREA GENERALIĆ</item>
      <item>KREŠO KOKOŠKA</item>
    </derivirana_varijabla>
  </DomainObject.Predmet.StrankaListFormatedWithAdressOIB>
  <DomainObject.Predmet.StrankaListNazivFormated>
    <izvorni_sadrzaj>
      <item>EUROYACHTING d.o.o.</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zvorni_sadrzaj>
    <derivirana_varijabla naziv="DomainObject.Predmet.StrankaListNazivFormated_1">
      <item>EUROYACHTING d.o.o.</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derivirana_varijabla>
  </DomainObject.Predmet.StrankaListNazivFormated>
  <DomainObject.Predmet.StrankaListNazivFormatedOIB>
    <izvorni_sadrzaj>
      <item>EUROYACHTING d.o.o.,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društvo s ograničenom odgovornošću za trgovinu i usluge, OIB 93780456409</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OIB 42463391282</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item>
      <item>BLITZ vl. Tamara Baničević, OIB 54614101581</item>
      <item>BORIS BOBOK</item>
      <item>DARIO LOKAS</item>
      <item>KRSITINA PRŠA</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item>
      <item>Janko Novosel</item>
      <item>IVAN GRZELA</item>
      <item>MIRJANA BRALA</item>
      <item>MARKO VINCEK</item>
      <item>LORSEL STROJEVI društvo s ograničenom odgovornošću za trgovinu i usluge, OIB 72258017777</item>
      <item>MISLAV KRALJEVIĆ</item>
      <item>MARIJA KRISTINA ŠUMERA</item>
      <item>ROBERT ŽUNIĆ</item>
      <item>GORAN KOVAČIĆ</item>
      <item>MILICA GALIĆ</item>
      <item>JOSIP VUKOVIĆ-ZAGREB</item>
      <item>MAL KONZALTING društvo s ograničenom odgovornošću za poslovne usluge, OIB 82912633350</item>
      <item>ANICA STNKOVIĆ</item>
      <item>ANA TOMAC (Virovitica)</item>
      <item>PATRUELIS d.o.o. za trgovinu i usluge, OIB 70733226778</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item>
      <item>IGOR KUJUNDŽIĆ</item>
      <item>NENSI ŠARIĆ</item>
      <item>DEJAN BENIĆ</item>
      <item>TOMISLAV MIRKOVIĆ</item>
      <item>ANDREA GENERALIĆ</item>
      <item>KREŠO KOKOŠKA</item>
    </izvorni_sadrzaj>
    <derivirana_varijabla naziv="DomainObject.Predmet.StrankaListNazivFormatedOIB_1">
      <item>EUROYACHTING d.o.o.,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društvo s ograničenom odgovornošću za trgovinu i usluge, OIB 93780456409</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OIB 42463391282</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item>
      <item>BLITZ vl. Tamara Baničević, OIB 54614101581</item>
      <item>BORIS BOBOK</item>
      <item>DARIO LOKAS</item>
      <item>KRSITINA PRŠA</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item>
      <item>Janko Novosel</item>
      <item>IVAN GRZELA</item>
      <item>MIRJANA BRALA</item>
      <item>MARKO VINCEK</item>
      <item>LORSEL STROJEVI društvo s ograničenom odgovornošću za trgovinu i usluge, OIB 72258017777</item>
      <item>MISLAV KRALJEVIĆ</item>
      <item>MARIJA KRISTINA ŠUMERA</item>
      <item>ROBERT ŽUNIĆ</item>
      <item>GORAN KOVAČIĆ</item>
      <item>MILICA GALIĆ</item>
      <item>JOSIP VUKOVIĆ-ZAGREB</item>
      <item>MAL KONZALTING društvo s ograničenom odgovornošću za poslovne usluge, OIB 82912633350</item>
      <item>ANICA STNKOVIĆ</item>
      <item>ANA TOMAC (Virovitica)</item>
      <item>PATRUELIS d.o.o. za trgovinu i usluge, OIB 70733226778</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item>
      <item>IGOR KUJUNDŽIĆ</item>
      <item>NENSI ŠARIĆ</item>
      <item>DEJAN BENIĆ</item>
      <item>TOMISLAV MIRKOVIĆ</item>
      <item>ANDREA GENERALIĆ</item>
      <item>KREŠO KOKOŠKA</item>
    </derivirana_varijabla>
  </DomainObject.Predmet.StrankaListNazivFormatedOIB>
  <DomainObject.Predmet.ProtuStrankaListFormated>
    <izvorni_sadrzaj>
      <item>EUROYACHTING d.o.o.</item>
    </izvorni_sadrzaj>
    <derivirana_varijabla naziv="DomainObject.Predmet.ProtuStrankaListFormated_1">
      <item>EUROYACHTING d.o.o.</item>
    </derivirana_varijabla>
  </DomainObject.Predmet.ProtuStrankaListFormated>
  <DomainObject.Predmet.ProtuStrankaListFormatedOIB>
    <izvorni_sadrzaj>
      <item>EUROYACHTING d.o.o., OIB 56804906735</item>
    </izvorni_sadrzaj>
    <derivirana_varijabla naziv="DomainObject.Predmet.ProtuStrankaListFormatedOIB_1">
      <item>EUROYACHTING d.o.o., OIB 56804906735</item>
    </derivirana_varijabla>
  </DomainObject.Predmet.ProtuStrankaListFormatedOIB>
  <DomainObject.Predmet.ProtuStrankaListFormatedWithAdress>
    <izvorni_sadrzaj>
      <item>EUROYACHTING d.o.o., Ogrizovićeva 41, 10000 Zagreb</item>
    </izvorni_sadrzaj>
    <derivirana_varijabla naziv="DomainObject.Predmet.ProtuStrankaListFormatedWithAdress_1">
      <item>EUROYACHTING d.o.o., Ogrizovićeva 41, 10000 Zagreb</item>
    </derivirana_varijabla>
  </DomainObject.Predmet.ProtuStrankaListFormatedWithAdress>
  <DomainObject.Predmet.ProtuStrankaListFormatedWithAdressOIB>
    <izvorni_sadrzaj>
      <item>EUROYACHTING d.o.o., OIB 56804906735, Ogrizovićeva 41, 10000 Zagreb</item>
    </izvorni_sadrzaj>
    <derivirana_varijabla naziv="DomainObject.Predmet.ProtuStrankaListFormatedWithAdressOIB_1">
      <item>EUROYACHTING d.o.o., OIB 56804906735, Ogrizovićeva 41, 10000 Zagreb</item>
    </derivirana_varijabla>
  </DomainObject.Predmet.ProtuStrankaListFormatedWithAdressOIB>
  <DomainObject.Predmet.ProtuStrankaListNazivFormated>
    <izvorni_sadrzaj>
      <item>EUROYACHTING d.o.o.</item>
    </izvorni_sadrzaj>
    <derivirana_varijabla naziv="DomainObject.Predmet.ProtuStrankaListNazivFormated_1">
      <item>EUROYACHTING d.o.o.</item>
    </derivirana_varijabla>
  </DomainObject.Predmet.ProtuStrankaListNazivFormated>
  <DomainObject.Predmet.ProtuStrankaListNazivFormatedOIB>
    <izvorni_sadrzaj>
      <item>EUROYACHTING d.o.o., OIB 56804906735</item>
    </izvorni_sadrzaj>
    <derivirana_varijabla naziv="DomainObject.Predmet.ProtuStrankaListNazivFormatedOIB_1">
      <item>EUROYACHTING d.o.o., OIB 56804906735</item>
    </derivirana_varijabla>
  </DomainObject.Predmet.ProtuStrankaListNazivFormatedOIB>
  <DomainObject.Predmet.OstaliListFormated>
    <izvorni_sadrzaj>
      <item>BRANKO MAČEK</item>
      <item>Odvj. DOMAGOJ LEDIĆ</item>
      <item>Marinko Paić</item>
      <item>Luka Rimac</item>
      <item>RAČUNOVODSTVO</item>
      <item>JAVNOST</item>
      <item>RUŽICA IKIĆ</item>
      <item>ZAGREBAČKA BANKA d.d.</item>
      <item>Tanja Trbojević Krpanić</item>
      <item>Tamara Baničević</item>
    </izvorni_sadrzaj>
    <derivirana_varijabla naziv="DomainObject.Predmet.OstaliListFormated_1">
      <item>BRANKO MAČEK</item>
      <item>Odvj. DOMAGOJ LEDIĆ</item>
      <item>Marinko Paić</item>
      <item>Luka Rimac</item>
      <item>RAČUNOVODSTVO</item>
      <item>JAVNOST</item>
      <item>RUŽICA IKIĆ</item>
      <item>ZAGREBAČKA BANKA d.d.</item>
      <item>Tanja Trbojević Krpanić</item>
      <item>Tamara Baničević</item>
    </derivirana_varijabla>
  </DomainObject.Predmet.OstaliListFormated>
  <DomainObject.Predmet.OstaliList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zvorni_sadrzaj>
    <derivirana_varijabla naziv="DomainObject.Predmet.OstaliListFormatedOIB_1">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derivirana_varijabla>
  </DomainObject.Predmet.OstaliListFormatedOIB>
  <DomainObject.Predmet.OstaliListFormatedWithAdress>
    <izvorni_sadrzaj>
      <item>BRANKO MAČEK, Ogrizovićeva 41, 10000 Zagreb</item>
      <item>Odvj. DOMAGOJ LEDIĆ, Draškovićeva 53, 10000 Zagreb</item>
      <item>Marinko Paić, ZAHAROVA 3,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item>Tamara Baničević, Lujaci 5, 20235 Orašac</item>
    </izvorni_sadrzaj>
    <derivirana_varijabla naziv="DomainObject.Predmet.OstaliListFormatedWithAdress_1">
      <item>BRANKO MAČEK, Ogrizovićeva 41, 10000 Zagreb</item>
      <item>Odvj. DOMAGOJ LEDIĆ, Draškovićeva 53, 10000 Zagreb</item>
      <item>Marinko Paić, ZAHAROVA 3,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item>Tamara Baničević, Lujaci 5, 20235 Orašac</item>
    </derivirana_varijabla>
  </DomainObject.Predmet.OstaliListFormatedWithAdress>
  <DomainObject.Predmet.OstaliListFormatedWithAdressOIB>
    <izvorni_sadrzaj>
      <item>BRANKO MAČEK, OIB 13503879572, Ogrizovićeva 41, 10000 Zagreb</item>
      <item>Odvj. DOMAGOJ LEDIĆ, Draškovićeva 53, 10000 Zagreb</item>
      <item>Marinko Paić, OIB 55654806007, ZAHAROVA 3,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item>Tamara Baničević, OIB 54614101581, Lujaci 5, 20235 Orašac</item>
    </izvorni_sadrzaj>
    <derivirana_varijabla naziv="DomainObject.Predmet.OstaliListFormatedWithAdressOIB_1">
      <item>BRANKO MAČEK, OIB 13503879572, Ogrizovićeva 41, 10000 Zagreb</item>
      <item>Odvj. DOMAGOJ LEDIĆ, Draškovićeva 53, 10000 Zagreb</item>
      <item>Marinko Paić, OIB 55654806007, ZAHAROVA 3,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item>Tamara Baničević, OIB 54614101581, Lujaci 5, 20235 Orašac</item>
    </derivirana_varijabla>
  </DomainObject.Predmet.OstaliListFormatedWithAdressOIB>
  <DomainObject.Predmet.OstaliListNazivFormated>
    <izvorni_sadrzaj>
      <item>BRANKO MAČEK</item>
      <item>Odvj. DOMAGOJ LEDIĆ</item>
      <item>Marinko Paić</item>
      <item>Luka Rimac</item>
      <item>RAČUNOVODSTVO</item>
      <item>JAVNOST</item>
      <item>RUŽICA IKIĆ</item>
      <item>ZAGREBAČKA BANKA d.d.</item>
      <item>Tanja Trbojević Krpanić</item>
      <item>Tamara Baničević</item>
    </izvorni_sadrzaj>
    <derivirana_varijabla naziv="DomainObject.Predmet.OstaliListNazivFormated_1">
      <item>BRANKO MAČEK</item>
      <item>Odvj. DOMAGOJ LEDIĆ</item>
      <item>Marinko Paić</item>
      <item>Luka Rimac</item>
      <item>RAČUNOVODSTVO</item>
      <item>JAVNOST</item>
      <item>RUŽICA IKIĆ</item>
      <item>ZAGREBAČKA BANKA d.d.</item>
      <item>Tanja Trbojević Krpanić</item>
      <item>Tamara Baničević</item>
    </derivirana_varijabla>
  </DomainObject.Predmet.OstaliListNazivFormated>
  <DomainObject.Predmet.OstaliListNaziv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zvorni_sadrzaj>
    <derivirana_varijabla naziv="DomainObject.Predmet.OstaliListNazivFormatedOIB_1">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studenog 2015.</izvorni_sadrzaj>
    <derivirana_varijabla naziv="DomainObject.Datum_1">26. studenog 2015.</derivirana_varijabla>
  </DomainObject.Datum>
  <DomainObject.PoslovniBrojDokumenta>
    <izvorni_sadrzaj/>
    <derivirana_varijabla naziv="DomainObject.PoslovniBrojDokumenta_1"/>
  </DomainObject.PoslovniBrojDokumenta>
  <DomainObject.Predmet.StrankaIDrugi>
    <izvorni_sadrzaj>EUROYACHTING d.o.o. i dr.</izvorni_sadrzaj>
    <derivirana_varijabla naziv="DomainObject.Predmet.StrankaIDrugi_1">EUROYACHTING d.o.o. i dr.</derivirana_varijabla>
  </DomainObject.Predmet.StrankaIDrugi>
  <DomainObject.Predmet.ProtustrankaIDrugi>
    <izvorni_sadrzaj>EUROYACHTING d.o.o.</izvorni_sadrzaj>
    <derivirana_varijabla naziv="DomainObject.Predmet.ProtustrankaIDrugi_1">EUROYACHTING d.o.o.</derivirana_varijabla>
  </DomainObject.Predmet.ProtustrankaIDrugi>
  <DomainObject.Predmet.StrankaIDrugiAdressOIB>
    <izvorni_sadrzaj>EUROYACHTING d.o.o., OIB 56804906735, Ogrizovićeva 41, 10000 Zagreb i dr.</izvorni_sadrzaj>
    <derivirana_varijabla naziv="DomainObject.Predmet.StrankaIDrugiAdressOIB_1">EUROYACHTING d.o.o., OIB 56804906735, Ogrizovićeva 41, 10000 Zagreb i dr.</derivirana_varijabla>
  </DomainObject.Predmet.StrankaIDrugiAdressOIB>
  <DomainObject.Predmet.ProtustrankaIDrugiAdressOIB>
    <izvorni_sadrzaj>EUROYACHTING d.o.o., OIB 56804906735, Ogrizovićeva 41, 10000 Zagreb</izvorni_sadrzaj>
    <derivirana_varijabla naziv="DomainObject.Predmet.ProtustrankaIDrugiAdressOIB_1">EUROYACHTING d.o.o., OIB 56804906735, Ogrizovićeva 41,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EUROYACHTING d.o.o.</item>
      <item>BRANKO MAČEK</item>
      <item>Odvj. DOMAGOJ LEDIĆ</item>
      <item>Marinko Paić</item>
      <item>EUROYACHTING d.o.o.</item>
      <item>Hrvatske vode, pravna osoba za upravljanje vodama</item>
      <item>VODOOPSKRBA I ODVODNJA, društvo s ograničenom odgovornošću</item>
      <item>Luka Rimac</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RAČUNOVODSTVO</item>
      <item>JAVNOST</item>
      <item>RUŽICA IKIĆ</item>
      <item>ZAGREBAČKA BANKA d.d.</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Tanja Trbojević Krpanić</item>
      <item>Tamara Baničević</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zvorni_sadrzaj>
    <derivirana_varijabla naziv="DomainObject.Predmet.SudioniciListNaziv_1">
      <item>EUROYACHTING d.o.o.</item>
      <item>BRANKO MAČEK</item>
      <item>Odvj. DOMAGOJ LEDIĆ</item>
      <item>Marinko Paić</item>
      <item>EUROYACHTING d.o.o.</item>
      <item>Hrvatske vode, pravna osoba za upravljanje vodama</item>
      <item>VODOOPSKRBA I ODVODNJA, društvo s ograničenom odgovornošću</item>
      <item>Luka Rimac</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RAČUNOVODSTVO</item>
      <item>JAVNOST</item>
      <item>RUŽICA IKIĆ</item>
      <item>ZAGREBAČKA BANKA d.d.</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Tanja Trbojević Krpanić</item>
      <item>Tamara Baničević</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derivirana_varijabla>
  </DomainObject.Predmet.SudioniciListNaziv>
  <DomainObject.Predmet.SudioniciListAdressOIB>
    <izvorni_sadrzaj>
      <item>EUROYACHTING d.o.o., OIB 56804906735, Ogrizovićeva 41,10000 Zagreb</item>
      <item>BRANKO MAČEK, OIB 13503879572, Ogrizovićeva 41,10000 Zagreb</item>
      <item>Odvj. DOMAGOJ LEDIĆ, Draškovićeva 53,10000 Zagreb</item>
      <item>Marinko Paić, OIB 55654806007, ZAHAROVA 3,10000 Zagreb</item>
      <item>EUROYACHTING d.o.o., OIB 56804906735, Ogrizovićeva 41,10000 Zagreb</item>
      <item>Hrvatske vode, pravna osoba za upravljanje vodama, OIB 28921383001, Grada Vukovara 220,Zagreb</item>
      <item>VODOOPSKRBA I ODVODNJA, društvo s ograničenom odgovornošću, Folnegovićeva 1,Zagreb</item>
      <item>Luka Rimac, Radnička c. 80,10000 Zagreb</item>
      <item>Siniša Momčilović, OIB 07277975971, Savska Opatovina 28,10000 Zagreb</item>
      <item>ODRŽAVANJE I IZGRADNJA POGONA d.o.o. za proizvodnju, trgovinu i usluge, OIB 37154625188, Savska opatovina 34,Zagreb</item>
      <item>GORAN CREPULJA</item>
      <item>Zoran Marin, OIB 98879466267, Petra Svačića 99,22320 Drniš</item>
      <item>Josip Kaleb, OIB 36664247611, LANIŠTE 22/IV,10000 Metković</item>
      <item>Maroje Baničević, OIB 47699335467, Lujaci 5,20235 Orašac</item>
      <item>RAJKO MAGDALENC</item>
      <item>HRVOJE PULJIĆ</item>
      <item>PETRA PLAZONIĆ</item>
      <item>NATALIJA PSTROCKI</item>
      <item>Hrvoje Jambrović, OIB 15958176332, Savska Opatovina 28,10000 Zagreb</item>
      <item>Silvio Dolenac, OIB 35234198778, Zapoljska 20,10000 Zagreb</item>
      <item>IVONA ŠAKER</item>
      <item>Krešimir Vlašić, OIB 47197830380, Savska 8,10434 Strmec</item>
      <item>IRENA WEIGAND</item>
      <item>MLADEN HANŽEK</item>
      <item>STJEPAN STOJAKOVIĆ</item>
      <item>DRAGAN JOSIPOVIĆ</item>
      <item>Ivana Matić, OIB 59931978050, Plješevička 73,31000 Osijek</item>
      <item>Martin König, OIB 97298467665, Ferenščica I. 59,10000 Zagreb</item>
      <item>Martina Špoljarić, OIB 30456186741, Kralja Tomislava 11,31551 Belišće</item>
      <item>SREĆKO RAZUMOVIĆ</item>
      <item>MLAENA KALUĐER</item>
      <item>ANKICA JUKIĆ</item>
      <item>TOMISLAV PETRINEC</item>
      <item>Luana Vozila Bajić, OIB 38168737814, Antuna Šoljana 7,10000 Zagreb</item>
      <item>BORIS BERTINA</item>
      <item>IVAN NOVOSEL</item>
      <item>HRVOJE KALUĐER</item>
      <item>Antun Ćurković, OIB 93050909375, D. Gervaisa 42,10000 Zagreb</item>
      <item>JURICA KRIŽANIĆ</item>
      <item>Nazar Sturko, OIB 39566107604, Ulica Ferde Livadića 6,10290 Zaprešić</item>
      <item>MIRJANA STANIĆ</item>
      <item>STEN-EX društvo s ograničenom odgovornošću za trgovinu i usluge, OIB 93780456409, Dr. Franje Tuđmana 93,10431 Sveta Nedelja</item>
      <item>Mladen Bajić, OIB 32807048584, Antuna Šoljana 7,10000 Zagreb</item>
      <item>Ivan Juriša, OIB 78121123446, Plješevička 73,31000 Osijek</item>
      <item>NADA BARINIĆ</item>
      <item>MARTIN BOŽIĆ</item>
      <item>VJEKOSLAV VRANIČIĆ</item>
      <item>Krunoslav Sabljak, OIB 06041129051, Savska Opatovina 32,10000 Zagreb</item>
      <item>Vesna Habus, OIB 24777775641, Cvetković 189,10450 Cvetković</item>
      <item>KRISTINA JAMBRUŠIĆ PETEK</item>
      <item>HRVOJE LESKOVAR</item>
      <item>DARIA ŽUNIĆ</item>
      <item>JOSIP VUKOVIĆ-SISAK</item>
      <item>BORIS SUBOTA</item>
      <item>Jelena Vrbanec, OIB 54281391113, Kaninska 6,10000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OIB 42463391282, Jukinačka Ulica 127,44400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12,10370 Velika Ostrna</item>
      <item>Domagoj Jendriš, OIB 43053726637, Kredarička 1c,10000 Zagreb</item>
      <item>LJERKA BAJS</item>
      <item>DRAŽEN JERKOVIĆ</item>
      <item>Milenko Šekerija, OIB 20291953923, Hrvatskih Žrtava 23,21220 Seget Donji</item>
      <item>Danijel Kunkić, OIB 76472387395, Malešnica 14,10000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 Palmotićeva 19,Zagreb</item>
      <item>BLITZ vl. Tamara Baničević, OIB 54614101581</item>
      <item>BORIS BOBOK</item>
      <item>DARIO LOKAS</item>
      <item>KRSITINA PRŠA</item>
      <item>Josip Gačar, OIB 64549346058, Lanište 10b,10000 Zagreb</item>
      <item>TOMEX društvo za proizvodnju, trgovinu i usluge s ograničenom odgovornošću, OIB 30816030994, Kralja Tomislava 20,43270 Veliki Grđevac</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item>
      <item>Janko Novosel</item>
      <item>IVAN GRZELA</item>
      <item>MIRJANA BRALA</item>
      <item>MARKO VINCEK</item>
      <item>LORSEL STROJEVI društvo s ograničenom odgovornošću za trgovinu i usluge, OIB 72258017777, Savska opatovina 32,Zagreb</item>
      <item>MISLAV KRALJEVIĆ</item>
      <item>MARIJA KRISTINA ŠUMERA</item>
      <item>ROBERT ŽUNIĆ</item>
      <item>GORAN KOVAČIĆ</item>
      <item>MILICA GALIĆ</item>
      <item>JOSIP VUKOVIĆ-ZAGREB</item>
      <item>MAL KONZALTING društvo s ograničenom odgovornošću za poslovne usluge, OIB 82912633350, S.S. Kranjčevića 11,44000 Sisak</item>
      <item>Tanja Trbojević Krpanić, OIB 77408121868, Lastovska Ulica 9,10000 Zagreb</item>
      <item>Tamara Baničević, OIB 54614101581, Lujaci 5,20235 Orašac</item>
      <item>ANICA STNKOVIĆ</item>
      <item>ANA TOMAC (Virovitica)</item>
      <item>PATRUELIS d.o.o. za trgovinu i usluge, OIB 70733226778, Fallerovo šetalište 2,Zagreb</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 Kobljani 4,23450 Kruševo</item>
      <item>IGOR KUJUNDŽIĆ</item>
      <item>NENSI ŠARIĆ</item>
      <item>DEJAN BENIĆ</item>
      <item>TOMISLAV MIRKOVIĆ</item>
      <item>ANDREA GENERALIĆ</item>
      <item>KREŠO KOKOŠKA</item>
    </izvorni_sadrzaj>
    <derivirana_varijabla naziv="DomainObject.Predmet.SudioniciListAdressOIB_1">
      <item>EUROYACHTING d.o.o., OIB 56804906735, Ogrizovićeva 41,10000 Zagreb</item>
      <item>BRANKO MAČEK, OIB 13503879572, Ogrizovićeva 41,10000 Zagreb</item>
      <item>Odvj. DOMAGOJ LEDIĆ, Draškovićeva 53,10000 Zagreb</item>
      <item>Marinko Paić, OIB 55654806007, ZAHAROVA 3,10000 Zagreb</item>
      <item>EUROYACHTING d.o.o., OIB 56804906735, Ogrizovićeva 41,10000 Zagreb</item>
      <item>Hrvatske vode, pravna osoba za upravljanje vodama, OIB 28921383001, Grada Vukovara 220,Zagreb</item>
      <item>VODOOPSKRBA I ODVODNJA, društvo s ograničenom odgovornošću, Folnegovićeva 1,Zagreb</item>
      <item>Luka Rimac, Radnička c. 80,10000 Zagreb</item>
      <item>Siniša Momčilović, OIB 07277975971, Savska Opatovina 28,10000 Zagreb</item>
      <item>ODRŽAVANJE I IZGRADNJA POGONA d.o.o. za proizvodnju, trgovinu i usluge, OIB 37154625188, Savska opatovina 34,Zagreb</item>
      <item>GORAN CREPULJA</item>
      <item>Zoran Marin, OIB 98879466267, Petra Svačića 99,22320 Drniš</item>
      <item>Josip Kaleb, OIB 36664247611, LANIŠTE 22/IV,10000 Metković</item>
      <item>Maroje Baničević, OIB 47699335467, Lujaci 5,20235 Orašac</item>
      <item>RAJKO MAGDALENC</item>
      <item>HRVOJE PULJIĆ</item>
      <item>PETRA PLAZONIĆ</item>
      <item>NATALIJA PSTROCKI</item>
      <item>Hrvoje Jambrović, OIB 15958176332, Savska Opatovina 28,10000 Zagreb</item>
      <item>Silvio Dolenac, OIB 35234198778, Zapoljska 20,10000 Zagreb</item>
      <item>IVONA ŠAKER</item>
      <item>Krešimir Vlašić, OIB 47197830380, Savska 8,10434 Strmec</item>
      <item>IRENA WEIGAND</item>
      <item>MLADEN HANŽEK</item>
      <item>STJEPAN STOJAKOVIĆ</item>
      <item>DRAGAN JOSIPOVIĆ</item>
      <item>Ivana Matić, OIB 59931978050, Plješevička 73,31000 Osijek</item>
      <item>Martin König, OIB 97298467665, Ferenščica I. 59,10000 Zagreb</item>
      <item>Martina Špoljarić, OIB 30456186741, Kralja Tomislava 11,31551 Belišće</item>
      <item>SREĆKO RAZUMOVIĆ</item>
      <item>MLAENA KALUĐER</item>
      <item>ANKICA JUKIĆ</item>
      <item>TOMISLAV PETRINEC</item>
      <item>Luana Vozila Bajić, OIB 38168737814, Antuna Šoljana 7,10000 Zagreb</item>
      <item>BORIS BERTINA</item>
      <item>IVAN NOVOSEL</item>
      <item>HRVOJE KALUĐER</item>
      <item>Antun Ćurković, OIB 93050909375, D. Gervaisa 42,10000 Zagreb</item>
      <item>JURICA KRIŽANIĆ</item>
      <item>Nazar Sturko, OIB 39566107604, Ulica Ferde Livadića 6,10290 Zaprešić</item>
      <item>MIRJANA STANIĆ</item>
      <item>STEN-EX društvo s ograničenom odgovornošću za trgovinu i usluge, OIB 93780456409, Dr. Franje Tuđmana 93,10431 Sveta Nedelja</item>
      <item>Mladen Bajić, OIB 32807048584, Antuna Šoljana 7,10000 Zagreb</item>
      <item>Ivan Juriša, OIB 78121123446, Plješevička 73,31000 Osijek</item>
      <item>NADA BARINIĆ</item>
      <item>MARTIN BOŽIĆ</item>
      <item>VJEKOSLAV VRANIČIĆ</item>
      <item>Krunoslav Sabljak, OIB 06041129051, Savska Opatovina 32,10000 Zagreb</item>
      <item>Vesna Habus, OIB 24777775641, Cvetković 189,10450 Cvetković</item>
      <item>KRISTINA JAMBRUŠIĆ PETEK</item>
      <item>HRVOJE LESKOVAR</item>
      <item>DARIA ŽUNIĆ</item>
      <item>JOSIP VUKOVIĆ-SISAK</item>
      <item>BORIS SUBOTA</item>
      <item>Jelena Vrbanec, OIB 54281391113, Kaninska 6,10000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OIB 42463391282, Jukinačka Ulica 127,44400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12,10370 Velika Ostrna</item>
      <item>Domagoj Jendriš, OIB 43053726637, Kredarička 1c,10000 Zagreb</item>
      <item>LJERKA BAJS</item>
      <item>DRAŽEN JERKOVIĆ</item>
      <item>Milenko Šekerija, OIB 20291953923, Hrvatskih Žrtava 23,21220 Seget Donji</item>
      <item>Danijel Kunkić, OIB 76472387395, Malešnica 14,10000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 Palmotićeva 19,Zagreb</item>
      <item>BLITZ vl. Tamara Baničević, OIB 54614101581</item>
      <item>BORIS BOBOK</item>
      <item>DARIO LOKAS</item>
      <item>KRSITINA PRŠA</item>
      <item>Josip Gačar, OIB 64549346058, Lanište 10b,10000 Zagreb</item>
      <item>TOMEX društvo za proizvodnju, trgovinu i usluge s ograničenom odgovornošću, OIB 30816030994, Kralja Tomislava 20,43270 Veliki Grđevac</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item>
      <item>Janko Novosel</item>
      <item>IVAN GRZELA</item>
      <item>MIRJANA BRALA</item>
      <item>MARKO VINCEK</item>
      <item>LORSEL STROJEVI društvo s ograničenom odgovornošću za trgovinu i usluge, OIB 72258017777, Savska opatovina 32,Zagreb</item>
      <item>MISLAV KRALJEVIĆ</item>
      <item>MARIJA KRISTINA ŠUMERA</item>
      <item>ROBERT ŽUNIĆ</item>
      <item>GORAN KOVAČIĆ</item>
      <item>MILICA GALIĆ</item>
      <item>JOSIP VUKOVIĆ-ZAGREB</item>
      <item>MAL KONZALTING društvo s ograničenom odgovornošću za poslovne usluge, OIB 82912633350, S.S. Kranjčevića 11,44000 Sisak</item>
      <item>Tanja Trbojević Krpanić, OIB 77408121868, Lastovska Ulica 9,10000 Zagreb</item>
      <item>Tamara Baničević, OIB 54614101581, Lujaci 5,20235 Orašac</item>
      <item>ANICA STNKOVIĆ</item>
      <item>ANA TOMAC (Virovitica)</item>
      <item>PATRUELIS d.o.o. za trgovinu i usluge, OIB 70733226778, Fallerovo šetalište 2,Zagreb</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 Kobljani 4,23450 Kruševo</item>
      <item>IGOR KUJUNDŽIĆ</item>
      <item>NENSI ŠARIĆ</item>
      <item>DEJAN BENIĆ</item>
      <item>TOMISLAV MIRKOVIĆ</item>
      <item>ANDREA GENERALIĆ</item>
      <item>KREŠO KOKOŠKA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56804906735</item>
      <item>, OIB 13503879572</item>
      <item>, OIB null</item>
      <item>, OIB 55654806007</item>
      <item>, OIB 56804906735</item>
      <item>, OIB 28921383001</item>
      <item>, OIB null</item>
      <item>, OIB null</item>
      <item>, OIB 07277975971</item>
      <item>, OIB 37154625188</item>
      <item>, OIB null</item>
      <item>, OIB 98879466267</item>
      <item>, OIB 36664247611</item>
      <item>, OIB 47699335467</item>
      <item>, OIB null</item>
      <item>, OIB null</item>
      <item>, OIB null</item>
      <item>, OIB null</item>
      <item>, OIB 15958176332</item>
      <item>, OIB 35234198778</item>
      <item>, OIB null</item>
      <item>, OIB 47197830380</item>
      <item>, OIB null</item>
      <item>, OIB null</item>
      <item>, OIB null</item>
      <item>, OIB null</item>
      <item>, OIB 59931978050</item>
      <item>, OIB 97298467665</item>
      <item>, OIB 30456186741</item>
      <item>, OIB null</item>
      <item>, OIB null</item>
      <item>, OIB null</item>
      <item>, OIB null</item>
      <item>, OIB 38168737814</item>
      <item>, OIB null</item>
      <item>, OIB null</item>
      <item>, OIB null</item>
      <item>, OIB 93050909375</item>
      <item>, OIB null</item>
      <item>, OIB 39566107604</item>
      <item>, OIB null</item>
      <item>, OIB 93780456409</item>
      <item>, OIB 32807048584</item>
      <item>, OIB 78121123446</item>
      <item>, OIB null</item>
      <item>, OIB null</item>
      <item>, OIB null</item>
      <item>, OIB 06041129051</item>
      <item>, OIB 24777775641</item>
      <item>, OIB null</item>
      <item>, OIB null</item>
      <item>, OIB null</item>
      <item>, OIB null</item>
      <item>, OIB null</item>
      <item>, OIB 54281391113</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42463391282</item>
      <item>, OIB null</item>
      <item>, OIB null</item>
      <item>, OIB null</item>
      <item>, OIB null</item>
      <item>, OIB null</item>
      <item>, OIB null</item>
      <item>, OIB null</item>
      <item>, OIB null</item>
      <item>, OIB null</item>
      <item>, OIB null</item>
      <item>, OIB null</item>
      <item>, OIB null</item>
      <item>, OIB null</item>
      <item>, OIB null</item>
      <item>, OIB 95992641464</item>
      <item>, OIB 43053726637</item>
      <item>, OIB null</item>
      <item>, OIB null</item>
      <item>, OIB 20291953923</item>
      <item>, OIB 76472387395</item>
      <item>, OIB null</item>
      <item>, OIB null</item>
      <item>, OIB null</item>
      <item>, OIB null</item>
      <item>, OIB null</item>
      <item>, OIB null</item>
      <item>, OIB null</item>
      <item>, OIB null</item>
      <item>, OIB 96426599108</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45304906374</item>
      <item>, OIB 54614101581</item>
      <item>, OIB null</item>
      <item>, OIB null</item>
      <item>, OIB null</item>
      <item>, OIB 64549346058</item>
      <item>, OIB 30816030994</item>
      <item>, OIB null</item>
      <item>, OIB null</item>
      <item>, OIB null</item>
      <item>, OIB null</item>
      <item>, OIB null</item>
      <item>, OIB null</item>
      <item>, OIB null</item>
      <item>, OIB 05573616353</item>
      <item>, OIB 12547368752</item>
      <item>, OIB null</item>
      <item>, OIB null</item>
      <item>, OIB null</item>
      <item>, OIB null</item>
      <item>, OIB null</item>
      <item>, OIB 72258017777</item>
      <item>, OIB null</item>
      <item>, OIB null</item>
      <item>, OIB null</item>
      <item>, OIB null</item>
      <item>, OIB null</item>
      <item>, OIB null</item>
      <item>, OIB 82912633350</item>
      <item>, OIB 77408121868</item>
      <item>, OIB 54614101581</item>
      <item>, OIB null</item>
      <item>, OIB null</item>
      <item>, OIB 70733226778</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42745287505</item>
      <item>, OIB null</item>
      <item>, OIB null</item>
      <item>, OIB null</item>
      <item>, OIB null</item>
      <item>, OIB null</item>
      <item>, OIB null</item>
    </izvorni_sadrzaj>
    <derivirana_varijabla naziv="DomainObject.Predmet.SudioniciListNazivOIB_1">
      <item>, OIB 56804906735</item>
      <item>, OIB 13503879572</item>
      <item>, OIB null</item>
      <item>, OIB 55654806007</item>
      <item>, OIB 56804906735</item>
      <item>, OIB 28921383001</item>
      <item>, OIB null</item>
      <item>, OIB null</item>
      <item>, OIB 07277975971</item>
      <item>, OIB 37154625188</item>
      <item>, OIB null</item>
      <item>, OIB 98879466267</item>
      <item>, OIB 36664247611</item>
      <item>, OIB 47699335467</item>
      <item>, OIB null</item>
      <item>, OIB null</item>
      <item>, OIB null</item>
      <item>, OIB null</item>
      <item>, OIB 15958176332</item>
      <item>, OIB 35234198778</item>
      <item>, OIB null</item>
      <item>, OIB 47197830380</item>
      <item>, OIB null</item>
      <item>, OIB null</item>
      <item>, OIB null</item>
      <item>, OIB null</item>
      <item>, OIB 59931978050</item>
      <item>, OIB 97298467665</item>
      <item>, OIB 30456186741</item>
      <item>, OIB null</item>
      <item>, OIB null</item>
      <item>, OIB null</item>
      <item>, OIB null</item>
      <item>, OIB 38168737814</item>
      <item>, OIB null</item>
      <item>, OIB null</item>
      <item>, OIB null</item>
      <item>, OIB 93050909375</item>
      <item>, OIB null</item>
      <item>, OIB 39566107604</item>
      <item>, OIB null</item>
      <item>, OIB 93780456409</item>
      <item>, OIB 32807048584</item>
      <item>, OIB 78121123446</item>
      <item>, OIB null</item>
      <item>, OIB null</item>
      <item>, OIB null</item>
      <item>, OIB 06041129051</item>
      <item>, OIB 24777775641</item>
      <item>, OIB null</item>
      <item>, OIB null</item>
      <item>, OIB null</item>
      <item>, OIB null</item>
      <item>, OIB null</item>
      <item>, OIB 54281391113</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42463391282</item>
      <item>, OIB null</item>
      <item>, OIB null</item>
      <item>, OIB null</item>
      <item>, OIB null</item>
      <item>, OIB null</item>
      <item>, OIB null</item>
      <item>, OIB null</item>
      <item>, OIB null</item>
      <item>, OIB null</item>
      <item>, OIB null</item>
      <item>, OIB null</item>
      <item>, OIB null</item>
      <item>, OIB null</item>
      <item>, OIB null</item>
      <item>, OIB 95992641464</item>
      <item>, OIB 43053726637</item>
      <item>, OIB null</item>
      <item>, OIB null</item>
      <item>, OIB 20291953923</item>
      <item>, OIB 76472387395</item>
      <item>, OIB null</item>
      <item>, OIB null</item>
      <item>, OIB null</item>
      <item>, OIB null</item>
      <item>, OIB null</item>
      <item>, OIB null</item>
      <item>, OIB null</item>
      <item>, OIB null</item>
      <item>, OIB 96426599108</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45304906374</item>
      <item>, OIB 54614101581</item>
      <item>, OIB null</item>
      <item>, OIB null</item>
      <item>, OIB null</item>
      <item>, OIB 64549346058</item>
      <item>, OIB 30816030994</item>
      <item>, OIB null</item>
      <item>, OIB null</item>
      <item>, OIB null</item>
      <item>, OIB null</item>
      <item>, OIB null</item>
      <item>, OIB null</item>
      <item>, OIB null</item>
      <item>, OIB 05573616353</item>
      <item>, OIB 12547368752</item>
      <item>, OIB null</item>
      <item>, OIB null</item>
      <item>, OIB null</item>
      <item>, OIB null</item>
      <item>, OIB null</item>
      <item>, OIB 72258017777</item>
      <item>, OIB null</item>
      <item>, OIB null</item>
      <item>, OIB null</item>
      <item>, OIB null</item>
      <item>, OIB null</item>
      <item>, OIB null</item>
      <item>, OIB 82912633350</item>
      <item>, OIB 77408121868</item>
      <item>, OIB 54614101581</item>
      <item>, OIB null</item>
      <item>, OIB null</item>
      <item>, OIB 70733226778</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42745287505</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650</properties:Words>
  <properties:Characters>3494</properties:Characters>
  <properties:Lines>82</properties:Lines>
  <properties:Paragraphs>42</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4208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2015-11-26T08:34:00Z</dcterms:created>
  <dc:creator>Vinka Mihalinčić</dc:creator>
  <cp:lastModifiedBy>Vinka Mihalinčić</cp:lastModifiedBy>
  <cp:lastPrinted>2015-11-26T08:29:00Z</cp:lastPrinted>
  <dcterms:modified xmlns:xsi="http://www.w3.org/2001/XMLSchema-instance" xsi:type="dcterms:W3CDTF">2015-11-26T10:25:00Z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