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2ae1" w14:paraId="15c2ae1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</w:t>
      </w:r>
      <w:r w:rsidR="00C52F4F">
        <w:t>-424</w:t>
      </w:r>
      <w:r w:rsidR="00BE14DE">
        <w:t>/</w:t>
      </w:r>
      <w:r w:rsidR="00245588">
        <w:t>16-</w:t>
      </w:r>
      <w:r w:rsidR="00C52F4F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F1221">
        <w:t>KARUTULA MURTER j.d.o.o., Murter, Hrvatskih vladara 22,</w:t>
      </w:r>
      <w:r w:rsidR="004F1221" w:rsidRPr="007A679F">
        <w:t xml:space="preserve"> OIB: </w:t>
      </w:r>
      <w:r w:rsidR="004F1221">
        <w:t>69971045468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4F1221">
        <w:t>KARUTULA MURTER j.d.o.o., Murter, Hrvatskih vladara 22,</w:t>
      </w:r>
      <w:r w:rsidR="004F1221" w:rsidRPr="007A679F">
        <w:t xml:space="preserve"> OIB: </w:t>
      </w:r>
      <w:r w:rsidR="004F1221">
        <w:t>69971045468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817761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C52F4F">
        <w:t>09,55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817761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C52F4F">
        <w:t>09,57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170C6">
        <w:t>KARUTULA MURTER j.d.o.o., Murter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C170C6">
        <w:t>17</w:t>
      </w:r>
      <w:r w:rsidR="0019187F">
        <w:t>. ožujka 2016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19187F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C170C6">
        <w:t>84.932,03</w:t>
      </w:r>
      <w:r w:rsidR="00245588" w:rsidRPr="006A6907">
        <w:t xml:space="preserve"> kun</w:t>
      </w:r>
      <w:r w:rsidR="00C170C6">
        <w:t>e</w:t>
      </w:r>
      <w:r w:rsidR="00673D65" w:rsidRPr="006A6907">
        <w:t xml:space="preserve">, te da ima </w:t>
      </w:r>
      <w:r w:rsidR="003E7EC7">
        <w:t>tri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170C6">
        <w:t>KARUTULA MURTER j.d.o.o., Murter</w:t>
      </w:r>
      <w:r w:rsidR="0019187F" w:rsidRPr="00F60CD9">
        <w:t xml:space="preserve"> </w:t>
      </w:r>
      <w:r w:rsidR="0020610B" w:rsidRPr="00F60CD9">
        <w:t>i za član</w:t>
      </w:r>
      <w:r w:rsidR="003C1D90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5E37A6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VERONIKA KOVAČEV</w:t>
      </w:r>
      <w:r w:rsidR="004F1221">
        <w:rPr>
          <w:szCs w:val="24"/>
          <w:shd w:fill="F8F8F8" w:color="auto" w:val="clear"/>
        </w:rPr>
        <w:t xml:space="preserve"> iz Murtera, Hrvatskih vladara 22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0290D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C52F4F">
      <w:t>424/16-4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9187F"/>
    <w:rsid w:val="001A1D49"/>
    <w:rsid w:val="001A5792"/>
    <w:rsid w:val="001B3AB3"/>
    <w:rsid w:val="001C2BF1"/>
    <w:rsid w:val="001C40FA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1217"/>
    <w:rsid w:val="00356FAA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1D90"/>
    <w:rsid w:val="003C5ED2"/>
    <w:rsid w:val="003C6ABB"/>
    <w:rsid w:val="003D2D04"/>
    <w:rsid w:val="003D3F43"/>
    <w:rsid w:val="003E39C3"/>
    <w:rsid w:val="003E42F9"/>
    <w:rsid w:val="003E7EC7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221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37A6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761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290D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70C6"/>
    <w:rsid w:val="00C27291"/>
    <w:rsid w:val="00C369BB"/>
    <w:rsid w:val="00C4119C"/>
    <w:rsid w:val="00C42647"/>
    <w:rsid w:val="00C443B6"/>
    <w:rsid w:val="00C506C7"/>
    <w:rsid w:val="00C51610"/>
    <w:rsid w:val="00C52F4F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2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9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2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9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9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9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9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MURTER  j.d.o.o. za trgovinu i usluge</izvorni_sadrzaj>
    <derivirana_varijabla naziv="DomainObject.Predmet.ProtustrankaFormated_1">  KARUTULA MURTER  j.d.o.o. za trgovinu i usluge</derivirana_varijabla>
  </DomainObject.Predmet.ProtustrankaFormated>
  <DomainObject.Predmet.ProtustrankaFormatedOIB>
    <izvorni_sadrzaj>  KARUTULA MURTER  j.d.o.o. za trgovinu i usluge, OIB 69971045468</izvorni_sadrzaj>
    <derivirana_varijabla naziv="DomainObject.Predmet.ProtustrankaFormatedOIB_1">  KARUTULA MURTER  j.d.o.o. za trgovinu i usluge, OIB 69971045468</derivirana_varijabla>
  </DomainObject.Predmet.ProtustrankaFormatedOIB>
  <DomainObject.Predmet.ProtustrankaFormatedWithAdress>
    <izvorni_sadrzaj> KARUTULA MURTER  j.d.o.o. za trgovinu i usluge, Hrvatskih vladara 22, 22243 Murter</izvorni_sadrzaj>
    <derivirana_varijabla naziv="DomainObject.Predmet.ProtustrankaFormatedWithAdress_1"> KARUTULA MURTER  j.d.o.o. za trgovinu i usluge, Hrvatskih vladara 22, 22243 Murter</derivirana_varijabla>
  </DomainObject.Predmet.ProtustrankaFormatedWithAdress>
  <DomainObject.Predmet.ProtustrankaFormatedWithAdressOIB>
    <izvorni_sadrzaj> KARUTULA MURTER  j.d.o.o. za trgovinu i usluge, OIB 69971045468, Hrvatskih vladara 22, 22243 Murter</izvorni_sadrzaj>
    <derivirana_varijabla naziv="DomainObject.Predmet.ProtustrankaFormatedWithAdressOIB_1"> KARUTULA MURTER  j.d.o.o. za trgovinu i usluge, OIB 69971045468, Hrvatskih vladara 22, 22243 Murter</derivirana_varijabla>
  </DomainObject.Predmet.ProtustrankaFormatedWithAdressOIB>
  <DomainObject.Predmet.ProtustrankaWithAdress>
    <izvorni_sadrzaj>KARUTULA MURTER  j.d.o.o. za trgovinu i usluge Hrvatskih vladara 22, 22243 Murter</izvorni_sadrzaj>
    <derivirana_varijabla naziv="DomainObject.Predmet.ProtustrankaWithAdress_1">KARUTULA MURTER  j.d.o.o. za trgovinu i usluge Hrvatskih vladara 22, 22243 Murter</derivirana_varijabla>
  </DomainObject.Predmet.ProtustrankaWithAdress>
  <DomainObject.Predmet.ProtustrankaWithAdressOIB>
    <izvorni_sadrzaj>KARUTULA MURTER  j.d.o.o. za trgovinu i usluge, OIB 69971045468, Hrvatskih vladara 22, 22243 Murter</izvorni_sadrzaj>
    <derivirana_varijabla naziv="DomainObject.Predmet.ProtustrankaWithAdressOIB_1">KARUTULA MURTER  j.d.o.o. za trgovinu i usluge, OIB 69971045468, Hrvatskih vladara 22, 22243 Murter</derivirana_varijabla>
  </DomainObject.Predmet.ProtustrankaWithAdressOIB>
  <DomainObject.Predmet.ProtustrankaNazivFormated>
    <izvorni_sadrzaj>KARUTULA MURTER  j.d.o.o. za trgovinu i usluge</izvorni_sadrzaj>
    <derivirana_varijabla naziv="DomainObject.Predmet.ProtustrankaNazivFormated_1">KARUTULA MURTER  j.d.o.o. za trgovinu i usluge</derivirana_varijabla>
  </DomainObject.Predmet.ProtustrankaNazivFormated>
  <DomainObject.Predmet.ProtustrankaNazivFormatedOIB>
    <izvorni_sadrzaj>KARUTULA MURTER  j.d.o.o. za trgovinu i usluge, OIB 69971045468</izvorni_sadrzaj>
    <derivirana_varijabla naziv="DomainObject.Predmet.ProtustrankaNazivFormatedOIB_1">KARUTULA MURTER  j.d.o.o. za trgovinu i usluge, OIB 69971045468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KARUTULA MURTER  j.d.o.o. za trgovinu i usluge</item>
    </izvorni_sadrzaj>
    <derivirana_varijabla naziv="DomainObject.Predmet.ProtuStrankaListFormated_1">
      <item>KARUTULA MURTER  j.d.o.o. za trgovinu i usluge</item>
    </derivirana_varijabla>
  </DomainObject.Predmet.ProtuStrankaListFormated>
  <DomainObject.Predmet.ProtuStrankaListFormatedOIB>
    <izvorni_sadrzaj>
      <item>KARUTULA MURTER  j.d.o.o. za trgovinu i usluge, OIB 69971045468</item>
    </izvorni_sadrzaj>
    <derivirana_varijabla naziv="DomainObject.Predmet.ProtuStrankaListFormatedOIB_1">
      <item>KARUTULA MURTER  j.d.o.o. za trgovinu i usluge, OIB 69971045468</item>
    </derivirana_varijabla>
  </DomainObject.Predmet.ProtuStrankaListFormatedOIB>
  <DomainObject.Predmet.ProtuStrankaListFormatedWithAdress>
    <izvorni_sadrzaj>
      <item>KARUTULA MURTER  j.d.o.o. za trgovinu i usluge, Hrvatskih vladara 22, 22243 Murter</item>
    </izvorni_sadrzaj>
    <derivirana_varijabla naziv="DomainObject.Predmet.ProtuStrankaListFormatedWithAdress_1">
      <item>KARUTULA MURTER  j.d.o.o. za trgovinu i usluge, Hrvatskih vladara 22, 22243 Murter</item>
    </derivirana_varijabla>
  </DomainObject.Predmet.ProtuStrankaListFormatedWithAdress>
  <DomainObject.Predmet.ProtuStrankaListFormatedWithAdressOIB>
    <izvorni_sadrzaj>
      <item>KARUTULA MURTER  j.d.o.o. za trgovinu i usluge, OIB 69971045468, Hrvatskih vladara 22, 22243 Murter</item>
    </izvorni_sadrzaj>
    <derivirana_varijabla naziv="DomainObject.Predmet.ProtuStrankaListFormatedWithAdressOIB_1">
      <item>KARUTULA MURTER  j.d.o.o. za trgovinu i usluge, OIB 69971045468, Hrvatskih vladara 22, 22243 Murter</item>
    </derivirana_varijabla>
  </DomainObject.Predmet.ProtuStrankaListFormatedWithAdressOIB>
  <DomainObject.Predmet.ProtuStrankaListNazivFormated>
    <izvorni_sadrzaj>
      <item>KARUTULA MURTER  j.d.o.o. za trgovinu i usluge</item>
    </izvorni_sadrzaj>
    <derivirana_varijabla naziv="DomainObject.Predmet.ProtuStrankaListNazivFormated_1">
      <item>KARUTULA MURTER  j.d.o.o. za trgovinu i usluge</item>
    </derivirana_varijabla>
  </DomainObject.Predmet.ProtuStrankaListNazivFormated>
  <DomainObject.Predmet.ProtuStrankaListNazivFormatedOIB>
    <izvorni_sadrzaj>
      <item>KARUTULA MURTER  j.d.o.o. za trgovinu i usluge, OIB 69971045468</item>
    </izvorni_sadrzaj>
    <derivirana_varijabla naziv="DomainObject.Predmet.ProtuStrankaListNazivFormatedOIB_1">
      <item>KARUTULA MURTER  j.d.o.o. za trgovinu i usluge, OIB 69971045468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KARUTULA MURTER  j.d.o.o. za trgovinu i usluge</izvorni_sadrzaj>
    <derivirana_varijabla naziv="DomainObject.Predmet.ProtustrankaIDrugi_1">KARUTULA MURTER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KARUTULA MURTER  j.d.o.o. za trgovinu i usluge, OIB 69971045468, Hrvatskih vladara 22, 22243 Murter</izvorni_sadrzaj>
    <derivirana_varijabla naziv="DomainObject.Predmet.ProtustrankaIDrugiAdressOIB_1">KARUTULA MURTER  j.d.o.o. za trgovinu i usluge, OIB 69971045468,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KARUTULA MURTER  j.d.o.o. za trgovinu i usluge</item>
    </izvorni_sadrzaj>
    <derivirana_varijabla naziv="DomainObject.Predmet.SudioniciListNaziv_1">
      <item>FINA - Podružnica Šibenik</item>
      <item>KARUTULA MURTER 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KARUTULA MURTER  j.d.o.o. za trgovinu i usluge, OIB 69971045468, Hrvatskih vladara 22,22243 Murter</item>
    </izvorni_sadrzaj>
    <derivirana_varijabla naziv="DomainObject.Predmet.SudioniciListAdressOIB_1">
      <item>FINA - Podružnica Šibenik, OIB 85821130368, Perivoj L. Marune 1,22000 Šibenik</item>
      <item>KARUTULA MURTER  j.d.o.o. za trgovinu i usluge, OIB 69971045468,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69971045468</item>
    </izvorni_sadrzaj>
    <derivirana_varijabla naziv="DomainObject.Predmet.SudioniciListNazivOIB_1">
      <item>, OIB 85821130368</item>
      <item>, OIB 69971045468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386A9-5619-47E8-A7C8-61F551E8C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2014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2016-03-29T07:36:00Z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2016-03-31T06:23:00Z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