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62b6" w14:paraId="f7562b6" w:rsidRDefault="008421C3" w:rsidP="008421C3" w:rsidR="008421C3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21C3" w:rsidP="008421C3" w:rsidR="008421C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8421C3" w:rsidP="008421C3" w:rsidR="008421C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8421C3" w:rsidP="008421C3" w:rsidR="008421C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St-836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8421C3" w:rsidP="008421C3" w:rsidR="008421C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8421C3" w:rsidP="008421C3" w:rsidR="008421C3" w:rsidRPr="004C4B9E">
      <w:pPr>
        <w:rPr>
          <w:sz w:val="23"/>
          <w:szCs w:val="23"/>
        </w:rPr>
      </w:pPr>
    </w:p>
    <w:p w:rsidRDefault="008421C3" w:rsidP="008421C3" w:rsidR="008421C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8421C3" w:rsidP="008421C3" w:rsidR="008421C3" w:rsidRPr="004C4B9E">
      <w:pPr>
        <w:rPr>
          <w:sz w:val="23"/>
          <w:szCs w:val="23"/>
        </w:rPr>
      </w:pPr>
    </w:p>
    <w:p w:rsidRDefault="008421C3" w:rsidP="008421C3" w:rsidR="008421C3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Odvjetničko društvo MIRKO MASTILOVIĆ I PARTNERI j.t.d. "u likvidaciji", Pula, Ulica </w:t>
      </w:r>
      <w:proofErr w:type="spellStart"/>
      <w:r>
        <w:rPr>
          <w:sz w:val="23"/>
          <w:szCs w:val="23"/>
        </w:rPr>
        <w:t>Marsovog</w:t>
      </w:r>
      <w:proofErr w:type="spellEnd"/>
      <w:r>
        <w:rPr>
          <w:sz w:val="23"/>
          <w:szCs w:val="23"/>
        </w:rPr>
        <w:t xml:space="preserve"> polja br. 8, OIB: 70122337168, dana 3. lipnja</w:t>
      </w:r>
      <w:r w:rsidRPr="009C66D8">
        <w:rPr>
          <w:sz w:val="23"/>
          <w:szCs w:val="23"/>
        </w:rPr>
        <w:t xml:space="preserve"> 2016. </w:t>
      </w:r>
    </w:p>
    <w:p w:rsidRDefault="008421C3" w:rsidP="008421C3" w:rsidR="008421C3" w:rsidRPr="009C66D8">
      <w:pPr>
        <w:jc w:val="both"/>
        <w:rPr>
          <w:sz w:val="23"/>
          <w:szCs w:val="23"/>
        </w:rPr>
      </w:pPr>
    </w:p>
    <w:p w:rsidRDefault="008421C3" w:rsidP="008421C3" w:rsidR="008421C3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8421C3" w:rsidP="008421C3" w:rsidR="008421C3" w:rsidRPr="009C66D8">
      <w:pPr>
        <w:jc w:val="both"/>
        <w:rPr>
          <w:sz w:val="23"/>
          <w:szCs w:val="23"/>
        </w:rPr>
      </w:pPr>
    </w:p>
    <w:p w:rsidRDefault="008421C3" w:rsidP="008421C3" w:rsidR="008421C3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Odvjetničko društvo MIRKO MASTILOVIĆ I PARTNERI j.t.d. "u likvidaciji", Pula, Ulica </w:t>
      </w:r>
      <w:proofErr w:type="spellStart"/>
      <w:r>
        <w:rPr>
          <w:sz w:val="23"/>
          <w:szCs w:val="23"/>
        </w:rPr>
        <w:t>Marsovog</w:t>
      </w:r>
      <w:proofErr w:type="spellEnd"/>
      <w:r>
        <w:rPr>
          <w:sz w:val="23"/>
          <w:szCs w:val="23"/>
        </w:rPr>
        <w:t xml:space="preserve"> polja br. 8, OIB: 70122337168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12:45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8421C3" w:rsidP="008421C3" w:rsidR="008421C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Odvjetničko društvo MIRKO MASTILOVIĆ I PARTNERI j.t.d. "u likvidaciji", Pula, Ulica </w:t>
      </w:r>
      <w:proofErr w:type="spellStart"/>
      <w:r>
        <w:rPr>
          <w:sz w:val="23"/>
          <w:szCs w:val="23"/>
        </w:rPr>
        <w:t>Marsovog</w:t>
      </w:r>
      <w:proofErr w:type="spellEnd"/>
      <w:r>
        <w:rPr>
          <w:sz w:val="23"/>
          <w:szCs w:val="23"/>
        </w:rPr>
        <w:t xml:space="preserve"> polja br. 8, OIB: 70122337168, </w:t>
      </w:r>
    </w:p>
    <w:p w:rsidRDefault="008421C3" w:rsidP="008421C3" w:rsidR="008421C3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odvjetnik Mirko Mastilović, Rovinj, Španidiga bb</w:t>
      </w:r>
    </w:p>
    <w:p w:rsidRDefault="008421C3" w:rsidP="008421C3" w:rsidR="008421C3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8421C3" w:rsidP="008421C3" w:rsidR="008421C3" w:rsidRPr="004040C4">
      <w:pPr>
        <w:jc w:val="both"/>
        <w:rPr>
          <w:sz w:val="23"/>
          <w:szCs w:val="23"/>
          <w:lang w:val="sv-SE"/>
        </w:rPr>
      </w:pPr>
    </w:p>
    <w:p w:rsidRDefault="008421C3" w:rsidP="008421C3" w:rsidR="008421C3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Odvjetničkom društvu MIRKO MASTILOVIĆ I PARTNERI j.t.d. "u likvidaciji", Pula, Ulica </w:t>
      </w:r>
      <w:proofErr w:type="spellStart"/>
      <w:r>
        <w:rPr>
          <w:sz w:val="23"/>
          <w:szCs w:val="23"/>
        </w:rPr>
        <w:t>Marsovog</w:t>
      </w:r>
      <w:proofErr w:type="spellEnd"/>
      <w:r>
        <w:rPr>
          <w:sz w:val="23"/>
          <w:szCs w:val="23"/>
        </w:rPr>
        <w:t xml:space="preserve"> polja br. 8, OIB: 70122337168,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8421C3" w:rsidP="008421C3" w:rsidR="008421C3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421C3" w:rsidP="008421C3" w:rsidR="008421C3" w:rsidRPr="00D10EBB">
      <w:pPr>
        <w:jc w:val="both"/>
        <w:rPr>
          <w:sz w:val="23"/>
          <w:szCs w:val="23"/>
        </w:rPr>
      </w:pPr>
    </w:p>
    <w:p w:rsidRDefault="008421C3" w:rsidP="008421C3" w:rsidR="008421C3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8421C3" w:rsidP="008421C3" w:rsidR="008421C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8421C3" w:rsidP="008421C3" w:rsidR="008421C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8421C3" w:rsidP="008421C3" w:rsidR="008421C3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8421C3" w:rsidP="008421C3" w:rsidR="008421C3">
      <w:pPr>
        <w:jc w:val="both"/>
        <w:rPr>
          <w:sz w:val="23"/>
          <w:szCs w:val="23"/>
        </w:rPr>
      </w:pPr>
    </w:p>
    <w:p w:rsidRDefault="008421C3" w:rsidP="008421C3" w:rsidR="008421C3" w:rsidRPr="004C4B9E">
      <w:pPr>
        <w:jc w:val="both"/>
        <w:rPr>
          <w:sz w:val="23"/>
          <w:szCs w:val="23"/>
        </w:rPr>
      </w:pP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8421C3" w:rsidP="008421C3" w:rsidR="008421C3" w:rsidRPr="004C4B9E">
      <w:pPr>
        <w:jc w:val="both"/>
        <w:rPr>
          <w:sz w:val="23"/>
          <w:szCs w:val="23"/>
        </w:rPr>
      </w:pP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8421C3" w:rsidP="008421C3" w:rsidR="008421C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8421C3" w:rsidP="008421C3" w:rsidR="008421C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Odvjetničko društvo MIRKO MASTILOVIĆ I PARTNERI j.t.d. "u likvidaciji", Pula, </w:t>
      </w:r>
    </w:p>
    <w:p w:rsidRDefault="008421C3" w:rsidP="008421C3" w:rsidR="008421C3" w:rsidRPr="004C4B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</w:rPr>
        <w:t xml:space="preserve">  Ulica </w:t>
      </w:r>
      <w:proofErr w:type="spellStart"/>
      <w:r>
        <w:rPr>
          <w:sz w:val="23"/>
          <w:szCs w:val="23"/>
        </w:rPr>
        <w:t>Marsovog</w:t>
      </w:r>
      <w:proofErr w:type="spellEnd"/>
      <w:r>
        <w:rPr>
          <w:sz w:val="23"/>
          <w:szCs w:val="23"/>
        </w:rPr>
        <w:t xml:space="preserve"> polja br. 8</w:t>
      </w:r>
    </w:p>
    <w:p w:rsidRDefault="008421C3" w:rsidP="008421C3" w:rsidR="008421C3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odvjetnik Mirko Mastilović, Rovinj, Španidiga bb</w:t>
      </w:r>
    </w:p>
    <w:p w:rsidRDefault="008421C3" w:rsidP="008421C3" w:rsidR="008421C3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434772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72" w:rsidR="00000000">
      <w:r>
        <w:separator/>
      </w:r>
    </w:p>
  </w:endnote>
  <w:endnote w:id="0" w:type="continuationSeparator">
    <w:p w:rsidRDefault="0043477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72" w:rsidR="00000000">
      <w:r>
        <w:separator/>
      </w:r>
    </w:p>
  </w:footnote>
  <w:footnote w:id="0" w:type="continuationSeparator">
    <w:p w:rsidRDefault="0043477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421C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3477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1C3"/>
    <w:rsid w:val="00434772"/>
    <w:rsid w:val="00554328"/>
    <w:rsid w:val="008421C3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1C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1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21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1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1C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7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7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7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7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1C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1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21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1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1C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7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7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7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7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MIRKO MASTILOVIĆ I PARTNERI j.t.d. "u likvidaciji", PULA</izvorni_sadrzaj>
    <derivirana_varijabla naziv="DomainObject.Predmet.ProtustrankaFormated_1">  Odvjetničko društvo MIRKO MASTILOVIĆ I PARTNERI j.t.d. "u likvidaciji", PULA</derivirana_varijabla>
  </DomainObject.Predmet.ProtustrankaFormated>
  <DomainObject.Predmet.ProtustrankaFormatedOIB>
    <izvorni_sadrzaj>  Odvjetničko društvo MIRKO MASTILOVIĆ I PARTNERI j.t.d. "u likvidaciji", PULA, OIB 70122337168</izvorni_sadrzaj>
    <derivirana_varijabla naziv="DomainObject.Predmet.ProtustrankaFormatedOIB_1">  Odvjetničko društvo MIRKO MASTILOVIĆ I PARTNERI j.t.d. "u likvidaciji", PULA, OIB 70122337168</derivirana_varijabla>
  </DomainObject.Predmet.ProtustrankaFormatedOIB>
  <DomainObject.Predmet.ProtustrankaFormatedWithAdress>
    <izvorni_sadrzaj> Odvjetničko društvo MIRKO MASTILOVIĆ I PARTNERI j.t.d. "u likvidaciji", PULA, Ulica Marsovog polja br. 8, 52100 Pula</izvorni_sadrzaj>
    <derivirana_varijabla naziv="DomainObject.Predmet.ProtustrankaFormatedWithAdress_1"> Odvjetničko društvo MIRKO MASTILOVIĆ I PARTNERI j.t.d. "u likvidaciji", PULA, Ulica Marsovog polja br. 8, 52100 Pula</derivirana_varijabla>
  </DomainObject.Predmet.ProtustrankaFormatedWithAdress>
  <DomainObject.Predmet.ProtustrankaFormatedWithAdressOIB>
    <izvorni_sadrzaj> Odvjetničko društvo MIRKO MASTILOVIĆ I PARTNERI j.t.d. "u likvidaciji", PULA, OIB 70122337168, Ulica Marsovog polja br. 8, 52100 Pula</izvorni_sadrzaj>
    <derivirana_varijabla naziv="DomainObject.Predmet.ProtustrankaFormatedWithAdressOIB_1"> Odvjetničko društvo MIRKO MASTILOVIĆ I PARTNERI j.t.d. "u likvidaciji", PULA, OIB 70122337168, Ulica Marsovog polja br. 8, 52100 Pula</derivirana_varijabla>
  </DomainObject.Predmet.ProtustrankaFormatedWithAdressOIB>
  <DomainObject.Predmet.ProtustrankaWithAdress>
    <izvorni_sadrzaj>Odvjetničko društvo MIRKO MASTILOVIĆ I PARTNERI j.t.d. "u likvidaciji", PULA Ulica Marsovog polja br. 8, 52100 Pula</izvorni_sadrzaj>
    <derivirana_varijabla naziv="DomainObject.Predmet.ProtustrankaWithAdress_1">Odvjetničko društvo MIRKO MASTILOVIĆ I PARTNERI j.t.d. "u likvidaciji", PULA Ulica Marsovog polja br. 8, 52100 Pula</derivirana_varijabla>
  </DomainObject.Predmet.ProtustrankaWithAdress>
  <DomainObject.Predmet.ProtustrankaWithAdressOIB>
    <izvorni_sadrzaj>Odvjetničko društvo MIRKO MASTILOVIĆ I PARTNERI j.t.d. "u likvidaciji", PULA, OIB 70122337168, Ulica Marsovog polja br. 8, 52100 Pula</izvorni_sadrzaj>
    <derivirana_varijabla naziv="DomainObject.Predmet.ProtustrankaWithAdressOIB_1">Odvjetničko društvo MIRKO MASTILOVIĆ I PARTNERI j.t.d. "u likvidaciji", PULA, OIB 70122337168, Ulica Marsovog polja br. 8, 52100 Pula</derivirana_varijabla>
  </DomainObject.Predmet.ProtustrankaWithAdressOIB>
  <DomainObject.Predmet.ProtustrankaNazivFormated>
    <izvorni_sadrzaj>Odvjetničko društvo MIRKO MASTILOVIĆ I PARTNERI j.t.d. "u likvidaciji", PULA</izvorni_sadrzaj>
    <derivirana_varijabla naziv="DomainObject.Predmet.ProtustrankaNazivFormated_1">Odvjetničko društvo MIRKO MASTILOVIĆ I PARTNERI j.t.d. "u likvidaciji", PULA</derivirana_varijabla>
  </DomainObject.Predmet.ProtustrankaNazivFormated>
  <DomainObject.Predmet.ProtustrankaNazivFormatedOIB>
    <izvorni_sadrzaj>Odvjetničko društvo MIRKO MASTILOVIĆ I PARTNERI j.t.d. "u likvidaciji", PULA, OIB 70122337168</izvorni_sadrzaj>
    <derivirana_varijabla naziv="DomainObject.Predmet.ProtustrankaNazivFormatedOIB_1">Odvjetničko društvo MIRKO MASTILOVIĆ I PARTNERI j.t.d. "u likvidaciji", PULA, OIB 70122337168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1111307.48</izvorni_sadrzaj>
    <derivirana_varijabla naziv="DomainObject.Predmet.TrenutnaVrijednost_1">1111307.48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Odvjetničko društvo MIRKO MASTILOVIĆ I PARTNERI j.t.d. "u likvidaciji", PULA</item>
    </izvorni_sadrzaj>
    <derivirana_varijabla naziv="DomainObject.Predmet.ProtuStrankaListFormated_1">
      <item>Odvjetničko društvo MIRKO MASTILOVIĆ I PARTNERI j.t.d. "u likvidaciji", PULA</item>
    </derivirana_varijabla>
  </DomainObject.Predmet.ProtuStrankaListFormated>
  <DomainObject.Predmet.ProtuStrankaListFormatedOIB>
    <izvorni_sadrzaj>
      <item>Odvjetničko društvo MIRKO MASTILOVIĆ I PARTNERI j.t.d. "u likvidaciji", PULA, OIB 70122337168</item>
    </izvorni_sadrzaj>
    <derivirana_varijabla naziv="DomainObject.Predmet.ProtuStrankaListFormatedOIB_1">
      <item>Odvjetničko društvo MIRKO MASTILOVIĆ I PARTNERI j.t.d. "u likvidaciji", PULA, OIB 70122337168</item>
    </derivirana_varijabla>
  </DomainObject.Predmet.ProtuStrankaListFormatedOIB>
  <DomainObject.Predmet.ProtuStrankaListFormatedWithAdress>
    <izvorni_sadrzaj>
      <item>Odvjetničko društvo MIRKO MASTILOVIĆ I PARTNERI j.t.d. "u likvidaciji", PULA, Ulica Marsovog polja br. 8, 52100 Pula</item>
    </izvorni_sadrzaj>
    <derivirana_varijabla naziv="DomainObject.Predmet.ProtuStrankaListFormatedWithAdress_1">
      <item>Odvjetničko društvo MIRKO MASTILOVIĆ I PARTNERI j.t.d. "u likvidaciji", PULA, Ulica Marsovog polja br. 8, 52100 Pula</item>
    </derivirana_varijabla>
  </DomainObject.Predmet.ProtuStrankaListFormatedWithAdress>
  <DomainObject.Predmet.ProtuStrankaListFormatedWithAdressOIB>
    <izvorni_sadrzaj>
      <item>Odvjetničko društvo MIRKO MASTILOVIĆ I PARTNERI j.t.d. "u likvidaciji", PULA, OIB 70122337168, Ulica Marsovog polja br. 8, 52100 Pula</item>
    </izvorni_sadrzaj>
    <derivirana_varijabla naziv="DomainObject.Predmet.ProtuStrankaListFormatedWithAdressOIB_1">
      <item>Odvjetničko društvo MIRKO MASTILOVIĆ I PARTNERI j.t.d. "u likvidaciji", PULA, OIB 70122337168, Ulica Marsovog polja br. 8, 52100 Pula</item>
    </derivirana_varijabla>
  </DomainObject.Predmet.ProtuStrankaListFormatedWithAdressOIB>
  <DomainObject.Predmet.ProtuStrankaListNazivFormated>
    <izvorni_sadrzaj>
      <item>Odvjetničko društvo MIRKO MASTILOVIĆ I PARTNERI j.t.d. "u likvidaciji", PULA</item>
    </izvorni_sadrzaj>
    <derivirana_varijabla naziv="DomainObject.Predmet.ProtuStrankaListNazivFormated_1">
      <item>Odvjetničko društvo MIRKO MASTILOVIĆ I PARTNERI j.t.d. "u likvidaciji", PULA</item>
    </derivirana_varijabla>
  </DomainObject.Predmet.ProtuStrankaListNazivFormated>
  <DomainObject.Predmet.ProtuStrankaListNazivFormatedOIB>
    <izvorni_sadrzaj>
      <item>Odvjetničko društvo MIRKO MASTILOVIĆ I PARTNERI j.t.d. "u likvidaciji", PULA, OIB 70122337168</item>
    </izvorni_sadrzaj>
    <derivirana_varijabla naziv="DomainObject.Predmet.ProtuStrankaListNazivFormatedOIB_1">
      <item>Odvjetničko društvo MIRKO MASTILOVIĆ I PARTNERI j.t.d. "u likvidaciji", PULA, OIB 70122337168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Odvjetničko društvo MIRKO MASTILOVIĆ I PARTNERI j.t.d. "u likvidaciji", PULA</izvorni_sadrzaj>
    <derivirana_varijabla naziv="DomainObject.Predmet.ProtustrankaIDrugi_1">Odvjetničko društvo MIRKO MASTILOVIĆ I PARTNERI j.t.d. "u likvidaciji",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Odvjetničko društvo MIRKO MASTILOVIĆ I PARTNERI j.t.d. "u likvidaciji", PULA, OIB 70122337168, Ulica Marsovog polja br. 8, 52100 Pula</izvorni_sadrzaj>
    <derivirana_varijabla naziv="DomainObject.Predmet.ProtustrankaIDrugiAdressOIB_1">Odvjetničko društvo MIRKO MASTILOVIĆ I PARTNERI j.t.d. "u likvidaciji", PULA, OIB 70122337168, Ulica Marsovog polja br.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MIRKO MASTILOVIĆ I PARTNERI j.t.d. "u likvidaciji", PULA</item>
    </izvorni_sadrzaj>
    <derivirana_varijabla naziv="DomainObject.Predmet.SudioniciListNaziv_1">
      <item>FINANCIJSKA AGENCIJA, RC RIJEKA, PODRUŽNICA PULA, PULA</item>
      <item>Odvjetničko društvo MIRKO MASTILOVIĆ I PARTNERI j.t.d. "u likvidaciji",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MIRKO MASTILOVIĆ I PARTNERI j.t.d. "u likvidaciji", PULA, OIB 70122337168, Ulica Marsovog polja br. 8,52100 Pula</item>
    </izvorni_sadrzaj>
    <derivirana_varijabla naziv="DomainObject.Predmet.SudioniciListAdressOIB_1">
      <item>FINANCIJSKA AGENCIJA, RC RIJEKA, PODRUŽNICA PULA, PULA, OIB 85821130368, Giardini 5,52100 Pula</item>
      <item>Odvjetničko društvo MIRKO MASTILOVIĆ I PARTNERI j.t.d. "u likvidaciji", PULA, OIB 70122337168, Ulica Marsovog polja br.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70122337168</item>
    </izvorni_sadrzaj>
    <derivirana_varijabla naziv="DomainObject.Predmet.SudioniciListNazivOIB_1">
      <item>, OIB 85821130368</item>
      <item>, OIB 70122337168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1871</properties:Characters>
  <properties:Lines>51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2016-06-03T06:27:00Z</dcterms:created>
  <dc:creator>Jasmina Matika</dc:creator>
  <cp:lastModifiedBy>Jasmina Matika</cp:lastModifiedBy>
  <dcterms:modified xmlns:xsi="http://www.w3.org/2001/XMLSchema-instance" xsi:type="dcterms:W3CDTF">2016-06-03T06:34:00Z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