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7843" w14:paraId="0b67843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A719D8">
        <w:t>47/15-51</w:t>
      </w:r>
    </w:p>
    <w:p w:rsidRDefault="00E702CF" w:rsidP="00AB6C4C" w:rsidR="00AB6C4C" w:rsidRPr="00BF5D5E">
      <w:r w:rsidRPr="00BF5D5E">
        <w:t xml:space="preserve"> </w:t>
      </w:r>
      <w:r w:rsidR="00AB6C4C"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 xml:space="preserve">Dr. Franje </w:t>
      </w:r>
      <w:proofErr w:type="spellStart"/>
      <w:r>
        <w:t>Tuđamana</w:t>
      </w:r>
      <w:proofErr w:type="spellEnd"/>
      <w:r>
        <w:t xml:space="preserve">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 kao stečajnom sucu, nad stečajnim dužnikom </w:t>
      </w:r>
      <w:r w:rsidR="00A719D8">
        <w:t>TEKSTIL ZADAR d.o.o., Zadar, Franka Lisice 42,</w:t>
      </w:r>
      <w:r w:rsidR="00A719D8" w:rsidRPr="00B76F4C">
        <w:t xml:space="preserve"> </w:t>
      </w:r>
      <w:r w:rsidR="00A719D8">
        <w:t>Zadar, OIB: 04451653115</w:t>
      </w:r>
      <w:r w:rsidR="00AE386D" w:rsidRPr="00BF5D5E">
        <w:t xml:space="preserve">, </w:t>
      </w:r>
      <w:r w:rsidRPr="00BF5D5E">
        <w:t xml:space="preserve">dana </w:t>
      </w:r>
      <w:r w:rsidR="00A719D8">
        <w:t>24. ožujka</w:t>
      </w:r>
      <w:r w:rsidR="00103405">
        <w:t xml:space="preserve"> 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A719D8">
        <w:t xml:space="preserve">Anti </w:t>
      </w:r>
      <w:proofErr w:type="spellStart"/>
      <w:r w:rsidR="00A719D8">
        <w:t>Vukašini</w:t>
      </w:r>
      <w:proofErr w:type="spellEnd"/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354B27">
        <w:t>3.000,00</w:t>
      </w:r>
      <w:r w:rsidR="00575BEC" w:rsidRPr="00BF5D5E">
        <w:t xml:space="preserve"> kuna</w:t>
      </w:r>
      <w:r w:rsidR="00103405">
        <w:t xml:space="preserve"> bruto</w:t>
      </w:r>
      <w:r w:rsidR="00575BEC" w:rsidRPr="00BF5D5E">
        <w:t>.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F5332C">
      <w:pPr>
        <w:numPr>
          <w:ilvl w:val="0"/>
          <w:numId w:val="6"/>
        </w:numPr>
        <w:ind w:firstLine="360" w:left="0"/>
        <w:jc w:val="both"/>
      </w:pPr>
      <w:r w:rsidRPr="00BF5D5E">
        <w:t xml:space="preserve">Isplata će se  izvršiti sa </w:t>
      </w:r>
      <w:proofErr w:type="spellStart"/>
      <w:r w:rsidRPr="00BF5D5E">
        <w:t>kontovnika</w:t>
      </w:r>
      <w:proofErr w:type="spellEnd"/>
      <w:r w:rsidRPr="00BF5D5E">
        <w:t xml:space="preserve"> </w:t>
      </w:r>
      <w:r w:rsidR="00A719D8">
        <w:t>stečajnog dužnika</w:t>
      </w:r>
      <w:r w:rsidR="00214BBA" w:rsidRPr="00F5332C">
        <w:t xml:space="preserve">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A719D8">
        <w:t>22</w:t>
      </w:r>
      <w:r w:rsidR="00D404E0">
        <w:t>. s</w:t>
      </w:r>
      <w:r w:rsidR="00A719D8">
        <w:t xml:space="preserve">iječnja </w:t>
      </w:r>
      <w:r w:rsidR="00D404E0">
        <w:t xml:space="preserve"> 201</w:t>
      </w:r>
      <w:r w:rsidR="00A719D8">
        <w:t>6</w:t>
      </w:r>
      <w:r w:rsidRPr="00BF5D5E">
        <w:t xml:space="preserve">. imenovan je privremeni stečajni upravitelj koji je dana </w:t>
      </w:r>
      <w:r w:rsidR="00A719D8">
        <w:t>07. ožujka 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A719D8">
        <w:t xml:space="preserve">24. ožujka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575BEC" w:rsidP="00575BEC" w:rsidR="00575BEC" w:rsidRPr="00BF5D5E">
      <w:pPr>
        <w:ind w:firstLine="3" w:left="5661"/>
        <w:jc w:val="right"/>
      </w:pPr>
      <w:r w:rsidRPr="00BF5D5E">
        <w:t xml:space="preserve">        S</w:t>
      </w:r>
      <w:r w:rsidR="005A1A3E">
        <w:t>tečajni sudac</w:t>
      </w:r>
    </w:p>
    <w:p w:rsidRDefault="00575BEC" w:rsidP="00BF5D5E" w:rsidR="00967617">
      <w:pPr>
        <w:jc w:val="right"/>
      </w:pPr>
      <w:r w:rsidRPr="00BF5D5E">
        <w:t xml:space="preserve">                                                                                                               Ardena </w:t>
      </w:r>
      <w:proofErr w:type="spellStart"/>
      <w:r w:rsidRPr="00BF5D5E">
        <w:t>Bajlo</w:t>
      </w:r>
      <w:proofErr w:type="spellEnd"/>
    </w:p>
    <w:p w:rsidRDefault="00BF5D5E" w:rsidP="00BF5D5E" w:rsidR="00BF5D5E" w:rsidRPr="00BF5D5E">
      <w:pPr>
        <w:jc w:val="right"/>
      </w:pPr>
    </w:p>
    <w:p w:rsidRDefault="0007050A" w:rsidP="0007050A" w:rsidR="0007050A" w:rsidRPr="00BF5D5E">
      <w:pPr>
        <w:jc w:val="right"/>
      </w:pPr>
    </w:p>
    <w:p w:rsidRDefault="00575BEC" w:rsidP="0007050A" w:rsidR="00575BEC" w:rsidRPr="00BF5D5E">
      <w:pPr>
        <w:jc w:val="right"/>
      </w:pPr>
    </w:p>
    <w:p w:rsidRDefault="00575BEC" w:rsidP="00575BEC" w:rsidR="00575BEC" w:rsidRPr="00BF5D5E">
      <w:r w:rsidRPr="00BF5D5E">
        <w:t xml:space="preserve">POUKA O PRAVNOM LIJEKU : </w:t>
      </w:r>
    </w:p>
    <w:p w:rsidRDefault="00575BEC" w:rsidP="00575BEC" w:rsidR="00575BEC" w:rsidRPr="00BF5D5E">
      <w:r w:rsidRPr="00BF5D5E">
        <w:t xml:space="preserve">Protiv ovog rješenja nije dopuštena žalba. </w:t>
      </w:r>
    </w:p>
    <w:p w:rsidRDefault="00E01337" w:rsidP="00E01337" w:rsidR="00E0133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stečajnom upravitelju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računovodstvu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25985"/>
    <w:rsid w:val="00025DF5"/>
    <w:rsid w:val="0007050A"/>
    <w:rsid w:val="00085762"/>
    <w:rsid w:val="0009493F"/>
    <w:rsid w:val="000A32C3"/>
    <w:rsid w:val="00103405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54B27"/>
    <w:rsid w:val="00371414"/>
    <w:rsid w:val="003A1FC0"/>
    <w:rsid w:val="003B4377"/>
    <w:rsid w:val="004471BF"/>
    <w:rsid w:val="0049795F"/>
    <w:rsid w:val="004D3FC1"/>
    <w:rsid w:val="00547D62"/>
    <w:rsid w:val="00575BEC"/>
    <w:rsid w:val="00585D16"/>
    <w:rsid w:val="005A1A3E"/>
    <w:rsid w:val="005B3398"/>
    <w:rsid w:val="00614400"/>
    <w:rsid w:val="00633783"/>
    <w:rsid w:val="006B6E1C"/>
    <w:rsid w:val="00703D4E"/>
    <w:rsid w:val="007456EB"/>
    <w:rsid w:val="00886894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B192C"/>
    <w:rsid w:val="00BE4D08"/>
    <w:rsid w:val="00BF5D5E"/>
    <w:rsid w:val="00C44391"/>
    <w:rsid w:val="00C552F9"/>
    <w:rsid w:val="00CE069C"/>
    <w:rsid w:val="00CF09D7"/>
    <w:rsid w:val="00D115A7"/>
    <w:rsid w:val="00D13B6D"/>
    <w:rsid w:val="00D404E0"/>
    <w:rsid w:val="00DA5B43"/>
    <w:rsid w:val="00DD431E"/>
    <w:rsid w:val="00DE29EB"/>
    <w:rsid w:val="00DF736A"/>
    <w:rsid w:val="00E01337"/>
    <w:rsid w:val="00E3307B"/>
    <w:rsid w:val="00E44A35"/>
    <w:rsid w:val="00E6489C"/>
    <w:rsid w:val="00E702CF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7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9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9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9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9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7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9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9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9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9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9F92C-42B9-4440-81ED-9B6AA8A86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194</properties:Words>
  <properties:Characters>851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2016-03-24T09:21:00Z</dcterms:created>
  <dc:creator>abajlo</dc:creator>
  <cp:lastModifiedBy>wsadmin</cp:lastModifiedBy>
  <cp:lastPrinted>2013-09-26T12:22:00Z</cp:lastPrinted>
  <dcterms:modified xmlns:xsi="http://www.w3.org/2001/XMLSchema-instance" xsi:type="dcterms:W3CDTF">2016-03-24T09:26:00Z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