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5320" w14:paraId="e435320" w:rsidRDefault="00C75245" w:rsidP="00C75245" w:rsidR="00C75245" w:rsidRPr="00732BA2">
      <w:pPr>
        <w:ind w:firstLine="708"/>
        <w15:collapsed w:val="false"/>
        <w:rPr>
          <w:rFonts w:cs="Times New Roman"/>
          <w:szCs w:val="24"/>
        </w:rPr>
      </w:pPr>
      <w:bookmarkStart w:name="_GoBack" w:id="0"/>
      <w:bookmarkEnd w:id="0"/>
      <w:r w:rsidRPr="00732BA2">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732BA2">
      <w:pPr>
        <w:rPr>
          <w:rFonts w:cs="Times New Roman"/>
          <w:szCs w:val="24"/>
        </w:rPr>
      </w:pPr>
      <w:r w:rsidRPr="00732BA2">
        <w:rPr>
          <w:rFonts w:cs="Times New Roman" w:eastAsia="MS Mincho"/>
          <w:szCs w:val="24"/>
        </w:rPr>
        <w:t>REPUBLIKA HRVATSKA</w:t>
      </w:r>
    </w:p>
    <w:p w:rsidRDefault="00C75245" w:rsidP="00C75245" w:rsidR="00C75245" w:rsidRPr="00732BA2">
      <w:pPr>
        <w:rPr>
          <w:rFonts w:cs="Times New Roman"/>
          <w:szCs w:val="24"/>
        </w:rPr>
      </w:pPr>
      <w:r w:rsidRPr="00732BA2">
        <w:rPr>
          <w:rFonts w:cs="Times New Roman" w:eastAsia="MS Mincho"/>
          <w:szCs w:val="24"/>
        </w:rPr>
        <w:t>TRGOVAČKI SUD U RIJECI</w:t>
      </w:r>
    </w:p>
    <w:p w:rsidRDefault="00C75245" w:rsidP="00C75245" w:rsidR="00C75245" w:rsidRPr="00732BA2">
      <w:pPr>
        <w:rPr>
          <w:rFonts w:cs="Times New Roman" w:eastAsia="MS Mincho"/>
          <w:szCs w:val="24"/>
        </w:rPr>
      </w:pPr>
      <w:r w:rsidRPr="00732BA2">
        <w:rPr>
          <w:rFonts w:cs="Times New Roman" w:eastAsia="MS Mincho"/>
          <w:szCs w:val="24"/>
        </w:rPr>
        <w:t xml:space="preserve">      Rijeka, Zadarska 1 i 3</w:t>
      </w:r>
    </w:p>
    <w:p w:rsidRDefault="00732BA2" w:rsidP="00601E2F" w:rsidR="00732BA2">
      <w:pPr>
        <w:jc w:val="center"/>
        <w:rPr>
          <w:rFonts w:cs="Times New Roman"/>
          <w:bCs/>
          <w:szCs w:val="24"/>
        </w:rPr>
      </w:pPr>
    </w:p>
    <w:p w:rsidRDefault="00601E2F" w:rsidP="00601E2F" w:rsidR="00601E2F" w:rsidRPr="00732BA2">
      <w:pPr>
        <w:jc w:val="center"/>
        <w:rPr>
          <w:rFonts w:cs="Times New Roman"/>
          <w:bCs/>
          <w:szCs w:val="24"/>
        </w:rPr>
      </w:pPr>
      <w:r w:rsidRPr="00732BA2">
        <w:rPr>
          <w:rFonts w:cs="Times New Roman"/>
          <w:bCs/>
          <w:szCs w:val="24"/>
        </w:rPr>
        <w:t>R E P U B L I K A    H R V A T S K A</w:t>
      </w:r>
    </w:p>
    <w:p w:rsidRDefault="00601E2F" w:rsidP="00601E2F" w:rsidR="00601E2F" w:rsidRPr="00732BA2">
      <w:pPr>
        <w:jc w:val="center"/>
        <w:rPr>
          <w:rFonts w:cs="Times New Roman"/>
          <w:bCs/>
          <w:szCs w:val="24"/>
        </w:rPr>
      </w:pPr>
      <w:r w:rsidRPr="00732BA2">
        <w:rPr>
          <w:rFonts w:cs="Times New Roman"/>
          <w:bCs/>
          <w:szCs w:val="24"/>
        </w:rPr>
        <w:t>R J E Š E N J E</w:t>
      </w:r>
    </w:p>
    <w:p w:rsidRDefault="00601E2F" w:rsidP="00601E2F" w:rsidR="00601E2F" w:rsidRPr="00732BA2">
      <w:pPr>
        <w:jc w:val="center"/>
        <w:rPr>
          <w:rFonts w:cs="Times New Roman"/>
          <w:szCs w:val="24"/>
        </w:rPr>
      </w:pPr>
    </w:p>
    <w:p w:rsidRDefault="00601E2F" w:rsidP="00601E2F" w:rsidR="00601E2F" w:rsidRPr="00732BA2">
      <w:pPr>
        <w:autoSpaceDE w:val="false"/>
        <w:autoSpaceDN w:val="false"/>
        <w:adjustRightInd w:val="false"/>
        <w:jc w:val="both"/>
        <w:rPr>
          <w:rFonts w:cs="Times New Roman"/>
          <w:szCs w:val="24"/>
        </w:rPr>
      </w:pPr>
      <w:r w:rsidRPr="00732BA2">
        <w:rPr>
          <w:rFonts w:cs="Times New Roman"/>
          <w:szCs w:val="24"/>
        </w:rPr>
        <w:tab/>
        <w:t>Trgovački sud u Rijeci, po stečajnom sucu ovog suda Veri Jelenović, odlučujući o prijedlogu ISTARSKA KREDITNA BANKA</w:t>
      </w:r>
      <w:r w:rsidR="00B71C0A" w:rsidRPr="00732BA2">
        <w:rPr>
          <w:rFonts w:cs="Times New Roman"/>
          <w:szCs w:val="24"/>
        </w:rPr>
        <w:t xml:space="preserve"> </w:t>
      </w:r>
      <w:r w:rsidRPr="00732BA2">
        <w:rPr>
          <w:rFonts w:cs="Times New Roman"/>
          <w:szCs w:val="24"/>
        </w:rPr>
        <w:t>UMAG d.d. Umag, Ernesta Miloša 1, OIB:65723536010, radi određivanja nastavka postupka radi naknadne diobe stečajne mase iza  PRVOMAJSKA – JAGER d.o.o. Raša, Krapan bb, MBS: 040194725,  dana 21. ožujka 2018.</w:t>
      </w:r>
    </w:p>
    <w:p w:rsidRDefault="00601E2F" w:rsidP="00601E2F" w:rsidR="00601E2F" w:rsidRPr="00732BA2">
      <w:pPr>
        <w:jc w:val="both"/>
        <w:rPr>
          <w:rFonts w:cs="Times New Roman"/>
          <w:szCs w:val="24"/>
        </w:rPr>
      </w:pPr>
    </w:p>
    <w:p w:rsidRDefault="00601E2F" w:rsidP="00601E2F" w:rsidR="00601E2F" w:rsidRPr="00732BA2">
      <w:pPr>
        <w:jc w:val="center"/>
        <w:rPr>
          <w:rFonts w:cs="Times New Roman"/>
          <w:szCs w:val="24"/>
        </w:rPr>
      </w:pPr>
      <w:r w:rsidRPr="00732BA2">
        <w:rPr>
          <w:rFonts w:cs="Times New Roman"/>
          <w:szCs w:val="24"/>
        </w:rPr>
        <w:t>r i j e š i o  j e</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bCs/>
          <w:szCs w:val="24"/>
        </w:rPr>
        <w:tab/>
      </w:r>
      <w:r w:rsidRPr="00732BA2">
        <w:rPr>
          <w:rFonts w:cs="Times New Roman"/>
          <w:bCs/>
          <w:szCs w:val="24"/>
        </w:rPr>
        <w:tab/>
        <w:t xml:space="preserve">I. Određuje se nastavljanje postupka radi naknadne diobe stečajne mase iza </w:t>
      </w:r>
      <w:r w:rsidRPr="00732BA2">
        <w:rPr>
          <w:rFonts w:cs="Times New Roman"/>
          <w:szCs w:val="24"/>
        </w:rPr>
        <w:t>PRVOMAJSKA – JAGER d.o.o. Raša, Krapan bb, MBS: 040194725.</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II. Rješenje o nastavljanju stečajnog postupka radi naknadne diobe istaknut će se na mrežnoj stranici e-Oglasna ploča sudova dana 21. ožujka 2018. u 1</w:t>
      </w:r>
      <w:r w:rsidR="00010525" w:rsidRPr="00732BA2">
        <w:rPr>
          <w:rFonts w:cs="Times New Roman"/>
          <w:szCs w:val="24"/>
        </w:rPr>
        <w:t>5</w:t>
      </w:r>
      <w:r w:rsidRPr="00732BA2">
        <w:rPr>
          <w:rFonts w:cs="Times New Roman"/>
          <w:szCs w:val="24"/>
        </w:rPr>
        <w:t>,</w:t>
      </w:r>
      <w:r w:rsidR="00010525" w:rsidRPr="00732BA2">
        <w:rPr>
          <w:rFonts w:cs="Times New Roman"/>
          <w:szCs w:val="24"/>
        </w:rPr>
        <w:t>0</w:t>
      </w:r>
      <w:r w:rsidRPr="00732BA2">
        <w:rPr>
          <w:rFonts w:cs="Times New Roman"/>
          <w:szCs w:val="24"/>
        </w:rPr>
        <w:t>5 sati.</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III. Razrješava se Gordan Blagojević iz Rijeke, Markovići 21, OIB: 53507748090 dužnosti stečajnog upravitelja u ovom postupku te se za stečajnog upravitelja imenuje Dubravka Stašić, OIB: 23303100671, Zagrebačka 16, Rijeka.</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IV. Pozivaju se vjerovnici da u roku od 30 dana od isteka osmog dana od objave oglasa o otvaranju stečajnog postupka prijave svoje tražbine na adresu  stečajnog upravitelja Dubravke Stašić, OIB: 23303100671, Zagrebačka 16, Rijeka, podneskom u dva primjerka s dokazom sukladno članku 173. Stečajnog zakona. Tražbine se prijavljuju u kunama, te je potrebno navesti  i broj žiro računa, ako se radi o pravnoj osobi.</w:t>
      </w:r>
    </w:p>
    <w:p w:rsidRDefault="00601E2F" w:rsidP="00601E2F" w:rsidR="00601E2F" w:rsidRPr="00732BA2">
      <w:pPr>
        <w:jc w:val="both"/>
        <w:rPr>
          <w:rFonts w:cs="Times New Roman"/>
          <w:szCs w:val="24"/>
        </w:rPr>
      </w:pPr>
      <w:r w:rsidRPr="00732BA2">
        <w:rPr>
          <w:rFonts w:cs="Times New Roman"/>
          <w:szCs w:val="24"/>
        </w:rPr>
        <w:t xml:space="preserve">                   Ako se prijavljuju tražbine o kojima se vodi parnica, u prijavi treba navesti Sud pred kojim se vodi parnica s naznakom broja spisa.</w:t>
      </w:r>
    </w:p>
    <w:p w:rsidRDefault="00601E2F" w:rsidP="00601E2F" w:rsidR="00601E2F" w:rsidRPr="00732BA2">
      <w:pPr>
        <w:jc w:val="both"/>
        <w:rPr>
          <w:rFonts w:cs="Times New Roman"/>
          <w:color w:val="1F497D"/>
          <w:szCs w:val="24"/>
        </w:rPr>
      </w:pPr>
      <w:r w:rsidRPr="00732BA2">
        <w:rPr>
          <w:rFonts w:cs="Times New Roman"/>
          <w:szCs w:val="24"/>
        </w:rPr>
        <w:tab/>
      </w:r>
      <w:r w:rsidRPr="00732BA2">
        <w:rPr>
          <w:rFonts w:cs="Times New Roman"/>
          <w:szCs w:val="24"/>
        </w:rPr>
        <w:tab/>
        <w:t>Prijavi treba priložiti dokaz o plaćanju pristojbe u visini od 2% prijavljene tražbine, ali ne više od 500,00 kn i to u korist Državnog proračuna HR12 1001005-1863000160  Model:  HR64  Poziv na broj: 5045-3540-7632017. Zaposlenici koji prijavljuju svoja potraživanja po osnovi rada ne moraju platiti pristojbu.</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V. Vjerovnici koji tražbinu ne prijave u navedenom roku izlažu se dodatnim troškovima (čl. 176. Stečajnog zakona).</w:t>
      </w:r>
    </w:p>
    <w:p w:rsidRDefault="00601E2F" w:rsidP="00601E2F" w:rsidR="00601E2F" w:rsidRPr="00732BA2">
      <w:pPr>
        <w:jc w:val="both"/>
        <w:rPr>
          <w:rFonts w:cs="Times New Roman"/>
          <w:szCs w:val="24"/>
        </w:rPr>
      </w:pPr>
      <w:r w:rsidRPr="00732BA2">
        <w:rPr>
          <w:rFonts w:cs="Times New Roman"/>
          <w:szCs w:val="24"/>
        </w:rPr>
        <w:t>Samo prijave dostavljene na adresu koja je navedena u točki IV. ovog rješenja smatraju se urednima i pravovremenima.</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 xml:space="preserve">VI. Razlučni i izlučni vjerovnici se pozivaju da u roku iz t. IV. ovog rješenja obavijeste stečajnog upravitelja o svojim pravima, sukladno odredbi čl. </w:t>
      </w:r>
      <w:smartTag w:element="metricconverter" w:uri="urn:schemas-microsoft-com:office:smarttags">
        <w:smartTagPr>
          <w:attr w:val="173. st" w:name="ProductID"/>
        </w:smartTagPr>
        <w:r w:rsidRPr="00732BA2">
          <w:rPr>
            <w:rFonts w:cs="Times New Roman"/>
            <w:szCs w:val="24"/>
          </w:rPr>
          <w:t>173. st</w:t>
        </w:r>
      </w:smartTag>
      <w:r w:rsidRPr="00732BA2">
        <w:rPr>
          <w:rFonts w:cs="Times New Roman"/>
          <w:szCs w:val="24"/>
        </w:rPr>
        <w:t>. 5. i 6. Stečajnog zakona.</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VII. Pozivaju se dužnikovi dužnici da svoje obveze prema dužniku ispunjavaju bez odgode.</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 xml:space="preserve">VIII. Tražbine vjerovnika nižih isplatnih redova prijavljuju se samo na poseban poziv suda. </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IX. Otvaranje stečajnog postupka i nastavak postupka radi naknadne diobe  65723536010, radi određivanja nastavka postupka radi naknadne diobe stečajne mase iza  PRVOMAJSKA – JAGER d.o.o. Raša, Krapan bb, MBS: 040194725 upisati će se u sudski registar ovog suda i u zemljišne knjige.</w:t>
      </w:r>
    </w:p>
    <w:p w:rsidRDefault="00601E2F" w:rsidP="00601E2F" w:rsidR="00601E2F" w:rsidRPr="00732BA2">
      <w:pPr>
        <w:jc w:val="both"/>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X. Ispitno ročište na kojem će se ispitivati prijavljene tražbine i izvještajno ročište koje će se s ispitnim ročištem spojiti tako da se najprije održi ispitno ročište, a zatim izvještajno ročište određuje se za dan</w:t>
      </w:r>
    </w:p>
    <w:p w:rsidRDefault="00601E2F" w:rsidP="00601E2F" w:rsidR="00601E2F" w:rsidRPr="00732BA2">
      <w:pPr>
        <w:jc w:val="both"/>
        <w:rPr>
          <w:rFonts w:cs="Times New Roman"/>
          <w:szCs w:val="24"/>
        </w:rPr>
      </w:pPr>
    </w:p>
    <w:p w:rsidRDefault="00601E2F" w:rsidP="00601E2F" w:rsidR="00601E2F" w:rsidRPr="00732BA2">
      <w:pPr>
        <w:jc w:val="center"/>
        <w:rPr>
          <w:rFonts w:cs="Times New Roman"/>
          <w:szCs w:val="24"/>
        </w:rPr>
      </w:pPr>
      <w:r w:rsidRPr="00732BA2">
        <w:rPr>
          <w:rFonts w:cs="Times New Roman"/>
          <w:szCs w:val="24"/>
        </w:rPr>
        <w:t>6. lipnja u 9:00 sati</w:t>
      </w:r>
    </w:p>
    <w:p w:rsidRDefault="00601E2F" w:rsidP="00601E2F" w:rsidR="00601E2F" w:rsidRPr="00732BA2">
      <w:pPr>
        <w:jc w:val="center"/>
        <w:rPr>
          <w:rFonts w:cs="Times New Roman"/>
          <w:szCs w:val="24"/>
        </w:rPr>
      </w:pPr>
      <w:r w:rsidRPr="00732BA2">
        <w:rPr>
          <w:rFonts w:cs="Times New Roman"/>
          <w:szCs w:val="24"/>
        </w:rPr>
        <w:t>sudnica broj 3, I. kat</w:t>
      </w:r>
    </w:p>
    <w:p w:rsidRDefault="00601E2F" w:rsidP="00601E2F" w:rsidR="00601E2F" w:rsidRPr="00732BA2">
      <w:pPr>
        <w:jc w:val="center"/>
        <w:rPr>
          <w:rFonts w:cs="Times New Roman"/>
          <w:szCs w:val="24"/>
        </w:rPr>
      </w:pPr>
      <w:r w:rsidRPr="00732BA2">
        <w:rPr>
          <w:rFonts w:cs="Times New Roman"/>
          <w:szCs w:val="24"/>
        </w:rPr>
        <w:t>u Trgovačkom sudu u Rijeci,</w:t>
      </w:r>
    </w:p>
    <w:p w:rsidRDefault="00601E2F" w:rsidP="00601E2F" w:rsidR="00601E2F" w:rsidRPr="00732BA2">
      <w:pPr>
        <w:jc w:val="center"/>
        <w:rPr>
          <w:rFonts w:cs="Times New Roman"/>
          <w:szCs w:val="24"/>
        </w:rPr>
      </w:pPr>
      <w:r w:rsidRPr="00732BA2">
        <w:rPr>
          <w:rFonts w:cs="Times New Roman"/>
          <w:szCs w:val="24"/>
        </w:rPr>
        <w:t>Zadarska 1 i 3.</w:t>
      </w:r>
    </w:p>
    <w:p w:rsidRDefault="00601E2F" w:rsidP="00601E2F" w:rsidR="00601E2F" w:rsidRPr="00732BA2">
      <w:pPr>
        <w:jc w:val="center"/>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601E2F" w:rsidP="00601E2F" w:rsidR="00601E2F" w:rsidRPr="00732BA2">
      <w:pPr>
        <w:jc w:val="center"/>
        <w:rPr>
          <w:rFonts w:cs="Times New Roman"/>
          <w:szCs w:val="24"/>
        </w:rPr>
      </w:pPr>
    </w:p>
    <w:p w:rsidRDefault="00601E2F" w:rsidP="00601E2F" w:rsidR="00601E2F" w:rsidRPr="00732BA2">
      <w:pPr>
        <w:autoSpaceDE w:val="false"/>
        <w:autoSpaceDN w:val="false"/>
        <w:adjustRightInd w:val="false"/>
        <w:jc w:val="both"/>
        <w:rPr>
          <w:rFonts w:cs="Times New Roman"/>
          <w:szCs w:val="24"/>
          <w:lang w:eastAsia="hr-HR"/>
        </w:rPr>
      </w:pPr>
      <w:r w:rsidRPr="00732BA2">
        <w:rPr>
          <w:rFonts w:cs="Times New Roman"/>
          <w:szCs w:val="24"/>
        </w:rPr>
        <w:tab/>
      </w:r>
      <w:r w:rsidRPr="00732BA2">
        <w:rPr>
          <w:rFonts w:cs="Times New Roman"/>
          <w:szCs w:val="24"/>
        </w:rPr>
        <w:tab/>
        <w:t xml:space="preserve">XI. Stečajna masa iza dužnika PRVOMAJSKA – JAGER d.o.o. Raša, Krapan bb, MBS: 040194725 </w:t>
      </w:r>
      <w:r w:rsidRPr="00732BA2">
        <w:rPr>
          <w:rFonts w:cs="Times New Roman"/>
          <w:szCs w:val="24"/>
          <w:lang w:eastAsia="hr-HR"/>
        </w:rPr>
        <w:t>upisati će se u sudski registar, kao i dužnikov stečajni upravitelj</w:t>
      </w:r>
      <w:r w:rsidRPr="00732BA2">
        <w:rPr>
          <w:rFonts w:cs="Times New Roman"/>
          <w:szCs w:val="24"/>
        </w:rPr>
        <w:t xml:space="preserve"> Dubravka Stašić, OIB: 23303100671, Zagrebačka 16, Rijeka</w:t>
      </w:r>
      <w:r w:rsidRPr="00732BA2">
        <w:rPr>
          <w:rFonts w:cs="Times New Roman"/>
          <w:szCs w:val="24"/>
          <w:lang w:eastAsia="hr-HR"/>
        </w:rPr>
        <w:t>.</w:t>
      </w:r>
    </w:p>
    <w:p w:rsidRDefault="00BA110F" w:rsidP="00601E2F" w:rsidR="00BA110F" w:rsidRPr="00732BA2">
      <w:pPr>
        <w:autoSpaceDE w:val="false"/>
        <w:autoSpaceDN w:val="false"/>
        <w:adjustRightInd w:val="false"/>
        <w:jc w:val="both"/>
        <w:rPr>
          <w:rFonts w:cs="Times New Roman"/>
          <w:szCs w:val="24"/>
        </w:rPr>
      </w:pPr>
    </w:p>
    <w:p w:rsidRDefault="00732BA2" w:rsidP="00732BA2" w:rsidR="00732BA2" w:rsidRPr="00732BA2">
      <w:pPr>
        <w:jc w:val="both"/>
        <w:rPr>
          <w:rFonts w:cs="Times New Roman"/>
          <w:szCs w:val="24"/>
        </w:rPr>
      </w:pPr>
      <w:r w:rsidRPr="00732BA2">
        <w:rPr>
          <w:rFonts w:cs="Times New Roman"/>
          <w:szCs w:val="24"/>
        </w:rPr>
        <w:tab/>
      </w:r>
      <w:r w:rsidRPr="00732BA2">
        <w:rPr>
          <w:rFonts w:cs="Times New Roman"/>
          <w:szCs w:val="24"/>
        </w:rPr>
        <w:tab/>
        <w:t>XII. Raniji stečajni upravitelj Gordan Blagojević iz Rijeke, Markovići 21, OIB: 53507748090  dužan je izvršiti predaju svoje dužnosti novom stečajnom upravitelju Dubravki Stašić, OIB: 23303100671, Zagrebačka 16, Rijeka  u roku od 3 dana.</w:t>
      </w:r>
    </w:p>
    <w:p w:rsidRDefault="00601E2F" w:rsidP="00601E2F" w:rsidR="00601E2F" w:rsidRPr="00732BA2">
      <w:pPr>
        <w:jc w:val="both"/>
        <w:rPr>
          <w:rFonts w:cs="Times New Roman"/>
          <w:szCs w:val="24"/>
        </w:rPr>
      </w:pPr>
    </w:p>
    <w:p w:rsidRDefault="00601E2F" w:rsidP="00601E2F" w:rsidR="00601E2F" w:rsidRPr="00732BA2">
      <w:pPr>
        <w:jc w:val="center"/>
        <w:rPr>
          <w:rFonts w:cs="Times New Roman"/>
          <w:szCs w:val="24"/>
        </w:rPr>
      </w:pPr>
      <w:r w:rsidRPr="00732BA2">
        <w:rPr>
          <w:rFonts w:cs="Times New Roman"/>
          <w:szCs w:val="24"/>
        </w:rPr>
        <w:t>Obrazloženje</w:t>
      </w:r>
    </w:p>
    <w:p w:rsidRDefault="00BA110F" w:rsidP="00601E2F" w:rsidR="00BA110F" w:rsidRPr="00732BA2">
      <w:pPr>
        <w:jc w:val="center"/>
        <w:rPr>
          <w:rFonts w:cs="Times New Roman"/>
          <w:szCs w:val="24"/>
        </w:rPr>
      </w:pPr>
    </w:p>
    <w:p w:rsidRDefault="00601E2F" w:rsidP="00601E2F" w:rsidR="00601E2F" w:rsidRPr="00732BA2">
      <w:pPr>
        <w:jc w:val="both"/>
        <w:rPr>
          <w:rFonts w:cs="Times New Roman"/>
          <w:bCs/>
          <w:szCs w:val="24"/>
        </w:rPr>
      </w:pPr>
      <w:r w:rsidRPr="00732BA2">
        <w:rPr>
          <w:rFonts w:cs="Times New Roman"/>
          <w:bCs/>
          <w:szCs w:val="24"/>
        </w:rPr>
        <w:t xml:space="preserve"> </w:t>
      </w:r>
      <w:r w:rsidRPr="00732BA2">
        <w:rPr>
          <w:rFonts w:cs="Times New Roman"/>
          <w:bCs/>
          <w:szCs w:val="24"/>
        </w:rPr>
        <w:tab/>
      </w:r>
      <w:r w:rsidRPr="00732BA2">
        <w:rPr>
          <w:rFonts w:cs="Times New Roman"/>
          <w:bCs/>
          <w:szCs w:val="24"/>
        </w:rPr>
        <w:tab/>
        <w:t xml:space="preserve">Rješenjem ovog suda poslovni broj St-1031/2013 od 22. ožujka 2016. je otvoren i istovremeno zaključen stečajni postupak nad dužnikom </w:t>
      </w:r>
      <w:r w:rsidR="00FC706B" w:rsidRPr="00732BA2">
        <w:rPr>
          <w:rFonts w:cs="Times New Roman"/>
          <w:szCs w:val="24"/>
        </w:rPr>
        <w:t>PRVOMAJSKA – JAGER d.o.o. Raša, Krapan bb</w:t>
      </w:r>
      <w:r w:rsidRPr="00732BA2">
        <w:rPr>
          <w:rFonts w:cs="Times New Roman"/>
          <w:bCs/>
          <w:szCs w:val="24"/>
        </w:rPr>
        <w:t>. Istim je rješenjem za steča</w:t>
      </w:r>
      <w:r w:rsidR="00B71C0A" w:rsidRPr="00732BA2">
        <w:rPr>
          <w:rFonts w:cs="Times New Roman"/>
          <w:bCs/>
          <w:szCs w:val="24"/>
        </w:rPr>
        <w:t>j</w:t>
      </w:r>
      <w:r w:rsidRPr="00732BA2">
        <w:rPr>
          <w:rFonts w:cs="Times New Roman"/>
          <w:bCs/>
          <w:szCs w:val="24"/>
        </w:rPr>
        <w:t xml:space="preserve">nog upravitelja imenovan </w:t>
      </w:r>
      <w:r w:rsidR="00FC706B" w:rsidRPr="00732BA2">
        <w:rPr>
          <w:rFonts w:cs="Times New Roman"/>
          <w:szCs w:val="24"/>
        </w:rPr>
        <w:t>Gordan Blagojević iz Rijeke, Markovići 21, OIB: 53507748090</w:t>
      </w:r>
      <w:r w:rsidRPr="00732BA2">
        <w:rPr>
          <w:rFonts w:cs="Times New Roman"/>
          <w:bCs/>
          <w:szCs w:val="24"/>
        </w:rPr>
        <w:t xml:space="preserve">. </w:t>
      </w:r>
    </w:p>
    <w:p w:rsidRDefault="00601E2F" w:rsidP="00601E2F" w:rsidR="00601E2F" w:rsidRPr="00732BA2">
      <w:pPr>
        <w:ind w:firstLine="1440"/>
        <w:jc w:val="both"/>
        <w:rPr>
          <w:rFonts w:cs="Times New Roman"/>
          <w:szCs w:val="24"/>
        </w:rPr>
      </w:pPr>
      <w:r w:rsidRPr="00732BA2">
        <w:rPr>
          <w:rFonts w:cs="Times New Roman"/>
          <w:bCs/>
          <w:szCs w:val="24"/>
        </w:rPr>
        <w:t xml:space="preserve">Vjerovnik </w:t>
      </w:r>
      <w:r w:rsidR="00FC706B" w:rsidRPr="00732BA2">
        <w:rPr>
          <w:rFonts w:cs="Times New Roman"/>
          <w:szCs w:val="24"/>
        </w:rPr>
        <w:t>ISTARSKA KREDITNA BANKA</w:t>
      </w:r>
      <w:r w:rsidR="00B71C0A" w:rsidRPr="00732BA2">
        <w:rPr>
          <w:rFonts w:cs="Times New Roman"/>
          <w:szCs w:val="24"/>
        </w:rPr>
        <w:t xml:space="preserve"> </w:t>
      </w:r>
      <w:r w:rsidR="00FC706B" w:rsidRPr="00732BA2">
        <w:rPr>
          <w:rFonts w:cs="Times New Roman"/>
          <w:szCs w:val="24"/>
        </w:rPr>
        <w:t xml:space="preserve">UMAG d.d. Umag, Ernesta Miloša 1, OIB:65723536010 </w:t>
      </w:r>
      <w:r w:rsidRPr="00732BA2">
        <w:rPr>
          <w:rFonts w:cs="Times New Roman"/>
          <w:szCs w:val="24"/>
        </w:rPr>
        <w:t>je</w:t>
      </w:r>
      <w:r w:rsidRPr="00732BA2">
        <w:rPr>
          <w:rFonts w:cs="Times New Roman"/>
          <w:bCs/>
          <w:szCs w:val="24"/>
        </w:rPr>
        <w:t xml:space="preserve">  podnio sudu prijedlog za nastavljanje postupka radi naknadne diobe sukladno čl. 289. st. 1. t. 3. i st. 2. Stečajnog zakona. U prijedlogu navodi da postoji naknadno pronađena imovina koja ulazi u steča</w:t>
      </w:r>
      <w:r w:rsidR="00FC706B" w:rsidRPr="00732BA2">
        <w:rPr>
          <w:rFonts w:cs="Times New Roman"/>
          <w:bCs/>
          <w:szCs w:val="24"/>
        </w:rPr>
        <w:t>j</w:t>
      </w:r>
      <w:r w:rsidRPr="00732BA2">
        <w:rPr>
          <w:rFonts w:cs="Times New Roman"/>
          <w:bCs/>
          <w:szCs w:val="24"/>
        </w:rPr>
        <w:t xml:space="preserve">nu masu i to </w:t>
      </w:r>
      <w:r w:rsidR="00FC706B" w:rsidRPr="00732BA2">
        <w:rPr>
          <w:rFonts w:cs="Times New Roman"/>
          <w:bCs/>
          <w:szCs w:val="24"/>
        </w:rPr>
        <w:t>pokretnine veće materijalne vrijednosti</w:t>
      </w:r>
      <w:r w:rsidRPr="00732BA2">
        <w:rPr>
          <w:rFonts w:cs="Times New Roman"/>
          <w:bCs/>
          <w:szCs w:val="24"/>
        </w:rPr>
        <w:t>, te da su ostvareni uvjeti za nastavak postupka radi naknadne diobe</w:t>
      </w:r>
      <w:r w:rsidR="00FC706B" w:rsidRPr="00732BA2">
        <w:rPr>
          <w:rFonts w:cs="Times New Roman"/>
          <w:bCs/>
          <w:szCs w:val="24"/>
        </w:rPr>
        <w:t xml:space="preserve">. Po pozivu suda je ovaj vjerovnik uplatio 10.000,00 kn za pokriće troškova nastavka postupka radi naknadne diobe. </w:t>
      </w:r>
    </w:p>
    <w:p w:rsidRDefault="00FC706B" w:rsidP="00FC706B" w:rsidR="00FC706B" w:rsidRPr="00732BA2">
      <w:pPr>
        <w:ind w:firstLine="1440"/>
        <w:jc w:val="both"/>
        <w:rPr>
          <w:rFonts w:cs="Times New Roman"/>
          <w:szCs w:val="24"/>
        </w:rPr>
      </w:pPr>
      <w:r w:rsidRPr="00732BA2">
        <w:rPr>
          <w:rFonts w:cs="Times New Roman"/>
          <w:bCs/>
          <w:szCs w:val="24"/>
        </w:rPr>
        <w:t xml:space="preserve">Dana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p>
    <w:p w:rsidRDefault="00FC706B" w:rsidP="00FC706B" w:rsidR="00FC706B" w:rsidRPr="00732BA2">
      <w:pPr>
        <w:ind w:firstLine="1416"/>
        <w:jc w:val="both"/>
        <w:rPr>
          <w:rFonts w:cs="Times New Roman"/>
          <w:bCs/>
          <w:szCs w:val="24"/>
        </w:rPr>
      </w:pPr>
      <w:r w:rsidRPr="00732BA2">
        <w:rPr>
          <w:rFonts w:cs="Times New Roman"/>
          <w:bCs/>
          <w:szCs w:val="24"/>
        </w:rPr>
        <w:t xml:space="preserve">Odredbom čl. </w:t>
      </w:r>
      <w:smartTag w:element="metricconverter" w:uri="urn:schemas-microsoft-com:office:smarttags">
        <w:smartTagPr>
          <w:attr w:val="199. st" w:name="ProductID"/>
        </w:smartTagPr>
        <w:r w:rsidRPr="00732BA2">
          <w:rPr>
            <w:rFonts w:cs="Times New Roman"/>
            <w:bCs/>
            <w:szCs w:val="24"/>
          </w:rPr>
          <w:t>199. st</w:t>
        </w:r>
      </w:smartTag>
      <w:r w:rsidRPr="00732BA2">
        <w:rPr>
          <w:rFonts w:cs="Times New Roman"/>
          <w:bCs/>
          <w:szCs w:val="24"/>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FC706B" w:rsidP="00FC706B" w:rsidR="00FC706B" w:rsidRPr="00732BA2">
      <w:pPr>
        <w:ind w:firstLine="1416"/>
        <w:jc w:val="both"/>
        <w:rPr>
          <w:rFonts w:cs="Times New Roman"/>
          <w:bCs/>
          <w:szCs w:val="24"/>
        </w:rPr>
      </w:pPr>
      <w:r w:rsidRPr="00732BA2">
        <w:rPr>
          <w:rFonts w:cs="Times New Roman"/>
          <w:bCs/>
          <w:szCs w:val="24"/>
        </w:rPr>
        <w:t xml:space="preserve">U ovom slučaju je pronađena imovina koja ulazi u stečajnu masu i to niz pokretnina veće materijalne vrijednosti po procjeni ovlaštenog sudskog vještaka. </w:t>
      </w:r>
    </w:p>
    <w:p w:rsidRDefault="00FC706B" w:rsidP="00FC706B" w:rsidR="00FC706B" w:rsidRPr="00732BA2">
      <w:pPr>
        <w:ind w:firstLine="1416"/>
        <w:jc w:val="both"/>
        <w:rPr>
          <w:rFonts w:cs="Times New Roman"/>
          <w:bCs/>
          <w:szCs w:val="24"/>
        </w:rPr>
      </w:pPr>
      <w:r w:rsidRPr="00732BA2">
        <w:rPr>
          <w:rFonts w:cs="Times New Roman"/>
          <w:bCs/>
          <w:szCs w:val="24"/>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FC706B" w:rsidP="00FC706B" w:rsidR="00FC706B" w:rsidRPr="00732BA2">
      <w:pPr>
        <w:jc w:val="both"/>
        <w:rPr>
          <w:rFonts w:cs="Times New Roman"/>
          <w:szCs w:val="24"/>
        </w:rPr>
      </w:pPr>
      <w:r w:rsidRPr="00732BA2">
        <w:rPr>
          <w:rFonts w:cs="Times New Roman"/>
          <w:szCs w:val="24"/>
        </w:rPr>
        <w:tab/>
      </w:r>
      <w:r w:rsidRPr="00732BA2">
        <w:rPr>
          <w:rFonts w:cs="Times New Roman"/>
          <w:szCs w:val="24"/>
        </w:rPr>
        <w:tab/>
        <w:t>Navedene pokretnine stečajnog dužnika su, u skladu s odredbom članka 289. stavak 4. i 5. Stečajnog zakona objavljenog u NN 71/15, 104/17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FC706B" w:rsidP="00FC706B" w:rsidR="00FC706B" w:rsidRPr="00732BA2">
      <w:pPr>
        <w:jc w:val="both"/>
        <w:rPr>
          <w:rFonts w:cs="Times New Roman"/>
          <w:szCs w:val="24"/>
        </w:rPr>
      </w:pPr>
      <w:r w:rsidRPr="00732BA2">
        <w:rPr>
          <w:rFonts w:cs="Times New Roman"/>
          <w:szCs w:val="24"/>
        </w:rPr>
        <w:tab/>
      </w:r>
      <w:r w:rsidRPr="00732BA2">
        <w:rPr>
          <w:rFonts w:cs="Times New Roman"/>
          <w:szCs w:val="24"/>
        </w:rPr>
        <w:tab/>
        <w:t>Slijedom navedenoga, a na temelju citiranih zakonskih odredbi, sud je odlučio kao u izreci ovog rješenja.</w:t>
      </w: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t>Valja posebno napomenuti da</w:t>
      </w:r>
      <w:r w:rsidR="00FC706B" w:rsidRPr="00732BA2">
        <w:rPr>
          <w:rFonts w:cs="Times New Roman"/>
          <w:szCs w:val="24"/>
        </w:rPr>
        <w:t xml:space="preserve"> je ISTARSKA KREDITNA BANKA</w:t>
      </w:r>
      <w:r w:rsidR="00B71C0A" w:rsidRPr="00732BA2">
        <w:rPr>
          <w:rFonts w:cs="Times New Roman"/>
          <w:szCs w:val="24"/>
        </w:rPr>
        <w:t xml:space="preserve"> </w:t>
      </w:r>
      <w:r w:rsidR="00FC706B" w:rsidRPr="00732BA2">
        <w:rPr>
          <w:rFonts w:cs="Times New Roman"/>
          <w:szCs w:val="24"/>
        </w:rPr>
        <w:t>UMAG d.d. Umag, Ernesta Miloša 1, OIB:65723536010 u svom prijedlogu za nastavak postupka radi naknadne diobe predložila da se na temelju čl.84. st.2. Stečajnog zakona za stečajnog upravitelja u ovom postupku imenuje Dražen Ezgeta iz Poreča, Mateo Benussi 8. Međutim je Dražen Ezgeta telefonski kontaktirao stečajnog suca obavijestivši ga da nije u mogućnosti preuzeti dužnost stečajnog upravitelja u ovom predmetu. Također, u spis je zaprimljen podnesak dosadašnjeg stečajnog upravitelja Gordana Blagojevića koji je zatražio da ga se izuzme kod eventualnog odabira stečajnog upravitelja u ovom predmetu</w:t>
      </w:r>
      <w:r w:rsidR="00B71C0A" w:rsidRPr="00732BA2">
        <w:rPr>
          <w:rFonts w:cs="Times New Roman"/>
          <w:szCs w:val="24"/>
        </w:rPr>
        <w:t xml:space="preserve"> zbog trenutnih zdravstvenih problema i prijedloga ISTARSKE KREDITNE BANKE UMAG d.d. Umag, Ernesta Miloša 1, OIB:65723536010. Slijedom navedenog, Gordana Blagojevića  </w:t>
      </w:r>
      <w:r w:rsidRPr="00732BA2">
        <w:rPr>
          <w:rFonts w:cs="Times New Roman"/>
          <w:szCs w:val="24"/>
        </w:rPr>
        <w:t xml:space="preserve">je valjalo razriješiti i metodom slučajnog odabira </w:t>
      </w:r>
      <w:r w:rsidR="00B71C0A" w:rsidRPr="00732BA2">
        <w:rPr>
          <w:rFonts w:cs="Times New Roman"/>
          <w:szCs w:val="24"/>
        </w:rPr>
        <w:t xml:space="preserve">s iznimkom Gordana Blagojevića i Dražena Ezgete </w:t>
      </w:r>
      <w:r w:rsidRPr="00732BA2">
        <w:rPr>
          <w:rFonts w:cs="Times New Roman"/>
          <w:szCs w:val="24"/>
        </w:rPr>
        <w:t>imenovati drugog stečajnog upravitelja.</w:t>
      </w:r>
    </w:p>
    <w:p w:rsidRDefault="00601E2F" w:rsidP="00601E2F" w:rsidR="00601E2F" w:rsidRPr="00732BA2">
      <w:pPr>
        <w:ind w:firstLine="1416"/>
        <w:jc w:val="both"/>
        <w:rPr>
          <w:rFonts w:cs="Times New Roman"/>
          <w:szCs w:val="24"/>
        </w:rPr>
      </w:pPr>
    </w:p>
    <w:p w:rsidRDefault="00601E2F" w:rsidP="00BA110F" w:rsidR="00601E2F" w:rsidRPr="00732BA2">
      <w:pPr>
        <w:jc w:val="center"/>
        <w:rPr>
          <w:rFonts w:cs="Times New Roman"/>
          <w:szCs w:val="24"/>
        </w:rPr>
      </w:pPr>
      <w:r w:rsidRPr="00732BA2">
        <w:rPr>
          <w:rFonts w:cs="Times New Roman"/>
          <w:szCs w:val="24"/>
        </w:rPr>
        <w:t xml:space="preserve">Rijeka, </w:t>
      </w:r>
      <w:r w:rsidR="00BA110F" w:rsidRPr="00732BA2">
        <w:rPr>
          <w:rFonts w:cs="Times New Roman"/>
          <w:szCs w:val="24"/>
        </w:rPr>
        <w:t>21</w:t>
      </w:r>
      <w:r w:rsidRPr="00732BA2">
        <w:rPr>
          <w:rFonts w:cs="Times New Roman"/>
          <w:szCs w:val="24"/>
        </w:rPr>
        <w:t xml:space="preserve">. </w:t>
      </w:r>
      <w:r w:rsidR="00BA110F" w:rsidRPr="00732BA2">
        <w:rPr>
          <w:rFonts w:cs="Times New Roman"/>
          <w:szCs w:val="24"/>
        </w:rPr>
        <w:t>ožujka</w:t>
      </w:r>
      <w:r w:rsidRPr="00732BA2">
        <w:rPr>
          <w:rFonts w:cs="Times New Roman"/>
          <w:szCs w:val="24"/>
        </w:rPr>
        <w:t xml:space="preserve"> 2018.</w:t>
      </w:r>
    </w:p>
    <w:p w:rsidRDefault="00601E2F" w:rsidP="00BA110F" w:rsidR="00601E2F" w:rsidRPr="00732BA2">
      <w:pPr>
        <w:jc w:val="center"/>
        <w:rPr>
          <w:rFonts w:cs="Times New Roman"/>
          <w:szCs w:val="24"/>
        </w:rPr>
      </w:pP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t xml:space="preserve">                Sudac</w:t>
      </w:r>
    </w:p>
    <w:p w:rsidRDefault="00601E2F" w:rsidP="00601E2F" w:rsidR="00601E2F" w:rsidRPr="00732BA2">
      <w:pPr>
        <w:jc w:val="both"/>
        <w:rPr>
          <w:rFonts w:cs="Times New Roman"/>
          <w:szCs w:val="24"/>
        </w:rPr>
      </w:pP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r>
      <w:r w:rsidRPr="00732BA2">
        <w:rPr>
          <w:rFonts w:cs="Times New Roman"/>
          <w:szCs w:val="24"/>
        </w:rPr>
        <w:tab/>
        <w:t xml:space="preserve">          Vera Jelenović</w:t>
      </w:r>
    </w:p>
    <w:p w:rsidRDefault="00601E2F" w:rsidP="00601E2F" w:rsidR="00601E2F" w:rsidRPr="00732BA2">
      <w:pPr>
        <w:jc w:val="both"/>
        <w:rPr>
          <w:rFonts w:cs="Times New Roman"/>
          <w:szCs w:val="24"/>
        </w:rPr>
      </w:pPr>
    </w:p>
    <w:p w:rsidRDefault="00601E2F" w:rsidP="00601E2F" w:rsidR="00601E2F" w:rsidRPr="00732BA2">
      <w:pPr>
        <w:rPr>
          <w:rFonts w:cs="Times New Roman"/>
          <w:szCs w:val="24"/>
        </w:rPr>
      </w:pPr>
      <w:r w:rsidRPr="00732BA2">
        <w:rPr>
          <w:rFonts w:cs="Times New Roman"/>
          <w:szCs w:val="24"/>
        </w:rPr>
        <w:t>UPUTA O PRAVNOM LIJEKU:</w:t>
      </w:r>
    </w:p>
    <w:p w:rsidRDefault="00601E2F" w:rsidP="00601E2F" w:rsidR="00601E2F" w:rsidRPr="00732BA2">
      <w:pPr>
        <w:jc w:val="both"/>
        <w:rPr>
          <w:rFonts w:cs="Times New Roman"/>
          <w:szCs w:val="24"/>
        </w:rPr>
      </w:pPr>
      <w:r w:rsidRPr="00732BA2">
        <w:rPr>
          <w:rFonts w:cs="Times New Roman"/>
          <w:szCs w:val="24"/>
        </w:rPr>
        <w:tab/>
        <w:t>Protiv  rješenja kojim se određuje naknadna dioba pravo na žalbu ima dužnik pojedinac. Žalba  se podnosi ovom sudu u dva primjerka u roku od 8 dana od dana dostave ovog rješenja, a o žalbi odlučuje Visoki trgovački sud  Republike  Hrvatske. Dostava se smatra obavljenom istekom osmoga dana od dana objave pismena na mrežnoj stranici e-Oglasna ploča sudova.</w:t>
      </w:r>
    </w:p>
    <w:sectPr w:rsidR="00601E2F" w:rsidRPr="00732BA2">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FE4" w:rsidP="00C75245" w:rsidR="00007FE4">
      <w:r>
        <w:separator/>
      </w:r>
    </w:p>
  </w:endnote>
  <w:endnote w:id="0" w:type="continuationSeparator">
    <w:p w:rsidRDefault="00007FE4" w:rsidP="00C75245" w:rsidR="00007F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112C8">
          <w:rPr>
            <w:noProof/>
          </w:rPr>
          <w:t>1</w:t>
        </w:r>
        <w:r>
          <w:fldChar w:fldCharType="end"/>
        </w:r>
      </w:p>
    </w:sdtContent>
  </w:sdt>
  <w:p w:rsidRDefault="00F112C8"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FE4" w:rsidP="00C75245" w:rsidR="00007FE4">
      <w:r>
        <w:separator/>
      </w:r>
    </w:p>
  </w:footnote>
  <w:footnote w:id="0" w:type="continuationSeparator">
    <w:p w:rsidRDefault="00007FE4" w:rsidP="00C75245" w:rsidR="00007F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601E2F">
      <w:t>763</w:t>
    </w:r>
    <w:r w:rsidR="000E593A">
      <w:t>/2017-</w:t>
    </w:r>
    <w:r w:rsidR="00601E2F">
      <w:t>9</w:t>
    </w:r>
  </w:p>
  <w:p w:rsidRDefault="00F112C8"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FE4"/>
    <w:rsid w:val="00010525"/>
    <w:rsid w:val="000243E1"/>
    <w:rsid w:val="00083108"/>
    <w:rsid w:val="000E593A"/>
    <w:rsid w:val="00173C5E"/>
    <w:rsid w:val="0041565A"/>
    <w:rsid w:val="00601E2F"/>
    <w:rsid w:val="0072559B"/>
    <w:rsid w:val="00732BA2"/>
    <w:rsid w:val="00744572"/>
    <w:rsid w:val="007B500B"/>
    <w:rsid w:val="00A811AD"/>
    <w:rsid w:val="00B54D90"/>
    <w:rsid w:val="00B71C0A"/>
    <w:rsid w:val="00BA0277"/>
    <w:rsid w:val="00BA110F"/>
    <w:rsid w:val="00C75245"/>
    <w:rsid w:val="00D930A1"/>
    <w:rsid w:val="00E20C10"/>
    <w:rsid w:val="00F112C8"/>
    <w:rsid w:val="00F31CAD"/>
    <w:rsid w:val="00F960E1"/>
    <w:rsid w:val="00FC706B"/>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F112C8"/>
    <w:rPr>
      <w:color w:val="808080"/>
      <w:bdr w:space="0" w:sz="0" w:color="auto" w:val="none"/>
      <w:shd w:fill="auto" w:color="auto" w:val="clear"/>
    </w:rPr>
  </w:style>
  <w:style w:customStyle="true" w:styleId="eSPISCCParagraphDefaultFont" w:type="character">
    <w:name w:val="eSPIS_CC_Paragraph Default Font"/>
    <w:basedOn w:val="Zadanifontodlomka"/>
    <w:rsid w:val="00F112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12C8"/>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12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12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F112C8"/>
    <w:rPr>
      <w:color w:val="808080"/>
      <w:bdr w:color="auto" w:space="0" w:sz="0" w:val="none"/>
      <w:shd w:color="auto" w:fill="auto" w:val="clear"/>
    </w:rPr>
  </w:style>
  <w:style w:customStyle="1" w:styleId="eSPISCCParagraphDefaultFont" w:type="character">
    <w:name w:val="eSPIS_CC_Paragraph Default Font"/>
    <w:basedOn w:val="Zadanifontodlomka"/>
    <w:rsid w:val="00F112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12C8"/>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12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12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2541966">
      <w:bodyDiv w:val="true"/>
      <w:marLeft w:val="0"/>
      <w:marRight w:val="0"/>
      <w:marTop w:val="0"/>
      <w:marBottom w:val="0"/>
      <w:divBdr>
        <w:top w:space="0" w:sz="0" w:color="auto" w:val="none"/>
        <w:left w:space="0" w:sz="0" w:color="auto" w:val="none"/>
        <w:bottom w:space="0" w:sz="0" w:color="auto" w:val="none"/>
        <w:right w:space="0" w:sz="0" w:color="auto" w:val="none"/>
      </w:divBdr>
    </w:div>
    <w:div w:id="786392083">
      <w:bodyDiv w:val="true"/>
      <w:marLeft w:val="0"/>
      <w:marRight w:val="0"/>
      <w:marTop w:val="0"/>
      <w:marBottom w:val="0"/>
      <w:divBdr>
        <w:top w:space="0" w:sz="0" w:color="auto" w:val="none"/>
        <w:left w:space="0" w:sz="0" w:color="auto" w:val="none"/>
        <w:bottom w:space="0" w:sz="0" w:color="auto" w:val="none"/>
        <w:right w:space="0" w:sz="0" w:color="auto" w:val="none"/>
      </w:divBdr>
    </w:div>
    <w:div w:id="798570317">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36958130">
      <w:bodyDiv w:val="true"/>
      <w:marLeft w:val="0"/>
      <w:marRight w:val="0"/>
      <w:marTop w:val="0"/>
      <w:marBottom w:val="0"/>
      <w:divBdr>
        <w:top w:space="0" w:sz="0" w:color="auto" w:val="none"/>
        <w:left w:space="0" w:sz="0" w:color="auto" w:val="none"/>
        <w:bottom w:space="0" w:sz="0" w:color="auto" w:val="none"/>
        <w:right w:space="0" w:sz="0" w:color="auto" w:val="none"/>
      </w:divBdr>
    </w:div>
    <w:div w:id="1812211920">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St-763/2017-10</izvorni_sadrzaj>
    <derivirana_varijabla naziv="DomainObject.Oznaka_1">St-763/2017-10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St-763/2017</izvorni_sadrzaj>
    <derivirana_varijabla naziv="DomainObject.Predmet.OznakaBroj_1">St-763/2017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St-1031/13</izvorni_sadrzaj>
    <derivirana_varijabla naziv="DomainObject.Predmet.PrimjedbaSuca_1">Nastavak postupka radi naknadne diobe.
veza St-1031/13</derivirana_varijabla>
  </DomainObject.Predmet.PrimjedbaSuca>
  <DomainObject.Predmet.ProtustrankaFormated>
    <izvorni_sadrzaj>  Stečajna masa iza PRVOMAJSKA - JAGER d.o.o.</izvorni_sadrzaj>
    <derivirana_varijabla naziv="DomainObject.Predmet.ProtustrankaFormated_1">  Stečajna masa iza PRVOMAJSKA - JAGER d.o.o.</derivirana_varijabla>
  </DomainObject.Predmet.ProtustrankaFormated>
  <DomainObject.Predmet.ProtustrankaFormatedOIB>
    <izvorni_sadrzaj>  Stečajna masa iza PRVOMAJSKA - JAGER d.o.o., OIB 56735981690</izvorni_sadrzaj>
    <derivirana_varijabla naziv="DomainObject.Predmet.ProtustrankaFormatedOIB_1">  Stečajna masa iza PRVOMAJSKA - JAGER d.o.o., OIB 56735981690</derivirana_varijabla>
  </DomainObject.Predmet.ProtustrankaFormatedOIB>
  <DomainObject.Predmet.ProtustrankaFormatedWithAdress>
    <izvorni_sadrzaj> Stečajna masa iza PRVOMAJSKA - JAGER d.o.o., Krapan bb, 52223 Raša</izvorni_sadrzaj>
    <derivirana_varijabla naziv="DomainObject.Predmet.ProtustrankaFormatedWithAdress_1"> Stečajna masa iza PRVOMAJSKA - JAGER d.o.o., Krapan bb, 52223 Raša</derivirana_varijabla>
  </DomainObject.Predmet.ProtustrankaFormatedWithAdress>
  <DomainObject.Predmet.ProtustrankaFormatedWithAdressOIB>
    <izvorni_sadrzaj> Stečajna masa iza PRVOMAJSKA - JAGER d.o.o., OIB 56735981690, Krapan bb, 52223 Raša</izvorni_sadrzaj>
    <derivirana_varijabla naziv="DomainObject.Predmet.ProtustrankaFormatedWithAdressOIB_1"> Stečajna masa iza PRVOMAJSKA - JAGER d.o.o., OIB 56735981690, Krapan bb, 52223 Raša</derivirana_varijabla>
  </DomainObject.Predmet.ProtustrankaFormatedWithAdressOIB>
  <DomainObject.Predmet.ProtustrankaWithAdress>
    <izvorni_sadrzaj>Stečajna masa iza PRVOMAJSKA - JAGER d.o.o. Krapan bb, 52223 Raša</izvorni_sadrzaj>
    <derivirana_varijabla naziv="DomainObject.Predmet.ProtustrankaWithAdress_1">Stečajna masa iza PRVOMAJSKA - JAGER d.o.o. Krapan bb, 52223 Raša</derivirana_varijabla>
  </DomainObject.Predmet.ProtustrankaWithAdress>
  <DomainObject.Predmet.ProtustrankaWithAdressOIB>
    <izvorni_sadrzaj>Stečajna masa iza PRVOMAJSKA - JAGER d.o.o., OIB 56735981690, Krapan bb, 52223 Raša</izvorni_sadrzaj>
    <derivirana_varijabla naziv="DomainObject.Predmet.ProtustrankaWithAdressOIB_1">Stečajna masa iza PRVOMAJSKA - JAGER d.o.o., OIB 56735981690, Krapan bb, 52223 Raša</derivirana_varijabla>
  </DomainObject.Predmet.ProtustrankaWithAdressOIB>
  <DomainObject.Predmet.ProtustrankaNazivFormated>
    <izvorni_sadrzaj>Stečajna masa iza PRVOMAJSKA - JAGER d.o.o.</izvorni_sadrzaj>
    <derivirana_varijabla naziv="DomainObject.Predmet.ProtustrankaNazivFormated_1">Stečajna masa iza PRVOMAJSKA - JAGER d.o.o.</derivirana_varijabla>
  </DomainObject.Predmet.ProtustrankaNazivFormated>
  <DomainObject.Predmet.ProtustrankaNazivFormatedOIB>
    <izvorni_sadrzaj>Stečajna masa iza PRVOMAJSKA - JAGER d.o.o., OIB 56735981690</izvorni_sadrzaj>
    <derivirana_varijabla naziv="DomainObject.Predmet.ProtustrankaNazivFormatedOIB_1">Stečajna masa iza PRVOMAJSKA - JAGER d.o.o., OIB 56735981690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Stečajna masa iza PRVOMAJSKA - JAGER d.o.o.</item>
    </izvorni_sadrzaj>
    <derivirana_varijabla naziv="DomainObject.Predmet.ProtuStrankaListFormated_1">
      <item>Stečajna masa iza PRVOMAJSKA - JAGER d.o.o.</item>
    </derivirana_varijabla>
  </DomainObject.Predmet.ProtuStrankaListFormated>
  <DomainObject.Predmet.ProtuStrankaListFormatedOIB>
    <izvorni_sadrzaj>
      <item>Stečajna masa iza PRVOMAJSKA - JAGER d.o.o., OIB 56735981690</item>
    </izvorni_sadrzaj>
    <derivirana_varijabla naziv="DomainObject.Predmet.ProtuStrankaListFormatedOIB_1">
      <item>Stečajna masa iza PRVOMAJSKA - JAGER d.o.o., OIB 56735981690</item>
    </derivirana_varijabla>
  </DomainObject.Predmet.ProtuStrankaListFormatedOIB>
  <DomainObject.Predmet.ProtuStrankaListFormatedWithAdress>
    <izvorni_sadrzaj>
      <item>Stečajna masa iza PRVOMAJSKA - JAGER d.o.o., Krapan bb, 52223 Raša</item>
    </izvorni_sadrzaj>
    <derivirana_varijabla naziv="DomainObject.Predmet.ProtuStrankaListFormatedWithAdress_1">
      <item>Stečajna masa iza PRVOMAJSKA - JAGER d.o.o., Krapan bb, 52223 Raša</item>
    </derivirana_varijabla>
  </DomainObject.Predmet.ProtuStrankaListFormatedWithAdress>
  <DomainObject.Predmet.ProtuStrankaListFormatedWithAdressOIB>
    <izvorni_sadrzaj>
      <item>Stečajna masa iza PRVOMAJSKA - JAGER d.o.o., OIB 56735981690, Krapan bb, 52223 Raša</item>
    </izvorni_sadrzaj>
    <derivirana_varijabla naziv="DomainObject.Predmet.ProtuStrankaListFormatedWithAdressOIB_1">
      <item>Stečajna masa iza PRVOMAJSKA - JAGER d.o.o., OIB 56735981690, Krapan bb, 52223 Raša</item>
    </derivirana_varijabla>
  </DomainObject.Predmet.ProtuStrankaListFormatedWithAdressOIB>
  <DomainObject.Predmet.ProtuStrankaListNazivFormated>
    <izvorni_sadrzaj>
      <item>Stečajna masa iza PRVOMAJSKA - JAGER d.o.o.</item>
    </izvorni_sadrzaj>
    <derivirana_varijabla naziv="DomainObject.Predmet.ProtuStrankaListNazivFormated_1">
      <item>Stečajna masa iza PRVOMAJSKA - JAGER d.o.o.</item>
    </derivirana_varijabla>
  </DomainObject.Predmet.ProtuStrankaListNazivFormated>
  <DomainObject.Predmet.ProtuStrankaListNazivFormatedOIB>
    <izvorni_sadrzaj>
      <item>Stečajna masa iza PRVOMAJSKA - JAGER d.o.o., OIB 56735981690</item>
    </izvorni_sadrzaj>
    <derivirana_varijabla naziv="DomainObject.Predmet.ProtuStrankaListNazivFormatedOIB_1">
      <item>Stečajna masa iza PRVOMAJSKA - JAGER d.o.o., OIB 56735981690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St-763/2017-10</izvorni_sadrzaj>
    <derivirana_varijabla naziv="DomainObject.PoslovniBrojDokumenta_1">St-763/2017-10</derivirana_varijabla>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Stečajna masa iza PRVOMAJSKA - JAGER d.o.o.</izvorni_sadrzaj>
    <derivirana_varijabla naziv="DomainObject.Predmet.ProtustrankaIDrugi_1">Stečajna masa iza PRVOMAJSKA - JAGER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Stečajna masa iza PRVOMAJSKA - JAGER d.o.o., OIB 56735981690, Krapan bb, 52223 Raša</izvorni_sadrzaj>
    <derivirana_varijabla naziv="DomainObject.Predmet.ProtustrankaIDrugiAdressOIB_1">Stečajna masa iza PRVOMAJSKA - JAGER d.o.o., OIB 56735981690, Krapan bb,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Stečajna masa iza PRVOMAJSKA - JAGER d.o.o.</item>
    </izvorni_sadrzaj>
    <derivirana_varijabla naziv="DomainObject.Predmet.SudioniciListNaziv_1">
      <item>ISTARSKA KREDITNA BANKA UMAG d.d.</item>
      <item>Stečajna masa iza PRVOMAJSKA - JAGER d.o.o.</item>
    </derivirana_varijabla>
  </DomainObject.Predmet.SudioniciListNaziv>
  <DomainObject.Predmet.SudioniciListAdressOIB>
    <izvorni_sadrzaj>
      <item>ISTARSKA KREDITNA BANKA UMAG d.d., OIB 65723536010, Ernesta Miloša 1,52470 Umag</item>
      <item>Stečajna masa iza PRVOMAJSKA - JAGER d.o.o., OIB 56735981690, Krapan bb,52223 Raša</item>
    </izvorni_sadrzaj>
    <derivirana_varijabla naziv="DomainObject.Predmet.SudioniciListAdressOIB_1">
      <item>ISTARSKA KREDITNA BANKA UMAG d.d., OIB 65723536010, Ernesta Miloša 1,52470 Umag</item>
      <item>Stečajna masa iza PRVOMAJSKA - JAGER d.o.o., OIB 56735981690, Krapan bb,52223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56735981690</item>
    </izvorni_sadrzaj>
    <derivirana_varijabla naziv="DomainObject.Predmet.SudioniciListNazivOIB_1">
      <item>, OIB 65723536010</item>
      <item>, OIB 56735981690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C51812-2A38-4411-BCE5-5B0E96503D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1319</properties:Words>
  <properties:Characters>7252</properties:Characters>
  <properties:Lines>148</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2018-03-21T13:37:00Z</dcterms:created>
  <dc:creator>Danijela Fumić</dc:creator>
  <cp:lastModifiedBy>Danijela Fumić</cp:lastModifiedBy>
  <dcterms:modified xmlns:xsi="http://www.w3.org/2001/XMLSchema-instance" xsi:type="dcterms:W3CDTF">2018-03-21T13:38:00Z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St-763/2017-10 / Odluka - Rješenje - nastavak postupka zbog naknadne diobe (763 17 nastavak postupka.docx)</vt:lpwstr>
  </prop:property>
  <prop:property name="CC_coloring" pid="4" fmtid="{D5CDD505-2E9C-101B-9397-08002B2CF9AE}">
    <vt:bool>false</vt:bool>
  </prop:property>
  <prop:property name="BrojStranica" pid="5" fmtid="{D5CDD505-2E9C-101B-9397-08002B2CF9AE}">
    <vt:i4>3</vt:i4>
  </prop:property>
</prop:Properties>
</file>