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5fa75" w14:paraId="495fa75" w:rsidRDefault="00B85231" w:rsidP="00910611" w:rsidR="00B8523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5231" w:rsidP="00910611" w:rsidR="00B85231" w:rsidRPr="00B85231">
      <w:pPr>
        <w:rPr>
          <w:rFonts w:hAnsi="Times New Roman" w:ascii="Times New Roman"/>
        </w:rPr>
      </w:pPr>
      <w:r>
        <w:rPr>
          <w:rFonts w:eastAsia="MS Mincho" w:hAnsi="Times New Roman" w:ascii="Times New Roman"/>
        </w:rPr>
        <w:t xml:space="preserve">   </w:t>
      </w:r>
      <w:r w:rsidRPr="00B85231">
        <w:rPr>
          <w:rFonts w:eastAsia="MS Mincho" w:hAnsi="Times New Roman" w:ascii="Times New Roman"/>
        </w:rPr>
        <w:t>REPUBLIKA HRVATSKA</w:t>
      </w:r>
    </w:p>
    <w:p w:rsidRDefault="00B85231" w:rsidP="00910611" w:rsidR="00B85231" w:rsidRPr="00B85231">
      <w:pPr>
        <w:rPr>
          <w:rFonts w:hAnsi="Times New Roman" w:ascii="Times New Roman"/>
        </w:rPr>
      </w:pPr>
      <w:r w:rsidRPr="00B85231">
        <w:rPr>
          <w:rFonts w:eastAsia="MS Mincho" w:hAnsi="Times New Roman" w:ascii="Times New Roman"/>
        </w:rPr>
        <w:t>TRGOVAČKI SUD U RIJECI</w:t>
      </w:r>
    </w:p>
    <w:p w:rsidRDefault="00B85231" w:rsidR="00B85231" w:rsidRPr="00B85231">
      <w:pPr>
        <w:rPr>
          <w:rFonts w:eastAsia="MS Mincho" w:hAnsi="Times New Roman" w:ascii="Times New Roman"/>
        </w:rPr>
      </w:pPr>
      <w:r w:rsidRPr="00B85231">
        <w:rPr>
          <w:rFonts w:eastAsia="MS Mincho" w:hAnsi="Times New Roman" w:ascii="Times New Roman"/>
        </w:rPr>
        <w:t xml:space="preserve"> </w:t>
      </w:r>
      <w:r>
        <w:rPr>
          <w:rFonts w:eastAsia="MS Mincho" w:hAnsi="Times New Roman" w:ascii="Times New Roman"/>
        </w:rPr>
        <w:t xml:space="preserve">    </w:t>
      </w:r>
      <w:r w:rsidRPr="00B85231">
        <w:rPr>
          <w:rFonts w:eastAsia="MS Mincho" w:hAnsi="Times New Roman" w:ascii="Times New Roman"/>
        </w:rPr>
        <w:t xml:space="preserve"> Rijeka, Zadarska 1 i 3</w:t>
      </w:r>
    </w:p>
    <w:p w:rsidRDefault="00AE1A08" w:rsidR="00AE1A08" w:rsidRPr="00910611">
      <w:pPr>
        <w:rPr>
          <w:rFonts w:eastAsia="MS Mincho"/>
        </w:rPr>
      </w:pP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2C1E6C" w:rsidP="002C1E6C" w:rsidR="002C1E6C">
      <w:pPr>
        <w:jc w:val="center"/>
        <w:rPr>
          <w:rFonts w:hAnsi="Times New Roman" w:ascii="Times New Roman"/>
          <w:bCs/>
          <w:lang w:val="hr-HR"/>
        </w:rPr>
      </w:pP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2C1E6C" w:rsidP="002C1E6C" w:rsidR="002C1E6C">
      <w:pPr>
        <w:jc w:val="center"/>
        <w:rPr>
          <w:rFonts w:hAnsi="Times New Roman" w:ascii="Times New Roman"/>
          <w:b w:val="false"/>
          <w:lang w:val="hr-HR"/>
        </w:rPr>
      </w:pPr>
    </w:p>
    <w:p w:rsidRDefault="00AE1A08" w:rsidP="004008DD" w:rsidR="002C1E6C" w:rsidRPr="004008DD">
      <w:pPr>
        <w:ind w:firstLine="720"/>
        <w:jc w:val="both"/>
        <w:rPr>
          <w:rFonts w:hAnsi="Times New Roman" w:ascii="Times New Roman"/>
          <w:b w:val="false"/>
          <w:lang w:val="hr-HR"/>
        </w:rPr>
      </w:pPr>
      <w:r w:rsidRPr="00AE1A08">
        <w:rPr>
          <w:rFonts w:hAnsi="Times New Roman" w:ascii="Times New Roman"/>
          <w:b w:val="false"/>
          <w:lang w:val="hr-HR"/>
        </w:rPr>
        <w:t xml:space="preserve">Trgovački sud u Rijeci, po stečajnom sucu ovog suda Danieli Korlević, u stečajnom postupku nad dužnikom </w:t>
      </w:r>
      <w:r w:rsidRPr="00AE1A08">
        <w:rPr>
          <w:rFonts w:hAnsi="Times New Roman" w:ascii="Times New Roman"/>
          <w:lang w:val="hr-HR"/>
        </w:rPr>
        <w:t>OPERTUM SAVJETOVANJA d.o.o. za savjetovanje, PULA, Starih statuta 4,</w:t>
      </w:r>
      <w:r w:rsidRPr="00AE1A08">
        <w:rPr>
          <w:rFonts w:hAnsi="Times New Roman" w:ascii="Times New Roman"/>
          <w:b w:val="false"/>
          <w:lang w:val="hr-HR"/>
        </w:rPr>
        <w:t xml:space="preserve"> </w:t>
      </w:r>
      <w:r w:rsidR="002C1E6C" w:rsidRPr="004008DD">
        <w:rPr>
          <w:rFonts w:hAnsi="Times New Roman" w:ascii="Times New Roman"/>
          <w:b w:val="false"/>
          <w:lang w:val="hr-HR"/>
        </w:rPr>
        <w:t xml:space="preserve">temeljem čl. </w:t>
      </w:r>
      <w:smartTag w:element="metricconverter" w:uri="urn:schemas-microsoft-com:office:smarttags">
        <w:smartTagPr>
          <w:attr w:val="193. st" w:name="ProductID"/>
        </w:smartTagPr>
        <w:r w:rsidR="00ED4193" w:rsidRPr="004008DD">
          <w:rPr>
            <w:rFonts w:hAnsi="Times New Roman" w:ascii="Times New Roman"/>
            <w:b w:val="false"/>
            <w:lang w:val="hr-HR"/>
          </w:rPr>
          <w:t>19</w:t>
        </w:r>
        <w:r w:rsidR="006C6165" w:rsidRPr="004008DD">
          <w:rPr>
            <w:rFonts w:hAnsi="Times New Roman" w:ascii="Times New Roman"/>
            <w:b w:val="false"/>
            <w:lang w:val="hr-HR"/>
          </w:rPr>
          <w:t>3. st</w:t>
        </w:r>
      </w:smartTag>
      <w:r w:rsidR="006C6165" w:rsidRPr="004008DD">
        <w:rPr>
          <w:rFonts w:hAnsi="Times New Roman" w:ascii="Times New Roman"/>
          <w:b w:val="false"/>
          <w:lang w:val="hr-HR"/>
        </w:rPr>
        <w:t xml:space="preserve">. 1. </w:t>
      </w:r>
      <w:r w:rsidR="002C1E6C" w:rsidRPr="004008DD">
        <w:rPr>
          <w:rFonts w:hAnsi="Times New Roman" w:ascii="Times New Roman"/>
          <w:b w:val="false"/>
          <w:lang w:val="hr-HR"/>
        </w:rPr>
        <w:t>Stečajnog zakona (NN 44/96, 29/99, 129/00, 123/03, 197/03, 187/04</w:t>
      </w:r>
      <w:r w:rsidR="008677D5" w:rsidRPr="004008DD">
        <w:rPr>
          <w:rFonts w:hAnsi="Times New Roman" w:ascii="Times New Roman"/>
          <w:b w:val="false"/>
          <w:lang w:val="hr-HR"/>
        </w:rPr>
        <w:t xml:space="preserve">, </w:t>
      </w:r>
      <w:r w:rsidR="002C1E6C" w:rsidRPr="004008DD">
        <w:rPr>
          <w:rFonts w:hAnsi="Times New Roman" w:ascii="Times New Roman"/>
          <w:b w:val="false"/>
          <w:lang w:val="hr-HR"/>
        </w:rPr>
        <w:t>82/06</w:t>
      </w:r>
      <w:r w:rsidR="008B6671" w:rsidRPr="004008DD">
        <w:rPr>
          <w:rFonts w:hAnsi="Times New Roman" w:ascii="Times New Roman"/>
          <w:b w:val="false"/>
          <w:lang w:val="hr-HR"/>
        </w:rPr>
        <w:t>, 116/10</w:t>
      </w:r>
      <w:r w:rsidR="00A7655D">
        <w:rPr>
          <w:rFonts w:hAnsi="Times New Roman" w:ascii="Times New Roman"/>
          <w:b w:val="false"/>
          <w:lang w:val="hr-HR"/>
        </w:rPr>
        <w:t xml:space="preserve">, </w:t>
      </w:r>
      <w:r w:rsidR="008B6671" w:rsidRPr="004008DD">
        <w:rPr>
          <w:rFonts w:hAnsi="Times New Roman" w:ascii="Times New Roman"/>
          <w:b w:val="false"/>
          <w:lang w:val="hr-HR"/>
        </w:rPr>
        <w:t>25/12</w:t>
      </w:r>
      <w:r w:rsidR="00F20E9A" w:rsidRPr="004008DD">
        <w:rPr>
          <w:rFonts w:hAnsi="Times New Roman" w:ascii="Times New Roman"/>
          <w:b w:val="false"/>
          <w:lang w:val="hr-HR"/>
        </w:rPr>
        <w:t xml:space="preserve"> </w:t>
      </w:r>
      <w:r w:rsidR="00A7655D">
        <w:rPr>
          <w:rFonts w:hAnsi="Times New Roman" w:ascii="Times New Roman"/>
          <w:b w:val="false"/>
          <w:lang w:val="hr-HR"/>
        </w:rPr>
        <w:t xml:space="preserve">i 133/12, </w:t>
      </w:r>
      <w:r w:rsidR="00F20E9A" w:rsidRPr="004008DD">
        <w:rPr>
          <w:rFonts w:hAnsi="Times New Roman" w:ascii="Times New Roman"/>
          <w:b w:val="false"/>
          <w:lang w:val="hr-HR"/>
        </w:rPr>
        <w:t>dalje: SZ</w:t>
      </w:r>
      <w:r w:rsidR="002C1E6C" w:rsidRPr="004008DD">
        <w:rPr>
          <w:rFonts w:hAnsi="Times New Roman" w:ascii="Times New Roman"/>
          <w:b w:val="false"/>
          <w:lang w:val="hr-HR"/>
        </w:rPr>
        <w:t>)</w:t>
      </w:r>
      <w:r w:rsidR="006C6165" w:rsidRPr="004008DD">
        <w:rPr>
          <w:rFonts w:hAnsi="Times New Roman" w:ascii="Times New Roman"/>
          <w:b w:val="false"/>
          <w:lang w:val="hr-HR"/>
        </w:rPr>
        <w:t>,</w:t>
      </w:r>
      <w:r w:rsidR="008B6671" w:rsidRPr="004008DD">
        <w:rPr>
          <w:rFonts w:hAnsi="Times New Roman" w:ascii="Times New Roman"/>
          <w:b w:val="false"/>
          <w:lang w:val="hr-HR"/>
        </w:rPr>
        <w:t xml:space="preserve"> </w:t>
      </w:r>
      <w:r w:rsidRPr="00AE1A08">
        <w:rPr>
          <w:rFonts w:hAnsi="Times New Roman" w:ascii="Times New Roman"/>
          <w:b w:val="false"/>
          <w:lang w:val="hr-HR"/>
        </w:rPr>
        <w:t>dana 09. listopada 2015. godine</w:t>
      </w:r>
    </w:p>
    <w:p w:rsidRDefault="006C6165" w:rsidP="002C1E6C" w:rsidR="006C6165" w:rsidRPr="004008DD">
      <w:pPr>
        <w:jc w:val="both"/>
        <w:rPr>
          <w:rFonts w:hAnsi="Times New Roman" w:ascii="Times New Roman"/>
          <w:b w:val="false"/>
          <w:lang w:val="hr-HR"/>
        </w:rPr>
      </w:pPr>
    </w:p>
    <w:p w:rsidRDefault="002C1E6C" w:rsidP="00A7655D" w:rsidR="00A7655D" w:rsidRPr="00C91952">
      <w:pPr>
        <w:jc w:val="center"/>
        <w:rPr>
          <w:rFonts w:hAnsi="Times New Roman" w:ascii="Times New Roman"/>
          <w:lang w:val="hr-HR"/>
        </w:rPr>
      </w:pPr>
      <w:r w:rsidRPr="00C91952">
        <w:rPr>
          <w:rFonts w:hAnsi="Times New Roman" w:ascii="Times New Roman"/>
          <w:lang w:val="hr-HR"/>
        </w:rPr>
        <w:t>r i j e š i o</w:t>
      </w:r>
      <w:r w:rsidR="004F58B8" w:rsidRPr="00C91952">
        <w:rPr>
          <w:rFonts w:hAnsi="Times New Roman" w:ascii="Times New Roman"/>
          <w:lang w:val="hr-HR"/>
        </w:rPr>
        <w:t xml:space="preserve"> </w:t>
      </w:r>
      <w:r w:rsidR="004008DD" w:rsidRPr="00C91952">
        <w:rPr>
          <w:rFonts w:hAnsi="Times New Roman" w:ascii="Times New Roman"/>
          <w:lang w:val="hr-HR"/>
        </w:rPr>
        <w:t xml:space="preserve"> </w:t>
      </w:r>
      <w:r w:rsidRPr="00C91952">
        <w:rPr>
          <w:rFonts w:hAnsi="Times New Roman" w:ascii="Times New Roman"/>
          <w:lang w:val="hr-HR"/>
        </w:rPr>
        <w:t xml:space="preserve">  j e</w:t>
      </w:r>
    </w:p>
    <w:p w:rsidRDefault="00A7655D" w:rsidP="00A7655D" w:rsidR="00A7655D">
      <w:pPr>
        <w:jc w:val="center"/>
        <w:rPr>
          <w:rFonts w:hAnsi="Times New Roman" w:ascii="Times New Roman"/>
          <w:b w:val="false"/>
          <w:lang w:val="hr-HR"/>
        </w:rPr>
      </w:pPr>
    </w:p>
    <w:p w:rsidRDefault="00A7655D" w:rsidP="00A7655D" w:rsidR="00A7655D">
      <w:pPr>
        <w:jc w:val="center"/>
        <w:rPr>
          <w:rFonts w:hAnsi="Times New Roman" w:ascii="Times New Roman"/>
          <w:b w:val="false"/>
          <w:lang w:val="hr-HR"/>
        </w:rPr>
      </w:pPr>
    </w:p>
    <w:p w:rsidRDefault="00A7655D" w:rsidP="00A7655D" w:rsidR="009B1DFB" w:rsidRPr="00C67912">
      <w:pPr>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vnika) u stečajnom postupku nad d</w:t>
      </w:r>
      <w:r w:rsidR="009B1DFB" w:rsidRPr="00C67912">
        <w:rPr>
          <w:rFonts w:hAnsi="Times New Roman" w:ascii="Times New Roman"/>
          <w:b w:val="false"/>
          <w:lang w:val="hr-HR"/>
        </w:rPr>
        <w:t>užnikom</w:t>
      </w:r>
      <w:r w:rsidR="004C4E64" w:rsidRPr="00C67912">
        <w:rPr>
          <w:rFonts w:hAnsi="Times New Roman" w:ascii="Times New Roman"/>
          <w:b w:val="false"/>
          <w:lang w:val="hr-HR"/>
        </w:rPr>
        <w:t xml:space="preserve"> </w:t>
      </w:r>
      <w:r w:rsidR="00AE1A08" w:rsidRPr="00AE1A08">
        <w:rPr>
          <w:rFonts w:hAnsi="Times New Roman" w:ascii="Times New Roman"/>
          <w:lang w:val="hr-HR"/>
        </w:rPr>
        <w:t>OPERTUM SAVJETOVANJA d.o.o. za savjetovanje, PULA, Starih statuta 4,</w:t>
      </w:r>
      <w:r w:rsidR="00AE1A08">
        <w:rPr>
          <w:rFonts w:hAnsi="Times New Roman" w:ascii="Times New Roman"/>
          <w:lang w:val="hr-HR"/>
        </w:rPr>
        <w:t xml:space="preserve"> OIB </w:t>
      </w:r>
      <w:r w:rsidR="00AE1A08" w:rsidRPr="00AE1A08">
        <w:rPr>
          <w:rFonts w:hAnsi="Times New Roman" w:ascii="Times New Roman"/>
          <w:lang w:val="hr-HR"/>
        </w:rPr>
        <w:t>69932304200</w:t>
      </w:r>
      <w:r w:rsidR="00AE1A08">
        <w:rPr>
          <w:rFonts w:hAnsi="Times New Roman" w:ascii="Times New Roman"/>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C91952" w:rsidP="009B1DFB" w:rsidR="00C91952">
      <w:pPr>
        <w:jc w:val="center"/>
        <w:rPr>
          <w:rFonts w:hAnsi="Times New Roman" w:ascii="Times New Roman"/>
          <w:lang w:val="hr-HR"/>
        </w:rPr>
      </w:pPr>
    </w:p>
    <w:p w:rsidRDefault="00AE1A08" w:rsidP="009B1DFB" w:rsidR="009B1DFB" w:rsidRPr="004008DD">
      <w:pPr>
        <w:jc w:val="center"/>
        <w:rPr>
          <w:rFonts w:hAnsi="Times New Roman" w:ascii="Times New Roman"/>
          <w:lang w:val="hr-HR"/>
        </w:rPr>
      </w:pPr>
      <w:r>
        <w:rPr>
          <w:rFonts w:hAnsi="Times New Roman" w:ascii="Times New Roman"/>
          <w:lang w:val="hr-HR"/>
        </w:rPr>
        <w:t>30</w:t>
      </w:r>
      <w:r w:rsidR="00C91952">
        <w:rPr>
          <w:rFonts w:hAnsi="Times New Roman" w:ascii="Times New Roman"/>
          <w:lang w:val="hr-HR"/>
        </w:rPr>
        <w:t>. studenoga</w:t>
      </w:r>
      <w:r w:rsidR="00222927">
        <w:rPr>
          <w:rFonts w:hAnsi="Times New Roman" w:ascii="Times New Roman"/>
          <w:lang w:val="hr-HR"/>
        </w:rPr>
        <w:t xml:space="preserve"> </w:t>
      </w:r>
      <w:r w:rsidR="007769D8">
        <w:rPr>
          <w:rFonts w:hAnsi="Times New Roman" w:ascii="Times New Roman"/>
          <w:lang w:val="hr-HR"/>
        </w:rPr>
        <w:t xml:space="preserve">2015. </w:t>
      </w:r>
      <w:r w:rsidR="009B1DFB" w:rsidRPr="004008DD">
        <w:rPr>
          <w:rFonts w:hAnsi="Times New Roman" w:ascii="Times New Roman"/>
          <w:lang w:val="hr-HR"/>
        </w:rPr>
        <w:t xml:space="preserve">g. u </w:t>
      </w:r>
      <w:r>
        <w:rPr>
          <w:rFonts w:hAnsi="Times New Roman" w:ascii="Times New Roman"/>
          <w:lang w:val="hr-HR"/>
        </w:rPr>
        <w:t>09</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D5336D" w:rsidP="009B1DFB" w:rsidR="00D5336D" w:rsidRPr="004008DD">
      <w:pPr>
        <w:jc w:val="both"/>
        <w:rPr>
          <w:rFonts w:hAnsi="Times New Roman" w:ascii="Times New Roman"/>
          <w:b w:val="false"/>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222927" w:rsidR="009B1DFB" w:rsidRPr="00222927">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r w:rsidR="00741031">
        <w:rPr>
          <w:rFonts w:hAnsi="Times New Roman" w:ascii="Times New Roman"/>
          <w:b w:val="false"/>
          <w:bCs/>
          <w:lang w:val="hr-HR"/>
        </w:rPr>
        <w:t xml:space="preserve"> i </w:t>
      </w:r>
    </w:p>
    <w:p w:rsidRDefault="00D5336D" w:rsidP="002C1E6C" w:rsidR="00D5336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1E3D17" w:rsidRPr="004008DD">
        <w:rPr>
          <w:rFonts w:hAnsi="Times New Roman" w:ascii="Times New Roman"/>
          <w:b w:val="false"/>
          <w:lang w:val="hr-HR"/>
        </w:rPr>
        <w:t xml:space="preserve"> i vjerovnici s pravom odvojenog namirenja.</w:t>
      </w:r>
    </w:p>
    <w:p w:rsidRDefault="009B1DFB" w:rsidP="002C1E6C" w:rsidR="009B1DFB" w:rsidRPr="004008DD">
      <w:pPr>
        <w:jc w:val="both"/>
        <w:rPr>
          <w:rFonts w:hAnsi="Times New Roman" w:ascii="Times New Roman"/>
          <w:b w:val="false"/>
          <w:lang w:val="hr-HR"/>
        </w:rPr>
      </w:pPr>
    </w:p>
    <w:p w:rsidRDefault="00F20E9A" w:rsidP="00F20E9A" w:rsidR="00F20E9A" w:rsidRPr="007769D8">
      <w:pPr>
        <w:jc w:val="center"/>
        <w:rPr>
          <w:rFonts w:hAnsi="Times New Roman" w:ascii="Times New Roman"/>
          <w:lang w:val="hr-HR"/>
        </w:rPr>
      </w:pPr>
      <w:r w:rsidRPr="007769D8">
        <w:rPr>
          <w:rFonts w:hAnsi="Times New Roman" w:ascii="Times New Roman"/>
          <w:lang w:val="hr-HR"/>
        </w:rPr>
        <w:t>Obrazloženje</w:t>
      </w:r>
    </w:p>
    <w:p w:rsidRDefault="002C1E6C" w:rsidP="002C1E6C" w:rsidR="004F58B8" w:rsidRPr="004008DD">
      <w:pPr>
        <w:jc w:val="both"/>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r w:rsidRPr="004008DD">
        <w:rPr>
          <w:rFonts w:hAnsi="Times New Roman" w:ascii="Times New Roman"/>
          <w:b w:val="false"/>
          <w:lang w:val="hr-HR"/>
        </w:rPr>
        <w:tab/>
      </w:r>
    </w:p>
    <w:p w:rsidRDefault="00F20E9A" w:rsidP="00F20E9A" w:rsidR="007769D8">
      <w:pPr>
        <w:ind w:firstLine="720"/>
        <w:jc w:val="both"/>
        <w:rPr>
          <w:rFonts w:hAnsi="Times New Roman" w:ascii="Times New Roman"/>
          <w:b w:val="false"/>
          <w:lang w:val="hr-HR"/>
        </w:rPr>
      </w:pPr>
      <w:r w:rsidRPr="004008DD">
        <w:rPr>
          <w:rFonts w:hAnsi="Times New Roman" w:ascii="Times New Roman"/>
          <w:b w:val="false"/>
          <w:lang w:val="hr-HR"/>
        </w:rPr>
        <w:t>Stečajni upravitelj</w:t>
      </w:r>
      <w:r w:rsidR="00C91952">
        <w:rPr>
          <w:rFonts w:hAnsi="Times New Roman" w:ascii="Times New Roman"/>
          <w:b w:val="false"/>
          <w:lang w:val="hr-HR"/>
        </w:rPr>
        <w:t xml:space="preserve"> je</w:t>
      </w:r>
      <w:r w:rsidRPr="004008DD">
        <w:rPr>
          <w:rFonts w:hAnsi="Times New Roman" w:ascii="Times New Roman"/>
          <w:b w:val="false"/>
          <w:lang w:val="hr-HR"/>
        </w:rPr>
        <w:t xml:space="preserve"> podni</w:t>
      </w:r>
      <w:r w:rsidR="00741031">
        <w:rPr>
          <w:rFonts w:hAnsi="Times New Roman" w:ascii="Times New Roman"/>
          <w:b w:val="false"/>
          <w:lang w:val="hr-HR"/>
        </w:rPr>
        <w:t>o</w:t>
      </w:r>
      <w:r w:rsidRPr="004008DD">
        <w:rPr>
          <w:rFonts w:hAnsi="Times New Roman" w:ascii="Times New Roman"/>
          <w:b w:val="false"/>
          <w:lang w:val="hr-HR"/>
        </w:rPr>
        <w:t xml:space="preserve"> stečajnom sucu završni račun</w:t>
      </w:r>
      <w:r w:rsidR="007769D8">
        <w:rPr>
          <w:rFonts w:hAnsi="Times New Roman" w:ascii="Times New Roman"/>
          <w:b w:val="false"/>
          <w:lang w:val="hr-HR"/>
        </w:rPr>
        <w:t xml:space="preserve"> s prijedlogom za određivanje završnog ročišta budući je imovina stečajnog dužnika</w:t>
      </w:r>
      <w:r w:rsidR="00222927">
        <w:rPr>
          <w:rFonts w:hAnsi="Times New Roman" w:ascii="Times New Roman"/>
          <w:b w:val="false"/>
          <w:lang w:val="hr-HR"/>
        </w:rPr>
        <w:t xml:space="preserve"> unovčena.</w:t>
      </w:r>
    </w:p>
    <w:p w:rsidRDefault="00F20E9A" w:rsidP="00F20E9A" w:rsidR="00F20E9A" w:rsidRPr="004008DD">
      <w:pPr>
        <w:ind w:firstLine="720"/>
        <w:jc w:val="both"/>
        <w:rPr>
          <w:rFonts w:hAnsi="Times New Roman" w:ascii="Times New Roman"/>
          <w:b w:val="false"/>
          <w:lang w:val="hr-HR"/>
        </w:rPr>
      </w:pPr>
      <w:r w:rsidRPr="004008DD">
        <w:rPr>
          <w:rFonts w:hAnsi="Times New Roman" w:ascii="Times New Roman"/>
          <w:b w:val="false"/>
          <w:lang w:val="hr-HR"/>
        </w:rPr>
        <w:t xml:space="preserve">Stečajni sudac je temeljem čl.31. st.2. SZ-a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F20E9A" w:rsidP="00944AB1" w:rsidR="00F20E9A" w:rsidRPr="004008DD">
      <w:pPr>
        <w:jc w:val="both"/>
        <w:rPr>
          <w:rFonts w:hAnsi="Times New Roman" w:ascii="Times New Roman"/>
          <w:b w:val="false"/>
          <w:lang w:val="hr-HR"/>
        </w:rPr>
      </w:pPr>
      <w:r w:rsidRPr="004008DD">
        <w:rPr>
          <w:rFonts w:hAnsi="Times New Roman" w:ascii="Times New Roman"/>
          <w:b w:val="false"/>
          <w:lang w:val="hr-HR"/>
        </w:rPr>
        <w:lastRenderedPageBreak/>
        <w:tab/>
        <w:t>Valjalo je stoga, a temeljem čl.</w:t>
      </w:r>
      <w:r w:rsidR="007769D8">
        <w:rPr>
          <w:rFonts w:hAnsi="Times New Roman" w:ascii="Times New Roman"/>
          <w:b w:val="false"/>
          <w:lang w:val="hr-HR"/>
        </w:rPr>
        <w:t>1</w:t>
      </w:r>
      <w:r w:rsidRPr="004008DD">
        <w:rPr>
          <w:rFonts w:hAnsi="Times New Roman" w:ascii="Times New Roman"/>
          <w:b w:val="false"/>
          <w:lang w:val="hr-HR"/>
        </w:rPr>
        <w:t>93. st.1. SZ-a</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4F58B8" w:rsidP="00F20E9A" w:rsidR="004F58B8" w:rsidRPr="004008DD">
      <w:pPr>
        <w:jc w:val="center"/>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AE1A08">
        <w:rPr>
          <w:rFonts w:hAnsi="Times New Roman" w:ascii="Times New Roman"/>
          <w:b w:val="false"/>
          <w:lang w:val="hr-HR"/>
        </w:rPr>
        <w:t>09. listopada</w:t>
      </w:r>
      <w:r w:rsidR="00636619">
        <w:rPr>
          <w:rFonts w:hAnsi="Times New Roman" w:ascii="Times New Roman"/>
          <w:b w:val="false"/>
          <w:lang w:val="hr-HR"/>
        </w:rPr>
        <w:t xml:space="preserve"> 201</w:t>
      </w:r>
      <w:r w:rsidR="007769D8">
        <w:rPr>
          <w:rFonts w:hAnsi="Times New Roman" w:ascii="Times New Roman"/>
          <w:b w:val="false"/>
          <w:lang w:val="hr-HR"/>
        </w:rPr>
        <w:t>5</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2C1E6C" w:rsidR="002C1E6C" w:rsidRPr="004008DD">
      <w:pPr>
        <w:jc w:val="center"/>
        <w:rPr>
          <w:rFonts w:hAnsi="Times New Roman" w:ascii="Times New Roman"/>
          <w:lang w:val="hr-HR"/>
        </w:rPr>
      </w:pPr>
    </w:p>
    <w:p w:rsidRDefault="002C1E6C" w:rsidP="00741031"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741031"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 Visokom trgovačkom sudu Republike Hrvatske u Zagrebu. Žalba se podnosi putem ovog suda, u dva primjerka, u roku od 8 dana od dana dostave prijepisa ovog rješenja.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741031">
      <w:pPr>
        <w:jc w:val="both"/>
        <w:rPr>
          <w:rFonts w:hAnsi="Times New Roman" w:ascii="Times New Roman"/>
          <w:sz w:val="20"/>
          <w:szCs w:val="20"/>
          <w:lang w:val="hr-HR"/>
        </w:rPr>
      </w:pPr>
      <w:r w:rsidRPr="00741031">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AE1A08">
        <w:rPr>
          <w:rFonts w:hAnsi="Times New Roman" w:ascii="Times New Roman"/>
          <w:b w:val="false"/>
          <w:sz w:val="20"/>
          <w:szCs w:val="20"/>
          <w:lang w:val="hr-HR"/>
        </w:rPr>
        <w:t>Borisu Debelić</w:t>
      </w:r>
    </w:p>
    <w:p w:rsidRDefault="00C91952" w:rsidP="00741031" w:rsidR="00741031" w:rsidRPr="00C91952">
      <w:pPr>
        <w:numPr>
          <w:ilvl w:val="0"/>
          <w:numId w:val="1"/>
        </w:numPr>
        <w:jc w:val="both"/>
        <w:rPr>
          <w:rFonts w:hAnsi="Times New Roman" w:ascii="Times New Roman"/>
          <w:b w:val="false"/>
          <w:sz w:val="20"/>
          <w:szCs w:val="20"/>
          <w:lang w:val="hr-HR"/>
        </w:rPr>
      </w:pPr>
      <w:r w:rsidRPr="00C91952">
        <w:rPr>
          <w:rFonts w:hAnsi="Times New Roman" w:ascii="Times New Roman"/>
          <w:b w:val="false"/>
          <w:sz w:val="20"/>
          <w:szCs w:val="20"/>
          <w:lang w:val="hr-HR"/>
        </w:rPr>
        <w:t>e-</w:t>
      </w:r>
      <w:r w:rsidR="00F20E9A" w:rsidRPr="00C91952">
        <w:rPr>
          <w:rFonts w:hAnsi="Times New Roman" w:ascii="Times New Roman"/>
          <w:b w:val="false"/>
          <w:sz w:val="20"/>
          <w:szCs w:val="20"/>
          <w:lang w:val="hr-HR"/>
        </w:rPr>
        <w:t>oglasna ploča</w:t>
      </w:r>
    </w:p>
    <w:p w:rsidRDefault="00741031" w:rsidP="00741031" w:rsidR="00741031">
      <w:pPr>
        <w:ind w:left="720"/>
        <w:jc w:val="both"/>
        <w:rPr>
          <w:rFonts w:hAnsi="Times New Roman" w:ascii="Times New Roman"/>
          <w:b w:val="false"/>
          <w:sz w:val="20"/>
          <w:szCs w:val="20"/>
          <w:lang w:val="hr-HR"/>
        </w:rPr>
      </w:pPr>
    </w:p>
    <w:p w:rsidRDefault="00F20E9A" w:rsidP="00741031" w:rsidR="00F20E9A" w:rsidRPr="007769D8">
      <w:pPr>
        <w:ind w:left="720"/>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AE1A08">
        <w:rPr>
          <w:rFonts w:hAnsi="Times New Roman" w:ascii="Times New Roman"/>
          <w:b w:val="false"/>
          <w:sz w:val="20"/>
          <w:szCs w:val="20"/>
          <w:lang w:val="hr-HR"/>
        </w:rPr>
        <w:t>09.10.</w:t>
      </w:r>
      <w:r w:rsidR="007769D8">
        <w:rPr>
          <w:rFonts w:hAnsi="Times New Roman" w:ascii="Times New Roman"/>
          <w:b w:val="false"/>
          <w:sz w:val="20"/>
          <w:szCs w:val="20"/>
          <w:lang w:val="hr-HR"/>
        </w:rPr>
        <w:t>2015</w:t>
      </w:r>
      <w:r w:rsidR="00636619" w:rsidRPr="007769D8">
        <w:rPr>
          <w:rFonts w:hAnsi="Times New Roman" w:ascii="Times New Roman"/>
          <w:b w:val="false"/>
          <w:sz w:val="20"/>
          <w:szCs w:val="20"/>
          <w:lang w:val="hr-HR"/>
        </w:rPr>
        <w:t>.g.</w:t>
      </w:r>
    </w:p>
    <w:p w:rsidRDefault="00636619" w:rsidP="00F20E9A" w:rsidR="00636619"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Stečajni 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B85231">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AE1A08">
      <w:rPr>
        <w:rFonts w:hAnsi="Times New Roman" w:ascii="Times New Roman"/>
        <w:b w:val="false"/>
      </w:rPr>
      <w:t>248/13-130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E2343"/>
    <w:rsid w:val="00100EE4"/>
    <w:rsid w:val="001148FC"/>
    <w:rsid w:val="001E3D17"/>
    <w:rsid w:val="001F6B26"/>
    <w:rsid w:val="00222927"/>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E0C6B"/>
    <w:rsid w:val="004F58B8"/>
    <w:rsid w:val="00501235"/>
    <w:rsid w:val="005914F1"/>
    <w:rsid w:val="005B4621"/>
    <w:rsid w:val="005E35B8"/>
    <w:rsid w:val="005E5FFE"/>
    <w:rsid w:val="00624EB5"/>
    <w:rsid w:val="00636619"/>
    <w:rsid w:val="006430F9"/>
    <w:rsid w:val="006C55FD"/>
    <w:rsid w:val="006C6165"/>
    <w:rsid w:val="006F080A"/>
    <w:rsid w:val="00741031"/>
    <w:rsid w:val="007769D8"/>
    <w:rsid w:val="00792513"/>
    <w:rsid w:val="0080083A"/>
    <w:rsid w:val="00842FC4"/>
    <w:rsid w:val="00857894"/>
    <w:rsid w:val="008677D5"/>
    <w:rsid w:val="008B6671"/>
    <w:rsid w:val="00927DF8"/>
    <w:rsid w:val="00944AB1"/>
    <w:rsid w:val="009B1DFB"/>
    <w:rsid w:val="009E0FB6"/>
    <w:rsid w:val="00A03719"/>
    <w:rsid w:val="00A067C3"/>
    <w:rsid w:val="00A23EAA"/>
    <w:rsid w:val="00A7655D"/>
    <w:rsid w:val="00A85437"/>
    <w:rsid w:val="00AA2FCA"/>
    <w:rsid w:val="00AE1A08"/>
    <w:rsid w:val="00B55375"/>
    <w:rsid w:val="00B610B2"/>
    <w:rsid w:val="00B85231"/>
    <w:rsid w:val="00BC14FF"/>
    <w:rsid w:val="00C67912"/>
    <w:rsid w:val="00C91952"/>
    <w:rsid w:val="00CC0CB6"/>
    <w:rsid w:val="00CE437F"/>
    <w:rsid w:val="00D43950"/>
    <w:rsid w:val="00D4478C"/>
    <w:rsid w:val="00D5336D"/>
    <w:rsid w:val="00D80718"/>
    <w:rsid w:val="00E32AD9"/>
    <w:rsid w:val="00E510B6"/>
    <w:rsid w:val="00E53495"/>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B85231"/>
    <w:rPr>
      <w:color w:val="808080"/>
      <w:bdr w:space="0" w:sz="0" w:color="auto" w:val="none"/>
      <w:shd w:fill="auto" w:color="auto" w:val="clear"/>
    </w:rPr>
  </w:style>
  <w:style w:customStyle="true" w:styleId="eSPISCCParagraphDefaultFont" w:type="character">
    <w:name w:val="eSPIS_CC_Paragraph Default Font"/>
    <w:basedOn w:val="Zadanifontodlomka"/>
    <w:rsid w:val="00B8523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8523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8523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523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B85231"/>
    <w:rPr>
      <w:color w:val="808080"/>
      <w:bdr w:color="auto" w:space="0" w:sz="0" w:val="none"/>
      <w:shd w:color="auto" w:fill="auto" w:val="clear"/>
    </w:rPr>
  </w:style>
  <w:style w:customStyle="1" w:styleId="eSPISCCParagraphDefaultFont" w:type="character">
    <w:name w:val="eSPIS_CC_Paragraph Default Font"/>
    <w:basedOn w:val="Zadanifontodlomka"/>
    <w:rsid w:val="00B8523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8523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8523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523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2015.</izvorni_sadrzaj>
    <derivirana_varijabla naziv="DomainObject.DatumDonosenjaOdluke_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St-248/2013</izvorni_sadrzaj>
    <derivirana_varijabla naziv="DomainObject.Predmet.OznakaBroj_1">St-248/2013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OPERTUM SAVJETOVANJA d.o.o.  Pula</izvorni_sadrzaj>
    <derivirana_varijabla naziv="DomainObject.Predmet.ProtustrankaFormated_1">  OPERTUM SAVJETOVANJA d.o.o.  Pula</derivirana_varijabla>
  </DomainObject.Predmet.ProtustrankaFormated>
  <DomainObject.Predmet.ProtustrankaFormatedOIB>
    <izvorni_sadrzaj>  OPERTUM SAVJETOVANJA d.o.o.  Pula, OIB 69932304200</izvorni_sadrzaj>
    <derivirana_varijabla naziv="DomainObject.Predmet.ProtustrankaFormatedOIB_1">  OPERTUM SAVJETOVANJA d.o.o.  Pula, OIB 69932304200</derivirana_varijabla>
  </DomainObject.Predmet.ProtustrankaFormatedOIB>
  <DomainObject.Predmet.ProtustrankaFormatedWithAdress>
    <izvorni_sadrzaj> OPERTUM SAVJETOVANJA d.o.o.  Pula, Starih statuta 4, 52 100 Pula</izvorni_sadrzaj>
    <derivirana_varijabla naziv="DomainObject.Predmet.ProtustrankaFormatedWithAdress_1"> OPERTUM SAVJETOVANJA d.o.o.  Pula, Starih statuta 4, 52 100 Pula</derivirana_varijabla>
  </DomainObject.Predmet.ProtustrankaFormatedWithAdress>
  <DomainObject.Predmet.ProtustrankaFormatedWithAdressOIB>
    <izvorni_sadrzaj> OPERTUM SAVJETOVANJA d.o.o.  Pula, OIB 69932304200, Starih statuta 4, 52 100 Pula</izvorni_sadrzaj>
    <derivirana_varijabla naziv="DomainObject.Predmet.ProtustrankaFormatedWithAdressOIB_1"> OPERTUM SAVJETOVANJA d.o.o.  Pula, OIB 69932304200, Starih statuta 4, 52 100 Pula</derivirana_varijabla>
  </DomainObject.Predmet.ProtustrankaFormatedWithAdressOIB>
  <DomainObject.Predmet.ProtustrankaWithAdress>
    <izvorni_sadrzaj>OPERTUM SAVJETOVANJA d.o.o.  Pula Starih statuta 4, 52 100 Pula</izvorni_sadrzaj>
    <derivirana_varijabla naziv="DomainObject.Predmet.ProtustrankaWithAdress_1">OPERTUM SAVJETOVANJA d.o.o.  Pula Starih statuta 4, 52 100 Pula</derivirana_varijabla>
  </DomainObject.Predmet.ProtustrankaWithAdress>
  <DomainObject.Predmet.ProtustrankaWithAdressOIB>
    <izvorni_sadrzaj>OPERTUM SAVJETOVANJA d.o.o.  Pula, OIB 69932304200, Starih statuta 4, 52 100 Pula</izvorni_sadrzaj>
    <derivirana_varijabla naziv="DomainObject.Predmet.ProtustrankaWithAdressOIB_1">OPERTUM SAVJETOVANJA d.o.o.  Pula, OIB 69932304200, Starih statuta 4, 52 100 Pula</derivirana_varijabla>
  </DomainObject.Predmet.ProtustrankaWithAdressOIB>
  <DomainObject.Predmet.ProtustrankaNazivFormated>
    <izvorni_sadrzaj>OPERTUM SAVJETOVANJA d.o.o.  Pula</izvorni_sadrzaj>
    <derivirana_varijabla naziv="DomainObject.Predmet.ProtustrankaNazivFormated_1">OPERTUM SAVJETOVANJA d.o.o.  Pula</derivirana_varijabla>
  </DomainObject.Predmet.ProtustrankaNazivFormated>
  <DomainObject.Predmet.ProtustrankaNazivFormatedOIB>
    <izvorni_sadrzaj>OPERTUM SAVJETOVANJA d.o.o.  Pula, OIB 69932304200</izvorni_sadrzaj>
    <derivirana_varijabla naziv="DomainObject.Predmet.ProtustrankaNazivFormatedOIB_1">OPERTUM SAVJETOVANJA d.o.o.  Pula, OIB 69932304200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 Nino Arbutina; DANIEL DIVŠIĆ; SANDRA BUIĆ; AKTIVA 15 j.d.o.o.; GRAVIS d.o.o.; LUCIANO MACAN; odvj. Katja Jajaš</izvorni_sadrzaj>
    <derivirana_varijabla naziv="DomainObject.Predmet.StrankaFormated_1">  FINA  Pula; Nino Arbutina; DANIEL DIVŠIĆ; SANDRA BUIĆ; AKTIVA 15 j.d.o.o.; GRAVIS d.o.o.; LUCIANO MACAN; odvj. Katja Jajaš</derivirana_varijabla>
  </DomainObject.Predmet.StrankaFormated>
  <DomainObject.Predmet.StrankaFormatedOIB>
    <izvorni_sadrzaj>  FINA  Pula, OIB 85821130368; Nino Arbutina; DANIEL DIVŠIĆ; SANDRA BUIĆ; AKTIVA 15 j.d.o.o.; GRAVIS d.o.o.; LUCIANO MACAN; odvj. Katja Jajaš</izvorni_sadrzaj>
    <derivirana_varijabla naziv="DomainObject.Predmet.StrankaFormatedOIB_1">  FINA  Pula, OIB 85821130368; Nino Arbutina; DANIEL DIVŠIĆ; SANDRA BUIĆ; AKTIVA 15 j.d.o.o.; GRAVIS d.o.o.; LUCIANO MACAN; odvj. Katja Jajaš</derivirana_varijabla>
  </DomainObject.Predmet.StrankaFormatedOIB>
  <DomainObject.Predmet.StrankaFormatedWithAdress>
    <izvorni_sadrzaj>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_1">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
  <DomainObject.Predmet.StrankaFormatedWithAdressOIB>
    <izvorni_sadrzaj>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OIB_1">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OIB>
  <DomainObject.Predmet.StrankaWithAdress>
    <izvorni_sadrzaj>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izvorni_sadrzaj>
    <derivirana_varijabla naziv="DomainObject.Predmet.StrankaWithAdress_1">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derivirana_varijabla>
  </DomainObject.Predmet.StrankaWithAdress>
  <DomainObject.Predmet.StrankaWithAdressOIB>
    <izvorni_sadrzaj>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izvorni_sadrzaj>
    <derivirana_varijabla naziv="DomainObject.Predmet.StrankaWithAdressOIB_1">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derivirana_varijabla>
  </DomainObject.Predmet.StrankaWithAdressOIB>
  <DomainObject.Predmet.StrankaNazivFormated>
    <izvorni_sadrzaj>FINA  Pula,Nino Arbutina,DANIEL DIVŠIĆ,SANDRA BUIĆ,AKTIVA 15 j.d.o.o.,GRAVIS d.o.o.,LUCIANO MACAN,odvj. Katja Jajaš</izvorni_sadrzaj>
    <derivirana_varijabla naziv="DomainObject.Predmet.StrankaNazivFormated_1">FINA  Pula,Nino Arbutina,DANIEL DIVŠIĆ,SANDRA BUIĆ,AKTIVA 15 j.d.o.o.,GRAVIS d.o.o.,LUCIANO MACAN,odvj. Katja Jajaš</derivirana_varijabla>
  </DomainObject.Predmet.StrankaNazivFormated>
  <DomainObject.Predmet.StrankaNazivFormatedOIB>
    <izvorni_sadrzaj>FINA  Pula, OIB 85821130368,Nino Arbutina,DANIEL DIVŠIĆ,SANDRA BUIĆ,AKTIVA 15 j.d.o.o.,GRAVIS d.o.o.,LUCIANO MACAN,odvj. Katja Jajaš</izvorni_sadrzaj>
    <derivirana_varijabla naziv="DomainObject.Predmet.StrankaNazivFormatedOIB_1">FINA  Pula, OIB 85821130368,Nino Arbutina,DANIEL DIVŠIĆ,SANDRA BUIĆ,AKTIVA 15 j.d.o.o.,GRAVIS d.o.o.,LUCIANO MACAN,odvj. Katja Jajaš</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tem>Nino Arbutina</item>
      <item>DANIEL DIVŠIĆ</item>
      <item>SANDRA BUIĆ</item>
      <item>AKTIVA 15 j.d.o.o.</item>
      <item>GRAVIS d.o.o.</item>
      <item>LUCIANO MACAN</item>
      <item>odvj. Katja Jajaš</item>
    </izvorni_sadrzaj>
    <derivirana_varijabla naziv="DomainObject.Predmet.StrankaListFormated_1">
      <item>FINA  Pula</item>
      <item>Nino Arbutina</item>
      <item>DANIEL DIVŠIĆ</item>
      <item>SANDRA BUIĆ</item>
      <item>AKTIVA 15 j.d.o.o.</item>
      <item>GRAVIS d.o.o.</item>
      <item>LUCIANO MACAN</item>
      <item>odvj. Katja Jajaš</item>
    </derivirana_varijabla>
  </DomainObject.Predmet.StrankaListFormated>
  <DomainObject.Predmet.StrankaList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FormatedOIB_1">
      <item>FINA  Pula, OIB 85821130368</item>
      <item>Nino Arbutina</item>
      <item>DANIEL DIVŠIĆ</item>
      <item>SANDRA BUIĆ</item>
      <item>AKTIVA 15 j.d.o.o.</item>
      <item>GRAVIS d.o.o.</item>
      <item>LUCIANO MACAN</item>
      <item>odvj. Katja Jajaš</item>
    </derivirana_varijabla>
  </DomainObject.Predmet.StrankaListFormatedOIB>
  <DomainObject.Predmet.StrankaListFormatedWithAdress>
    <izvorni_sadrzaj>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_1">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
  <DomainObject.Predmet.StrankaListFormatedWithAdressOIB>
    <izvorni_sadrzaj>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OIB_1">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OIB>
  <DomainObject.Predmet.StrankaListNazivFormated>
    <izvorni_sadrzaj>
      <item>FINA  Pula</item>
      <item>Nino Arbutina</item>
      <item>DANIEL DIVŠIĆ</item>
      <item>SANDRA BUIĆ</item>
      <item>AKTIVA 15 j.d.o.o.</item>
      <item>GRAVIS d.o.o.</item>
      <item>LUCIANO MACAN</item>
      <item>odvj. Katja Jajaš</item>
    </izvorni_sadrzaj>
    <derivirana_varijabla naziv="DomainObject.Predmet.StrankaListNazivFormated_1">
      <item>FINA  Pula</item>
      <item>Nino Arbutina</item>
      <item>DANIEL DIVŠIĆ</item>
      <item>SANDRA BUIĆ</item>
      <item>AKTIVA 15 j.d.o.o.</item>
      <item>GRAVIS d.o.o.</item>
      <item>LUCIANO MACAN</item>
      <item>odvj. Katja Jajaš</item>
    </derivirana_varijabla>
  </DomainObject.Predmet.StrankaListNazivFormated>
  <DomainObject.Predmet.StrankaListNaziv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NazivFormatedOIB_1">
      <item>FINA  Pula, OIB 85821130368</item>
      <item>Nino Arbutina</item>
      <item>DANIEL DIVŠIĆ</item>
      <item>SANDRA BUIĆ</item>
      <item>AKTIVA 15 j.d.o.o.</item>
      <item>GRAVIS d.o.o.</item>
      <item>LUCIANO MACAN</item>
      <item>odvj. Katja Jajaš</item>
    </derivirana_varijabla>
  </DomainObject.Predmet.StrankaListNazivFormatedOIB>
  <DomainObject.Predmet.ProtuStrankaListFormated>
    <izvorni_sadrzaj>
      <item>OPERTUM SAVJETOVANJA d.o.o.  Pula</item>
    </izvorni_sadrzaj>
    <derivirana_varijabla naziv="DomainObject.Predmet.ProtuStrankaListFormated_1">
      <item>OPERTUM SAVJETOVANJA d.o.o.  Pula</item>
    </derivirana_varijabla>
  </DomainObject.Predmet.ProtuStrankaListFormated>
  <DomainObject.Predmet.ProtuStrankaListFormatedOIB>
    <izvorni_sadrzaj>
      <item>OPERTUM SAVJETOVANJA d.o.o.  Pula, OIB 69932304200</item>
    </izvorni_sadrzaj>
    <derivirana_varijabla naziv="DomainObject.Predmet.ProtuStrankaListFormatedOIB_1">
      <item>OPERTUM SAVJETOVANJA d.o.o.  Pula, OIB 69932304200</item>
    </derivirana_varijabla>
  </DomainObject.Predmet.ProtuStrankaListFormatedOIB>
  <DomainObject.Predmet.ProtuStrankaListFormatedWithAdress>
    <izvorni_sadrzaj>
      <item>OPERTUM SAVJETOVANJA d.o.o.  Pula, Starih statuta 4, 52 100 Pula</item>
    </izvorni_sadrzaj>
    <derivirana_varijabla naziv="DomainObject.Predmet.ProtuStrankaListFormatedWithAdress_1">
      <item>OPERTUM SAVJETOVANJA d.o.o.  Pula, Starih statuta 4, 52 100 Pula</item>
    </derivirana_varijabla>
  </DomainObject.Predmet.ProtuStrankaListFormatedWithAdress>
  <DomainObject.Predmet.ProtuStrankaListFormatedWithAdressOIB>
    <izvorni_sadrzaj>
      <item>OPERTUM SAVJETOVANJA d.o.o.  Pula, OIB 69932304200, Starih statuta 4, 52 100 Pula</item>
    </izvorni_sadrzaj>
    <derivirana_varijabla naziv="DomainObject.Predmet.ProtuStrankaListFormatedWithAdressOIB_1">
      <item>OPERTUM SAVJETOVANJA d.o.o.  Pula, OIB 69932304200, Starih statuta 4, 52 100 Pula</item>
    </derivirana_varijabla>
  </DomainObject.Predmet.ProtuStrankaListFormatedWithAdressOIB>
  <DomainObject.Predmet.ProtuStrankaListNazivFormated>
    <izvorni_sadrzaj>
      <item>OPERTUM SAVJETOVANJA d.o.o.  Pula</item>
    </izvorni_sadrzaj>
    <derivirana_varijabla naziv="DomainObject.Predmet.ProtuStrankaListNazivFormated_1">
      <item>OPERTUM SAVJETOVANJA d.o.o.  Pula</item>
    </derivirana_varijabla>
  </DomainObject.Predmet.ProtuStrankaListNazivFormated>
  <DomainObject.Predmet.ProtuStrankaListNazivFormatedOIB>
    <izvorni_sadrzaj>
      <item>OPERTUM SAVJETOVANJA d.o.o.  Pula, OIB 69932304200</item>
    </izvorni_sadrzaj>
    <derivirana_varijabla naziv="DomainObject.Predmet.ProtuStrankaListNazivFormatedOIB_1">
      <item>OPERTUM SAVJETOVANJA d.o.o.  Pula, OIB 69932304200</item>
    </derivirana_varijabla>
  </DomainObject.Predmet.ProtuStrankaListNazivFormatedOIB>
  <DomainObject.Predmet.OstaliListFormated>
    <izvorni_sadrzaj>
      <item>Dorotea Kovačević</item>
      <item>Marko Vukelić</item>
      <item>Dalen Mikuljan</item>
      <item>Tomislav Špoljarić</item>
      <item>Željko Perčinlić</item>
      <item>Boris Debelić</item>
    </izvorni_sadrzaj>
    <derivirana_varijabla naziv="DomainObject.Predmet.OstaliListFormated_1">
      <item>Dorotea Kovačević</item>
      <item>Marko Vukelić</item>
      <item>Dalen Mikuljan</item>
      <item>Tomislav Špoljarić</item>
      <item>Željko Perčinlić</item>
      <item>Boris Debelić</item>
    </derivirana_varijabla>
  </DomainObject.Predmet.OstaliListFormated>
  <DomainObject.Predmet.OstaliListFormatedOIB>
    <izvorni_sadrzaj>
      <item>Dorotea Kovačević</item>
      <item>Marko Vukelić</item>
      <item>Dalen Mikuljan</item>
      <item>Tomislav Špoljarić</item>
      <item>Željko Perčinlić</item>
      <item>Boris Debelić, OIB 14888255196</item>
    </izvorni_sadrzaj>
    <derivirana_varijabla naziv="DomainObject.Predmet.OstaliListFormatedOIB_1">
      <item>Dorotea Kovačević</item>
      <item>Marko Vukelić</item>
      <item>Dalen Mikuljan</item>
      <item>Tomislav Špoljarić</item>
      <item>Željko Perčinlić</item>
      <item>Boris Debelić, OIB 14888255196</item>
    </derivirana_varijabla>
  </DomainObject.Predmet.OstaliListFormatedOIB>
  <DomainObject.Predmet.OstaliListFormatedWithAdress>
    <izvorni_sadrzaj>
      <item>Dorotea Kovačević</item>
      <item>Marko Vukelić</item>
      <item>Dalen Mikuljan</item>
      <item>Tomislav Špoljarić</item>
      <item>Željko Perčinlić</item>
      <item>Boris Debelić, Rastočine 3, 51000 Rijeka</item>
    </izvorni_sadrzaj>
    <derivirana_varijabla naziv="DomainObject.Predmet.OstaliListFormatedWithAdress_1">
      <item>Dorotea Kovačević</item>
      <item>Marko Vukelić</item>
      <item>Dalen Mikuljan</item>
      <item>Tomislav Špoljarić</item>
      <item>Željko Perčinlić</item>
      <item>Boris Debelić, Rastočine 3, 51000 Rijeka</item>
    </derivirana_varijabla>
  </DomainObject.Predmet.OstaliListFormatedWithAdress>
  <DomainObject.Predmet.OstaliListFormatedWithAdressOIB>
    <izvorni_sadrzaj>
      <item>Dorotea Kovačević</item>
      <item>Marko Vukelić</item>
      <item>Dalen Mikuljan</item>
      <item>Tomislav Špoljarić</item>
      <item>Željko Perčinlić</item>
      <item>Boris Debelić, OIB 14888255196, Rastočine 3, 51000 Rijeka</item>
    </izvorni_sadrzaj>
    <derivirana_varijabla naziv="DomainObject.Predmet.OstaliListFormatedWithAdressOIB_1">
      <item>Dorotea Kovačević</item>
      <item>Marko Vukelić</item>
      <item>Dalen Mikuljan</item>
      <item>Tomislav Špoljarić</item>
      <item>Željko Perčinlić</item>
      <item>Boris Debelić, OIB 14888255196, Rastočine 3, 51000 Rijeka</item>
    </derivirana_varijabla>
  </DomainObject.Predmet.OstaliListFormatedWithAdressOIB>
  <DomainObject.Predmet.OstaliListNazivFormated>
    <izvorni_sadrzaj>
      <item>Dorotea Kovačević</item>
      <item>Marko Vukelić</item>
      <item>Dalen Mikuljan</item>
      <item>Tomislav Špoljarić</item>
      <item>Željko Perčinlić</item>
      <item>Boris Debelić</item>
    </izvorni_sadrzaj>
    <derivirana_varijabla naziv="DomainObject.Predmet.OstaliListNazivFormated_1">
      <item>Dorotea Kovačević</item>
      <item>Marko Vukelić</item>
      <item>Dalen Mikuljan</item>
      <item>Tomislav Špoljarić</item>
      <item>Željko Perčinlić</item>
      <item>Boris Debelić</item>
    </derivirana_varijabla>
  </DomainObject.Predmet.OstaliListNazivFormated>
  <DomainObject.Predmet.OstaliListNazivFormatedOIB>
    <izvorni_sadrzaj>
      <item>Dorotea Kovačević</item>
      <item>Marko Vukelić</item>
      <item>Dalen Mikuljan</item>
      <item>Tomislav Špoljarić</item>
      <item>Željko Perčinlić</item>
      <item>Boris Debelić, OIB 14888255196</item>
    </izvorni_sadrzaj>
    <derivirana_varijabla naziv="DomainObject.Predmet.OstaliListNazivFormatedOIB_1">
      <item>Dorotea Kovačević</item>
      <item>Marko Vukelić</item>
      <item>Dalen Mikuljan</item>
      <item>Tomislav Špoljarić</item>
      <item>Željko Perčinlić</item>
      <item>Boris Debelić, OIB 14888255196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2015.</izvorni_sadrzaj>
    <derivirana_varijabla naziv="DomainObject.Datum_1">9. listopada 2015.</derivirana_varijabla>
  </DomainObject.Datum>
  <DomainObject.PoslovniBrojDokumenta>
    <izvorni_sadrzaj/>
    <derivirana_varijabla naziv="DomainObject.PoslovniBrojDokumenta_1"/>
  </DomainObject.PoslovniBrojDokumenta>
  <DomainObject.Predmet.StrankaIDrugi>
    <izvorni_sadrzaj>FINA  Pula i dr.</izvorni_sadrzaj>
    <derivirana_varijabla naziv="DomainObject.Predmet.StrankaIDrugi_1">FINA  Pula i dr.</derivirana_varijabla>
  </DomainObject.Predmet.StrankaIDrugi>
  <DomainObject.Predmet.ProtustrankaIDrugi>
    <izvorni_sadrzaj>OPERTUM SAVJETOVANJA d.o.o.  Pula</izvorni_sadrzaj>
    <derivirana_varijabla naziv="DomainObject.Predmet.ProtustrankaIDrugi_1">OPERTUM SAVJETOVANJA d.o.o.  Pula</derivirana_varijabla>
  </DomainObject.Predmet.ProtustrankaIDrugi>
  <DomainObject.Predmet.StrankaIDrugiAdressOIB>
    <izvorni_sadrzaj>FINA  Pula, OIB 85821130368, Giardini 5, 52 100 Pula i dr.</izvorni_sadrzaj>
    <derivirana_varijabla naziv="DomainObject.Predmet.StrankaIDrugiAdressOIB_1">FINA  Pula, OIB 85821130368, Giardini 5, 52 100 Pula i dr.</derivirana_varijabla>
  </DomainObject.Predmet.StrankaIDrugiAdressOIB>
  <DomainObject.Predmet.ProtustrankaIDrugiAdressOIB>
    <izvorni_sadrzaj>OPERTUM SAVJETOVANJA d.o.o.  Pula, OIB 69932304200, Starih statuta 4, 52 100 Pula</izvorni_sadrzaj>
    <derivirana_varijabla naziv="DomainObject.Predmet.ProtustrankaIDrugiAdressOIB_1">OPERTUM SAVJETOVANJA d.o.o.  Pula, OIB 69932304200, Starih statuta 4,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OPERTUM SAVJETOVANJA d.o.o.  Pula</item>
      <item>FINA  Pula</item>
      <item>Nino Arbutina</item>
      <item>DANIEL DIVŠIĆ</item>
      <item>SANDRA BUIĆ</item>
      <item>AKTIVA 15 j.d.o.o.</item>
      <item>GRAVIS d.o.o.</item>
      <item>LUCIANO MACAN</item>
      <item>odvj. Katja Jajaš</item>
      <item>Dorotea Kovačević</item>
      <item>Marko Vukelić</item>
      <item>Dalen Mikuljan</item>
      <item>Tomislav Špoljarić</item>
      <item>Željko Perčinlić</item>
      <item>Boris Debelić</item>
    </izvorni_sadrzaj>
    <derivirana_varijabla naziv="DomainObject.Predmet.SudioniciListNaziv_1">
      <item>OPERTUM SAVJETOVANJA d.o.o.  Pula</item>
      <item>FINA  Pula</item>
      <item>Nino Arbutina</item>
      <item>DANIEL DIVŠIĆ</item>
      <item>SANDRA BUIĆ</item>
      <item>AKTIVA 15 j.d.o.o.</item>
      <item>GRAVIS d.o.o.</item>
      <item>LUCIANO MACAN</item>
      <item>odvj. Katja Jajaš</item>
      <item>Dorotea Kovačević</item>
      <item>Marko Vukelić</item>
      <item>Dalen Mikuljan</item>
      <item>Tomislav Špoljarić</item>
      <item>Željko Perčinlić</item>
      <item>Boris Debelić</item>
    </derivirana_varijabla>
  </DomainObject.Predmet.SudioniciListNaziv>
  <DomainObject.Predmet.SudioniciListAdressOIB>
    <izvorni_sadrzaj>
      <item>OPERTUM SAVJETOVANJA d.o.o.  Pula, OIB 69932304200, Starih statuta 4,52 100 Pula</item>
      <item>FINA  Pula, OIB 85821130368, Giardini 5,52 100 Pula</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item>Dorotea Kovačević</item>
      <item>Marko Vukelić</item>
      <item>Dalen Mikuljan</item>
      <item>Tomislav Špoljarić</item>
      <item>Željko Perčinlić</item>
      <item>Boris Debelić, OIB 14888255196, Rastočine 3,51000 Rijeka</item>
    </izvorni_sadrzaj>
    <derivirana_varijabla naziv="DomainObject.Predmet.SudioniciListAdressOIB_1">
      <item>OPERTUM SAVJETOVANJA d.o.o.  Pula, OIB 69932304200, Starih statuta 4,52 100 Pula</item>
      <item>FINA  Pula, OIB 85821130368, Giardini 5,52 100 Pula</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item>Dorotea Kovačević</item>
      <item>Marko Vukelić</item>
      <item>Dalen Mikuljan</item>
      <item>Tomislav Špoljarić</item>
      <item>Željko Perčinlić</item>
      <item>Boris Debelić, OIB 14888255196, Rastočine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69932304200</item>
      <item>, OIB 85821130368</item>
      <item>, OIB null</item>
      <item>, OIB null</item>
      <item>, OIB null</item>
      <item>, OIB null</item>
      <item>, OIB null</item>
      <item>, OIB null</item>
      <item>, OIB null</item>
      <item>, OIB null</item>
      <item>, OIB null</item>
      <item>, OIB null</item>
      <item>, OIB null</item>
      <item>, OIB null</item>
      <item>, OIB 14888255196</item>
    </izvorni_sadrzaj>
    <derivirana_varijabla naziv="DomainObject.Predmet.SudioniciListNazivOIB_1">
      <item>, OIB 69932304200</item>
      <item>, OIB 85821130368</item>
      <item>, OIB null</item>
      <item>, OIB null</item>
      <item>, OIB null</item>
      <item>, OIB null</item>
      <item>, OIB null</item>
      <item>, OIB null</item>
      <item>, OIB null</item>
      <item>, OIB null</item>
      <item>, OIB null</item>
      <item>, OIB null</item>
      <item>, OIB null</item>
      <item>, OIB null</item>
      <item>, OIB 14888255196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D2F50F-D33C-460E-9873-3D82FFC5E8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317</properties:Words>
  <properties:Characters>1711</properties:Characters>
  <properties:Lines>67</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2015-10-09T09:04:00Z</dcterms:created>
  <dc:creator>rcerneka</dc:creator>
  <cp:lastModifiedBy>Jasna Radulović</cp:lastModifiedBy>
  <cp:lastPrinted>2015-10-09T09:04:00Z</cp:lastPrinted>
  <dcterms:modified xmlns:xsi="http://www.w3.org/2001/XMLSchema-instance" xsi:type="dcterms:W3CDTF">2015-10-09T09:06:00Z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