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daf3" w14:paraId="927daf3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r>
        <w:t>PAZINU</w:t>
      </w:r>
    </w:p>
    <w:p w:rsidRDefault="004F1386" w:rsidP="004F1386" w:rsidR="004F1386" w:rsidRPr="0047448E">
      <w:r>
        <w:t xml:space="preserve">     52000 PAZIN, Dršćevka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4025F3">
        <w:t xml:space="preserve">Posl.br.: </w:t>
      </w:r>
      <w:r>
        <w:t xml:space="preserve"> St</w:t>
      </w:r>
      <w:r w:rsidRPr="00CA74D1">
        <w:t>-</w:t>
      </w:r>
      <w:r w:rsidR="0058636A">
        <w:t>238/17-6</w:t>
      </w:r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58636A" w:rsidRPr="0058636A">
        <w:t>Stečajna masa iza UNDO d. o. o.</w:t>
      </w:r>
      <w:r w:rsidR="00727D91">
        <w:t xml:space="preserve">, </w:t>
      </w:r>
      <w:r w:rsidR="0058636A">
        <w:t>Pula, Laginjina 6</w:t>
      </w:r>
      <w:r w:rsidR="00727D91">
        <w:t xml:space="preserve">, OIB: </w:t>
      </w:r>
      <w:r w:rsidR="0058636A" w:rsidRPr="0058636A">
        <w:t>45494832875</w:t>
      </w:r>
      <w:r w:rsidRPr="00710839">
        <w:t xml:space="preserve">, </w:t>
      </w:r>
      <w:r>
        <w:t xml:space="preserve">dana </w:t>
      </w:r>
      <w:r w:rsidR="0058636A">
        <w:t>26</w:t>
      </w:r>
      <w:r w:rsidR="004025F3">
        <w:t>. svibnja</w:t>
      </w:r>
      <w:r>
        <w:t xml:space="preserve"> 2017</w:t>
      </w:r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>Z A K LJ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727D91">
        <w:t xml:space="preserve">Zbog spriječenosti stečajnog </w:t>
      </w:r>
      <w:r w:rsidR="0058636A">
        <w:t>upravitelja</w:t>
      </w:r>
      <w:r w:rsidR="00727D91">
        <w:t xml:space="preserve"> neće se održati ispitno i izvještajno ročište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r w:rsidR="0058636A">
        <w:t>12. srpnja</w:t>
      </w:r>
      <w:r w:rsidR="00727D91">
        <w:t xml:space="preserve"> 2017., već će se:</w:t>
      </w: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727D91" w:rsidP="00727D91" w:rsidR="00727D91" w:rsidRPr="008B2467">
      <w:pPr>
        <w:jc w:val="center"/>
      </w:pPr>
    </w:p>
    <w:p w:rsidRDefault="0058636A" w:rsidP="00727D91" w:rsidR="00727D91" w:rsidRPr="00851C81">
      <w:pPr>
        <w:jc w:val="center"/>
      </w:pPr>
      <w:r>
        <w:t>11. srpnja</w:t>
      </w:r>
      <w:r w:rsidR="00727D91" w:rsidRPr="00851C81">
        <w:t xml:space="preserve"> 2017</w:t>
      </w:r>
      <w:r w:rsidR="00727D91">
        <w:t>. u 9</w:t>
      </w:r>
      <w:r w:rsidR="00727D91" w:rsidRPr="00851C81">
        <w:t>:</w:t>
      </w:r>
      <w:r>
        <w:t>15</w:t>
      </w:r>
      <w:r w:rsidR="00727D91"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Dršćevka 1. </w:t>
      </w:r>
    </w:p>
    <w:p w:rsidRDefault="00727D91" w:rsidP="00727D91" w:rsidR="00727D91" w:rsidRPr="00851C81"/>
    <w:p w:rsidRDefault="00727D91" w:rsidP="00727D91" w:rsidR="00727D91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727D91" w:rsidP="00727D91" w:rsidR="00727D91" w:rsidRPr="00851C81">
      <w:pPr>
        <w:jc w:val="center"/>
      </w:pPr>
    </w:p>
    <w:p w:rsidRDefault="0058636A" w:rsidP="00727D91" w:rsidR="00727D91" w:rsidRPr="008B2467">
      <w:pPr>
        <w:jc w:val="center"/>
      </w:pPr>
      <w:r>
        <w:t>11. srpnja</w:t>
      </w:r>
      <w:r w:rsidR="00727D91" w:rsidRPr="00851C81">
        <w:t xml:space="preserve"> 2017</w:t>
      </w:r>
      <w:r w:rsidR="00727D91">
        <w:t>. u 9</w:t>
      </w:r>
      <w:r w:rsidR="00727D91" w:rsidRPr="00851C81">
        <w:t>:</w:t>
      </w:r>
      <w:r>
        <w:t>45</w:t>
      </w:r>
      <w:r w:rsidR="00727D91" w:rsidRPr="00851C81">
        <w:t xml:space="preserve"> sati</w:t>
      </w:r>
    </w:p>
    <w:p w:rsidRDefault="00727D91" w:rsidP="00727D91" w:rsidR="00727D91" w:rsidRPr="008B2467">
      <w:pPr>
        <w:jc w:val="center"/>
      </w:pPr>
      <w:r>
        <w:t>sudnica broj 2</w:t>
      </w:r>
    </w:p>
    <w:p w:rsidRDefault="00727D91" w:rsidP="00727D91" w:rsidR="00727D91">
      <w:pPr>
        <w:jc w:val="center"/>
      </w:pPr>
      <w:r w:rsidRPr="008B2467">
        <w:t>u Trgovačkom sudu u Pazinu, Dršćevka 1.</w:t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r w:rsidR="000F4D1C">
        <w:t>26</w:t>
      </w:r>
      <w:r w:rsidR="004025F3">
        <w:t>. svibnja</w:t>
      </w:r>
      <w:r>
        <w:t xml:space="preserve"> 2017.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2F4653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0F4D1C"/>
    <w:rsid w:val="0027305B"/>
    <w:rsid w:val="002F4653"/>
    <w:rsid w:val="003235ED"/>
    <w:rsid w:val="004025F3"/>
    <w:rsid w:val="00471336"/>
    <w:rsid w:val="004F1386"/>
    <w:rsid w:val="00554328"/>
    <w:rsid w:val="0058636A"/>
    <w:rsid w:val="00727D91"/>
    <w:rsid w:val="0079334A"/>
    <w:rsid w:val="007C0E4B"/>
    <w:rsid w:val="00812014"/>
    <w:rsid w:val="008B113A"/>
    <w:rsid w:val="00985388"/>
    <w:rsid w:val="00B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D1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D1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D1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D1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D1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D1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D1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D1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spis R1-108/15
Od dana 8.5.2017. u ref 2 - podnesak u R1-108/2015</izvorni_sadrzaj>
    <derivirana_varijabla naziv="DomainObject.Predmet.PrimjedbaSuca_1">Od 19.4.2017. na uvidu spis R1-108/15
Od dana 8.5.2017. u ref 2 - podnesak u R1-108/2015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872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2017-05-26T06:23:00Z</dcterms:created>
  <dc:creator>Jasmina Matika</dc:creator>
  <cp:lastModifiedBy>Lorena Paris Aničić</cp:lastModifiedBy>
  <cp:lastPrinted>2017-05-26T06:27:00Z</cp:lastPrinted>
  <dcterms:modified xmlns:xsi="http://www.w3.org/2001/XMLSchema-instance" xsi:type="dcterms:W3CDTF">2017-05-26T06:49:00Z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