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0243" w14:paraId="4160243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30571D">
        <w:t>702/16-2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30571D">
        <w:t>UDRUGA BANITELJA DOMOVINSKOG RATA KUSTOŠIJA – U LIKVIDACIJI</w:t>
      </w:r>
      <w:r w:rsidR="001E7767">
        <w:t xml:space="preserve"> </w:t>
      </w:r>
      <w:r w:rsidR="0030571D">
        <w:t xml:space="preserve">Zagreb, </w:t>
      </w:r>
      <w:proofErr w:type="spellStart"/>
      <w:r w:rsidR="0030571D">
        <w:t>Krvarić</w:t>
      </w:r>
      <w:proofErr w:type="spellEnd"/>
      <w:r w:rsidR="0030571D">
        <w:t xml:space="preserve"> 53 2 OIB: 33074691376</w:t>
      </w:r>
      <w:r w:rsidR="00A668B9">
        <w:t xml:space="preserve"> </w:t>
      </w:r>
      <w:r w:rsidR="00B232AC">
        <w:t xml:space="preserve">dana </w:t>
      </w:r>
      <w:r w:rsidR="00DC15B7">
        <w:t>29</w:t>
      </w:r>
      <w:r w:rsidR="0052661E">
        <w:t xml:space="preserve">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dužnika</w:t>
      </w:r>
      <w:r w:rsidR="00863BF8" w:rsidRPr="00863BF8">
        <w:t xml:space="preserve"> </w:t>
      </w:r>
      <w:r w:rsidR="0030571D">
        <w:t xml:space="preserve">UDRUGA BANITELJA DOMOVINSKOG RATA KUSTOŠIJA – U LIKVIDACIJI Zagreb, </w:t>
      </w:r>
      <w:proofErr w:type="spellStart"/>
      <w:r w:rsidR="0030571D">
        <w:t>Krvarić</w:t>
      </w:r>
      <w:proofErr w:type="spellEnd"/>
      <w:r w:rsidR="0030571D">
        <w:t xml:space="preserve"> 53 2 OIB: 33074691376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</w:t>
      </w:r>
      <w:r w:rsidR="00AA4FC2" w:rsidRPr="00AA4FC2">
        <w:t xml:space="preserve"> </w:t>
      </w:r>
      <w:r w:rsidR="0030571D">
        <w:t xml:space="preserve">UDRUGA BANITELJA DOMOVINSKOG RATA KUSTOŠIJA – U LIKVIDACIJI Zagreb, </w:t>
      </w:r>
      <w:proofErr w:type="spellStart"/>
      <w:r w:rsidR="0030571D">
        <w:t>Krvarić</w:t>
      </w:r>
      <w:proofErr w:type="spellEnd"/>
      <w:r w:rsidR="0030571D">
        <w:t xml:space="preserve"> 53 2 OIB: 33074691376 </w:t>
      </w:r>
      <w:r w:rsidR="002F454B">
        <w:t xml:space="preserve">(čl.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30571D">
        <w:t>2.736,74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C15B7">
        <w:t>29</w:t>
      </w:r>
      <w:r w:rsidR="0052661E">
        <w:t xml:space="preserve">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DB1F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DB1FC0">
        <w:t>,v.r.</w:t>
      </w:r>
    </w:p>
    <w:p w:rsidRDefault="00DB1FC0" w:rsidR="00DB1F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DB1FC0" w:rsidP="00DB1FC0" w:rsidR="00DB1FC0">
      <w:pPr>
        <w:ind w:firstLine="708" w:left="5664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B1FC0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BRANITELJA DOMOVINSKOG RATA KUSTOŠIJA - U LIKVIDACIJI</izvorni_sadrzaj>
    <derivirana_varijabla naziv="DomainObject.Predmet.ProtustrankaFormated_1">  UDRUGA BRANITELJA DOMOVINSKOG RATA KUSTOŠIJA - U LIKVIDACIJI</derivirana_varijabla>
  </DomainObject.Predmet.ProtustrankaFormated>
  <DomainObject.Predmet.ProtustrankaFormatedOIB>
    <izvorni_sadrzaj>  UDRUGA BRANITELJA DOMOVINSKOG RATA KUSTOŠIJA - U LIKVIDACIJI, OIB 33074691376</izvorni_sadrzaj>
    <derivirana_varijabla naziv="DomainObject.Predmet.ProtustrankaFormatedOIB_1">  UDRUGA BRANITELJA DOMOVINSKOG RATA KUSTOŠIJA - U LIKVIDACIJI, OIB 33074691376</derivirana_varijabla>
  </DomainObject.Predmet.ProtustrankaFormatedOIB>
  <DomainObject.Predmet.ProtustrankaFormatedWithAdress>
    <izvorni_sadrzaj> UDRUGA BRANITELJA DOMOVINSKOG RATA KUSTOŠIJA - U LIKVIDACIJI, Krvarić 53/2, 10000 Zagreb</izvorni_sadrzaj>
    <derivirana_varijabla naziv="DomainObject.Predmet.ProtustrankaFormatedWithAdress_1"> UDRUGA BRANITELJA DOMOVINSKOG RATA KUSTOŠIJA - U LIKVIDACIJI, Krvarić 53/2, 10000 Zagreb</derivirana_varijabla>
  </DomainObject.Predmet.ProtustrankaFormatedWithAdress>
  <DomainObject.Predmet.ProtustrankaFormatedWithAdressOIB>
    <izvorni_sadrzaj> UDRUGA BRANITELJA DOMOVINSKOG RATA KUSTOŠIJA - U LIKVIDACIJI, OIB 33074691376, Krvarić 53/2, 10000 Zagreb</izvorni_sadrzaj>
    <derivirana_varijabla naziv="DomainObject.Predmet.ProtustrankaFormatedWithAdressOIB_1"> UDRUGA BRANITELJA DOMOVINSKOG RATA KUSTOŠIJA - U LIKVIDACIJI, OIB 33074691376, Krvarić 53/2, 10000 Zagreb</derivirana_varijabla>
  </DomainObject.Predmet.ProtustrankaFormatedWithAdressOIB>
  <DomainObject.Predmet.ProtustrankaWithAdress>
    <izvorni_sadrzaj>UDRUGA BRANITELJA DOMOVINSKOG RATA KUSTOŠIJA - U LIKVIDACIJI Krvarić 53/2, 10000 Zagreb</izvorni_sadrzaj>
    <derivirana_varijabla naziv="DomainObject.Predmet.ProtustrankaWithAdress_1">UDRUGA BRANITELJA DOMOVINSKOG RATA KUSTOŠIJA - U LIKVIDACIJI Krvarić 53/2, 10000 Zagreb</derivirana_varijabla>
  </DomainObject.Predmet.ProtustrankaWithAdress>
  <DomainObject.Predmet.ProtustrankaWithAdressOIB>
    <izvorni_sadrzaj>UDRUGA BRANITELJA DOMOVINSKOG RATA KUSTOŠIJA - U LIKVIDACIJI, OIB 33074691376, Krvarić 53/2, 10000 Zagreb</izvorni_sadrzaj>
    <derivirana_varijabla naziv="DomainObject.Predmet.ProtustrankaWithAdressOIB_1">UDRUGA BRANITELJA DOMOVINSKOG RATA KUSTOŠIJA - U LIKVIDACIJI, OIB 33074691376, Krvarić 53/2, 10000 Zagreb</derivirana_varijabla>
  </DomainObject.Predmet.ProtustrankaWithAdressOIB>
  <DomainObject.Predmet.ProtustrankaNazivFormated>
    <izvorni_sadrzaj>UDRUGA BRANITELJA DOMOVINSKOG RATA KUSTOŠIJA - U LIKVIDACIJI</izvorni_sadrzaj>
    <derivirana_varijabla naziv="DomainObject.Predmet.ProtustrankaNazivFormated_1">UDRUGA BRANITELJA DOMOVINSKOG RATA KUSTOŠIJA - U LIKVIDACIJI</derivirana_varijabla>
  </DomainObject.Predmet.ProtustrankaNazivFormated>
  <DomainObject.Predmet.ProtustrankaNazivFormatedOIB>
    <izvorni_sadrzaj>UDRUGA BRANITELJA DOMOVINSKOG RATA KUSTOŠIJA - U LIKVIDACIJI, OIB 33074691376</izvorni_sadrzaj>
    <derivirana_varijabla naziv="DomainObject.Predmet.ProtustrankaNazivFormatedOIB_1">UDRUGA BRANITELJA DOMOVINSKOG RATA KUSTOŠIJA - U LIKVIDACIJI, OIB 33074691376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BRANITELJA DOMOVINSKOG RATA KUSTOŠIJA - U LIKVIDACIJI</item>
    </izvorni_sadrzaj>
    <derivirana_varijabla naziv="DomainObject.Predmet.ProtuStrankaListFormated_1">
      <item>UDRUGA BRANITELJA DOMOVINSKOG RATA KUSTOŠIJA - U LIKVIDACIJI</item>
    </derivirana_varijabla>
  </DomainObject.Predmet.ProtuStrankaListFormated>
  <DomainObject.Predmet.ProtuStrankaListFormatedOIB>
    <izvorni_sadrzaj>
      <item>UDRUGA BRANITELJA DOMOVINSKOG RATA KUSTOŠIJA - U LIKVIDACIJI, OIB 33074691376</item>
    </izvorni_sadrzaj>
    <derivirana_varijabla naziv="DomainObject.Predmet.ProtuStrankaListFormatedOIB_1">
      <item>UDRUGA BRANITELJA DOMOVINSKOG RATA KUSTOŠIJA - U LIKVIDACIJI, OIB 33074691376</item>
    </derivirana_varijabla>
  </DomainObject.Predmet.ProtuStrankaListFormatedOIB>
  <DomainObject.Predmet.ProtuStrankaListFormatedWithAdress>
    <izvorni_sadrzaj>
      <item>UDRUGA BRANITELJA DOMOVINSKOG RATA KUSTOŠIJA - U LIKVIDACIJI, Krvarić 53/2, 10000 Zagreb</item>
    </izvorni_sadrzaj>
    <derivirana_varijabla naziv="DomainObject.Predmet.ProtuStrankaListFormatedWithAdress_1">
      <item>UDRUGA BRANITELJA DOMOVINSKOG RATA KUSTOŠIJA - U LIKVIDACIJI, Krvarić 53/2, 10000 Zagreb</item>
    </derivirana_varijabla>
  </DomainObject.Predmet.ProtuStrankaListFormatedWithAdress>
  <DomainObject.Predmet.ProtuStrankaListFormatedWithAdressOIB>
    <izvorni_sadrzaj>
      <item>UDRUGA BRANITELJA DOMOVINSKOG RATA KUSTOŠIJA - U LIKVIDACIJI, OIB 33074691376, Krvarić 53/2, 10000 Zagreb</item>
    </izvorni_sadrzaj>
    <derivirana_varijabla naziv="DomainObject.Predmet.ProtuStrankaListFormatedWithAdressOIB_1">
      <item>UDRUGA BRANITELJA DOMOVINSKOG RATA KUSTOŠIJA - U LIKVIDACIJI, OIB 33074691376, Krvarić 53/2, 10000 Zagreb</item>
    </derivirana_varijabla>
  </DomainObject.Predmet.ProtuStrankaListFormatedWithAdressOIB>
  <DomainObject.Predmet.ProtuStrankaListNazivFormated>
    <izvorni_sadrzaj>
      <item>UDRUGA BRANITELJA DOMOVINSKOG RATA KUSTOŠIJA - U LIKVIDACIJI</item>
    </izvorni_sadrzaj>
    <derivirana_varijabla naziv="DomainObject.Predmet.ProtuStrankaListNazivFormated_1">
      <item>UDRUGA BRANITELJA DOMOVINSKOG RATA KUSTOŠIJA - U LIKVIDACIJI</item>
    </derivirana_varijabla>
  </DomainObject.Predmet.ProtuStrankaListNazivFormated>
  <DomainObject.Predmet.ProtuStrankaListNazivFormatedOIB>
    <izvorni_sadrzaj>
      <item>UDRUGA BRANITELJA DOMOVINSKOG RATA KUSTOŠIJA - U LIKVIDACIJI, OIB 33074691376</item>
    </izvorni_sadrzaj>
    <derivirana_varijabla naziv="DomainObject.Predmet.ProtuStrankaListNazivFormatedOIB_1">
      <item>UDRUGA BRANITELJA DOMOVINSKOG RATA KUSTOŠIJA - U LIKVIDACIJI, OIB 33074691376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BRANITELJA DOMOVINSKOG RATA KUSTOŠIJA - U LIKVIDACIJI</izvorni_sadrzaj>
    <derivirana_varijabla naziv="DomainObject.Predmet.ProtustrankaIDrugi_1">UDRUGA BRANITELJA DOMOVINSKOG RATA KUSTOŠIJA - U LIKVIDACIJI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BRANITELJA DOMOVINSKOG RATA KUSTOŠIJA - U LIKVIDACIJI, OIB 33074691376, Krvarić 53/2, 10000 Zagreb</izvorni_sadrzaj>
    <derivirana_varijabla naziv="DomainObject.Predmet.ProtustrankaIDrugiAdressOIB_1">UDRUGA BRANITELJA DOMOVINSKOG RATA KUSTOŠIJA - U LIKVIDACIJI, OIB 33074691376, Krvarić 53/2,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BRANITELJA DOMOVINSKOG RATA KUSTOŠIJA - U LIKVIDACIJI</item>
    </izvorni_sadrzaj>
    <derivirana_varijabla naziv="DomainObject.Predmet.SudioniciListNaziv_1">
      <item>FINA Regionalni centar Zagreb</item>
      <item>UDRUGA BRANITELJA DOMOVINSKOG RATA KUSTOŠIJA - U LIKVIDACIJI</item>
    </derivirana_varijabla>
  </DomainObject.Predmet.SudioniciListNaziv>
  <DomainObject.Predmet.SudioniciListAdressOIB>
    <izvorni_sadrzaj>
      <item>FINA Regionalni centar Zagreb, OIB 85821130368, Trg svibanjskih žrtava 1995. br 1,10000 Zagreb</item>
      <item>UDRUGA BRANITELJA DOMOVINSKOG RATA KUSTOŠIJA - U LIKVIDACIJI, OIB 33074691376, Krvarić 53/2,10000 Zagreb</item>
    </izvorni_sadrzaj>
    <derivirana_varijabla naziv="DomainObject.Predmet.SudioniciListAdressOIB_1">
      <item>FINA Regionalni centar Zagreb, OIB 85821130368, Trg svibanjskih žrtava 1995. br 1,10000 Zagreb</item>
      <item>UDRUGA BRANITELJA DOMOVINSKOG RATA KUSTOŠIJA - U LIKVIDACIJI, OIB 33074691376, Krvarić 53/2,10000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33074691376</item>
    </izvorni_sadrzaj>
    <derivirana_varijabla naziv="DomainObject.Predmet.SudioniciListNazivOIB_1">
      <item>, OIB 85821130368</item>
      <item>, OIB 33074691376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1967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2016-01-29T10:29:00Z</dcterms:created>
  <dc:creator>Vinka Mihalinčić</dc:creator>
  <cp:lastModifiedBy>Vinka Mihalinčić</cp:lastModifiedBy>
  <cp:lastPrinted>2016-01-29T10:17:00Z</cp:lastPrinted>
  <dcterms:modified xmlns:xsi="http://www.w3.org/2001/XMLSchema-instance" xsi:type="dcterms:W3CDTF">2016-01-29T10:29:00Z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