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0f30" w14:paraId="50d0f30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AD2914">
        <w:rPr>
          <w:sz w:val="24"/>
          <w:szCs w:val="24"/>
        </w:rPr>
        <w:t xml:space="preserve">Posl. broj </w:t>
      </w:r>
      <w:r w:rsidRPr="00FF2B80">
        <w:rPr>
          <w:sz w:val="24"/>
          <w:szCs w:val="24"/>
        </w:rPr>
        <w:t>7 St-</w:t>
      </w:r>
      <w:r>
        <w:rPr>
          <w:sz w:val="24"/>
          <w:szCs w:val="24"/>
        </w:rPr>
        <w:t>155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3133B5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4C7237" w:rsidRPr="002671F2">
        <w:rPr>
          <w:sz w:val="24"/>
          <w:szCs w:val="24"/>
        </w:rPr>
        <w:t>STRELJAČKI SAVEZ GRADA RIJEKE</w:t>
      </w:r>
      <w:r w:rsidR="00015AC7">
        <w:rPr>
          <w:sz w:val="24"/>
          <w:szCs w:val="24"/>
        </w:rPr>
        <w:t>, Verdijeva 11 III,</w:t>
      </w:r>
      <w:r w:rsidR="004C7237" w:rsidRPr="002671F2">
        <w:rPr>
          <w:sz w:val="24"/>
          <w:szCs w:val="24"/>
        </w:rPr>
        <w:t xml:space="preserve"> Rijeka</w:t>
      </w:r>
      <w:r w:rsidR="004C7237" w:rsidRPr="002671F2">
        <w:rPr>
          <w:sz w:val="24"/>
          <w:szCs w:val="24"/>
          <w:lang w:eastAsia="en-US"/>
        </w:rPr>
        <w:t xml:space="preserve"> ( OIB 82994628811 )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015AC7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 1.</w:t>
      </w:r>
      <w:r w:rsidR="004C7237">
        <w:rPr>
          <w:color w:val="000000"/>
          <w:sz w:val="24"/>
          <w:szCs w:val="24"/>
        </w:rPr>
        <w:t>266</w:t>
      </w:r>
      <w:r>
        <w:rPr>
          <w:color w:val="000000"/>
          <w:sz w:val="24"/>
          <w:szCs w:val="24"/>
        </w:rPr>
        <w:t>,</w:t>
      </w:r>
      <w:r w:rsidR="004C7237">
        <w:rPr>
          <w:color w:val="000000"/>
          <w:sz w:val="24"/>
          <w:szCs w:val="24"/>
        </w:rPr>
        <w:t>31</w:t>
      </w:r>
      <w:r w:rsidR="00015AC7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015AC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4C7237">
        <w:rPr>
          <w:color w:val="000000"/>
          <w:sz w:val="24"/>
          <w:szCs w:val="24"/>
        </w:rPr>
        <w:t>155</w:t>
      </w:r>
      <w:r>
        <w:rPr>
          <w:color w:val="000000"/>
          <w:sz w:val="24"/>
          <w:szCs w:val="24"/>
        </w:rPr>
        <w:t>/16</w:t>
      </w:r>
      <w:r w:rsidR="00015AC7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155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772" w:rsidP="00FF2B80" w:rsidR="00C82772">
      <w:pPr>
        <w:spacing w:lineRule="auto" w:line="240" w:after="0"/>
      </w:pPr>
      <w:r>
        <w:separator/>
      </w:r>
    </w:p>
  </w:endnote>
  <w:endnote w:id="0" w:type="continuationSeparator">
    <w:p w:rsidRDefault="00C82772" w:rsidP="00FF2B80" w:rsidR="00C8277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772" w:rsidP="00FF2B80" w:rsidR="00C82772">
      <w:pPr>
        <w:spacing w:lineRule="auto" w:line="240" w:after="0"/>
      </w:pPr>
      <w:r>
        <w:separator/>
      </w:r>
    </w:p>
  </w:footnote>
  <w:footnote w:id="0" w:type="continuationSeparator">
    <w:p w:rsidRDefault="00C82772" w:rsidP="00FF2B80" w:rsidR="00C8277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772" w:rsidP="0025477D" w:rsidR="0025477D" w:rsidRPr="00FF2B80">
    <w:pPr>
      <w:jc w:val="right"/>
      <w:rPr>
        <w:sz w:val="24"/>
        <w:szCs w:val="24"/>
      </w:rPr>
    </w:pPr>
  </w:p>
  <w:p w:rsidRDefault="00C8277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15AC7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3B5"/>
    <w:rsid w:val="003135AA"/>
    <w:rsid w:val="00315F5B"/>
    <w:rsid w:val="0032547E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E23BD"/>
    <w:rsid w:val="003E28DC"/>
    <w:rsid w:val="003F248D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9F1453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D2914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B1DAF"/>
    <w:rsid w:val="00BD0DE3"/>
    <w:rsid w:val="00BE3A43"/>
    <w:rsid w:val="00BE4671"/>
    <w:rsid w:val="00BE7FB8"/>
    <w:rsid w:val="00C01BC9"/>
    <w:rsid w:val="00C061B6"/>
    <w:rsid w:val="00C06CA8"/>
    <w:rsid w:val="00C1088F"/>
    <w:rsid w:val="00C37A9B"/>
    <w:rsid w:val="00C40C9D"/>
    <w:rsid w:val="00C61B1A"/>
    <w:rsid w:val="00C61DD4"/>
    <w:rsid w:val="00C665C9"/>
    <w:rsid w:val="00C7250A"/>
    <w:rsid w:val="00C72D14"/>
    <w:rsid w:val="00C82772"/>
    <w:rsid w:val="00CA6C77"/>
    <w:rsid w:val="00CB0A06"/>
    <w:rsid w:val="00CB4076"/>
    <w:rsid w:val="00CB4A81"/>
    <w:rsid w:val="00CC2097"/>
    <w:rsid w:val="00CD77C6"/>
    <w:rsid w:val="00CE0843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8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8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8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8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8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8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8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8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8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8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St-155/2016</izvorni_sadrzaj>
    <derivirana_varijabla naziv="DomainObject.Predmet.OznakaBroj_1">St-155/2016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STRELJAČKI SAVEZ GRADA RIJEKE</izvorni_sadrzaj>
    <derivirana_varijabla naziv="DomainObject.Predmet.ProtustrankaFormated_1">  STRELJAČKI SAVEZ GRADA RIJEKE</derivirana_varijabla>
  </DomainObject.Predmet.ProtustrankaFormated>
  <DomainObject.Predmet.ProtustrankaFormatedOIB>
    <izvorni_sadrzaj>  STRELJAČKI SAVEZ GRADA RIJEKE, OIB 82994628811</izvorni_sadrzaj>
    <derivirana_varijabla naziv="DomainObject.Predmet.ProtustrankaFormatedOIB_1">  STRELJAČKI SAVEZ GRADA RIJEKE, OIB 82994628811</derivirana_varijabla>
  </DomainObject.Predmet.ProtustrankaFormatedOIB>
  <DomainObject.Predmet.ProtustrankaFormatedWithAdress>
    <izvorni_sadrzaj> STRELJAČKI SAVEZ GRADA RIJEKE, Verdijeva 11, 51000 Rijeka</izvorni_sadrzaj>
    <derivirana_varijabla naziv="DomainObject.Predmet.ProtustrankaFormatedWithAdress_1"> STRELJAČKI SAVEZ GRADA RIJEKE, Verdijeva 11, 51000 Rijeka</derivirana_varijabla>
  </DomainObject.Predmet.ProtustrankaFormatedWithAdress>
  <DomainObject.Predmet.ProtustrankaFormatedWithAdressOIB>
    <izvorni_sadrzaj> STRELJAČKI SAVEZ GRADA RIJEKE, OIB 82994628811, Verdijeva 11, 51000 Rijeka</izvorni_sadrzaj>
    <derivirana_varijabla naziv="DomainObject.Predmet.ProtustrankaFormatedWithAdressOIB_1"> STRELJAČKI SAVEZ GRADA RIJEKE, OIB 82994628811, Verdijeva 11, 51000 Rijeka</derivirana_varijabla>
  </DomainObject.Predmet.ProtustrankaFormatedWithAdressOIB>
  <DomainObject.Predmet.ProtustrankaWithAdress>
    <izvorni_sadrzaj>STRELJAČKI SAVEZ GRADA RIJEKE Verdijeva 11, 51000 Rijeka</izvorni_sadrzaj>
    <derivirana_varijabla naziv="DomainObject.Predmet.ProtustrankaWithAdress_1">STRELJAČKI SAVEZ GRADA RIJEKE Verdijeva 11, 51000 Rijeka</derivirana_varijabla>
  </DomainObject.Predmet.ProtustrankaWithAdress>
  <DomainObject.Predmet.ProtustrankaWithAdressOIB>
    <izvorni_sadrzaj>STRELJAČKI SAVEZ GRADA RIJEKE, OIB 82994628811, Verdijeva 11, 51000 Rijeka</izvorni_sadrzaj>
    <derivirana_varijabla naziv="DomainObject.Predmet.ProtustrankaWithAdressOIB_1">STRELJAČKI SAVEZ GRADA RIJEKE, OIB 82994628811, Verdijeva 11, 51000 Rijeka</derivirana_varijabla>
  </DomainObject.Predmet.ProtustrankaWithAdressOIB>
  <DomainObject.Predmet.ProtustrankaNazivFormated>
    <izvorni_sadrzaj>STRELJAČKI SAVEZ GRADA RIJEKE</izvorni_sadrzaj>
    <derivirana_varijabla naziv="DomainObject.Predmet.ProtustrankaNazivFormated_1">STRELJAČKI SAVEZ GRADA RIJEKE</derivirana_varijabla>
  </DomainObject.Predmet.ProtustrankaNazivFormated>
  <DomainObject.Predmet.ProtustrankaNazivFormatedOIB>
    <izvorni_sadrzaj>STRELJAČKI SAVEZ GRADA RIJEKE, OIB 82994628811</izvorni_sadrzaj>
    <derivirana_varijabla naziv="DomainObject.Predmet.ProtustrankaNazivFormatedOIB_1">STRELJAČKI SAVEZ GRADA RIJEKE, OIB 82994628811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STRELJAČKI SAVEZ GRADA RIJEKE</item>
    </izvorni_sadrzaj>
    <derivirana_varijabla naziv="DomainObject.Predmet.ProtuStrankaListFormated_1">
      <item>STRELJAČKI SAVEZ GRADA RIJEKE</item>
    </derivirana_varijabla>
  </DomainObject.Predmet.ProtuStrankaListFormated>
  <DomainObject.Predmet.ProtuStrankaListFormatedOIB>
    <izvorni_sadrzaj>
      <item>STRELJAČKI SAVEZ GRADA RIJEKE, OIB 82994628811</item>
    </izvorni_sadrzaj>
    <derivirana_varijabla naziv="DomainObject.Predmet.ProtuStrankaListFormatedOIB_1">
      <item>STRELJAČKI SAVEZ GRADA RIJEKE, OIB 82994628811</item>
    </derivirana_varijabla>
  </DomainObject.Predmet.ProtuStrankaListFormatedOIB>
  <DomainObject.Predmet.ProtuStrankaListFormatedWithAdress>
    <izvorni_sadrzaj>
      <item>STRELJAČKI SAVEZ GRADA RIJEKE, Verdijeva 11, 51000 Rijeka</item>
    </izvorni_sadrzaj>
    <derivirana_varijabla naziv="DomainObject.Predmet.ProtuStrankaListFormatedWithAdress_1">
      <item>STRELJAČKI SAVEZ GRADA RIJEKE, Verdijeva 11, 51000 Rijeka</item>
    </derivirana_varijabla>
  </DomainObject.Predmet.ProtuStrankaListFormatedWithAdress>
  <DomainObject.Predmet.ProtuStrankaListFormatedWithAdressOIB>
    <izvorni_sadrzaj>
      <item>STRELJAČKI SAVEZ GRADA RIJEKE, OIB 82994628811, Verdijeva 11, 51000 Rijeka</item>
    </izvorni_sadrzaj>
    <derivirana_varijabla naziv="DomainObject.Predmet.ProtuStrankaListFormatedWithAdressOIB_1">
      <item>STRELJAČKI SAVEZ GRADA RIJEKE, OIB 82994628811, Verdijeva 11, 51000 Rijeka</item>
    </derivirana_varijabla>
  </DomainObject.Predmet.ProtuStrankaListFormatedWithAdressOIB>
  <DomainObject.Predmet.ProtuStrankaListNazivFormated>
    <izvorni_sadrzaj>
      <item>STRELJAČKI SAVEZ GRADA RIJEKE</item>
    </izvorni_sadrzaj>
    <derivirana_varijabla naziv="DomainObject.Predmet.ProtuStrankaListNazivFormated_1">
      <item>STRELJAČKI SAVEZ GRADA RIJEKE</item>
    </derivirana_varijabla>
  </DomainObject.Predmet.ProtuStrankaListNazivFormated>
  <DomainObject.Predmet.ProtuStrankaListNazivFormatedOIB>
    <izvorni_sadrzaj>
      <item>STRELJAČKI SAVEZ GRADA RIJEKE, OIB 82994628811</item>
    </izvorni_sadrzaj>
    <derivirana_varijabla naziv="DomainObject.Predmet.ProtuStrankaListNazivFormatedOIB_1">
      <item>STRELJAČKI SAVEZ GRADA RIJEKE, OIB 82994628811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STRELJAČKI SAVEZ GRADA RIJEKE</izvorni_sadrzaj>
    <derivirana_varijabla naziv="DomainObject.Predmet.ProtustrankaIDrugi_1">STRELJAČKI SAVEZ GRADA RIJEKE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STRELJAČKI SAVEZ GRADA RIJEKE, OIB 82994628811, Verdijeva 11, 51000 Rijeka</izvorni_sadrzaj>
    <derivirana_varijabla naziv="DomainObject.Predmet.ProtustrankaIDrugiAdressOIB_1">STRELJAČKI SAVEZ GRADA RIJEKE, OIB 82994628811, Verdijeva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STRELJAČKI SAVEZ GRADA RIJEKE</item>
    </izvorni_sadrzaj>
    <derivirana_varijabla naziv="DomainObject.Predmet.SudioniciListNaziv_1">
      <item>FINA  Rijeka</item>
      <item>STRELJAČKI SAVEZ GRADA RIJEKE</item>
    </derivirana_varijabla>
  </DomainObject.Predmet.SudioniciListNaziv>
  <DomainObject.Predmet.SudioniciListAdressOIB>
    <izvorni_sadrzaj>
      <item>FINA  Rijeka, OIB 85821130368, Frana Kurelca 8,51000 Rijeka</item>
      <item>STRELJAČKI SAVEZ GRADA RIJEKE, OIB 82994628811, Verdijeva 11,51000 Rijeka</item>
    </izvorni_sadrzaj>
    <derivirana_varijabla naziv="DomainObject.Predmet.SudioniciListAdressOIB_1">
      <item>FINA  Rijeka, OIB 85821130368, Frana Kurelca 8,51000 Rijeka</item>
      <item>STRELJAČKI SAVEZ GRADA RIJEKE, OIB 82994628811, Verdijeva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82994628811</item>
    </izvorni_sadrzaj>
    <derivirana_varijabla naziv="DomainObject.Predmet.SudioniciListNazivOIB_1">
      <item>, OIB 85821130368</item>
      <item>, OIB 82994628811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D10FF-5DDA-400F-B539-DECEBED8B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235</properties:Words>
  <properties:Characters>1264</properties:Characters>
  <properties:Lines>31</properties:Lines>
  <properties:Paragraphs>10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2016-03-14T06:45:00Z</dcterms:created>
  <dc:creator>Vera Jelenović</dc:creator>
  <cp:lastModifiedBy>Sonja Krapić</cp:lastModifiedBy>
  <dcterms:modified xmlns:xsi="http://www.w3.org/2001/XMLSchema-instance" xsi:type="dcterms:W3CDTF">2016-03-14T06:52:00Z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