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6944" w14:paraId="32a6944" w:rsidRDefault="006D2325" w:rsidP="006D2325" w:rsidR="006D2325">
      <w:pPr>
        <w:pStyle w:val="Tijeloteksta"/>
        <w:jc w:val="right"/>
        <w15:collapsed w:val="false"/>
      </w:pPr>
      <w:r>
        <w:t>6 St-</w:t>
      </w:r>
      <w:r w:rsidR="00C04852">
        <w:t>96/17-17</w:t>
      </w:r>
    </w:p>
    <w:p w:rsidRDefault="006D2325" w:rsidP="006D2325" w:rsidR="006D23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325" w:rsidP="006D2325" w:rsidR="006D2325"/>
    <w:p w:rsidRDefault="006D2325" w:rsidP="006D2325" w:rsidR="006D23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D2325" w:rsidP="006D2325" w:rsidR="006D23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D2325" w:rsidP="006D2325" w:rsidR="006D2325">
      <w:pPr>
        <w:pStyle w:val="Tijeloteksta"/>
      </w:pPr>
      <w:r>
        <w:t xml:space="preserve">     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jc w:val="center"/>
      </w:pPr>
      <w:r>
        <w:t>REPUBLIKA HRVATKSA</w:t>
      </w:r>
    </w:p>
    <w:p w:rsidRDefault="006D2325" w:rsidP="006D2325" w:rsidR="006D2325">
      <w:pPr>
        <w:pStyle w:val="Tijeloteksta"/>
        <w:jc w:val="center"/>
      </w:pPr>
    </w:p>
    <w:p w:rsidRDefault="006D2325" w:rsidP="006D2325" w:rsidR="006D2325">
      <w:pPr>
        <w:pStyle w:val="Tijeloteksta"/>
        <w:jc w:val="center"/>
      </w:pPr>
      <w:r>
        <w:t>Z A K L J U Č A K</w:t>
      </w:r>
    </w:p>
    <w:p w:rsidRDefault="006D2325" w:rsidP="006D2325" w:rsidR="006D2325">
      <w:pPr>
        <w:pStyle w:val="Tijeloteksta"/>
        <w:jc w:val="center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 w:rsidR="00C04852" w:rsidRPr="00C04852">
        <w:rPr>
          <w:b/>
        </w:rPr>
        <w:t>TIM STAKLO društvo s ograničenom odgovornošću za proizvodnju, trgovinu i usluge Gunja, B. Radića 13, MBS 030108343, OIB 72540398689</w:t>
      </w:r>
      <w:r>
        <w:t xml:space="preserve">, dana </w:t>
      </w:r>
      <w:r w:rsidR="00C04852">
        <w:t>9</w:t>
      </w:r>
      <w:r w:rsidR="00A50FBC">
        <w:t>. listopada</w:t>
      </w:r>
      <w:r>
        <w:t xml:space="preserve"> 2017. g., </w:t>
      </w:r>
    </w:p>
    <w:p w:rsidRDefault="006D2325" w:rsidP="006D2325" w:rsidR="006D2325">
      <w:pPr>
        <w:jc w:val="both"/>
      </w:pPr>
      <w:r>
        <w:t xml:space="preserve"> </w:t>
      </w:r>
    </w:p>
    <w:p w:rsidRDefault="006D2325" w:rsidP="006D2325" w:rsidR="006D2325">
      <w:pPr>
        <w:pStyle w:val="Tijeloteksta"/>
        <w:ind w:firstLine="360"/>
        <w:jc w:val="center"/>
      </w:pPr>
      <w:r>
        <w:rPr>
          <w:bCs/>
        </w:rPr>
        <w:t>z a k l j u č i o    j  e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numPr>
          <w:ilvl w:val="0"/>
          <w:numId w:val="5"/>
        </w:numPr>
        <w:ind w:firstLine="705" w:left="0"/>
      </w:pPr>
      <w:r>
        <w:t>Poziva se  z.z. dužnika</w:t>
      </w:r>
      <w:r w:rsidR="007F0B6D">
        <w:t xml:space="preserve"> </w:t>
      </w:r>
      <w:r w:rsidR="00C04852">
        <w:t>Niko Androšević, Gunja, Braće Radića 13, OIB: 74029822947</w:t>
      </w:r>
      <w:r>
        <w:t xml:space="preserve">, da u suradnji sa stečajnim upraviteljem, izvrši pregled, pohranu i izlučivanje arhivske građe dužnika </w:t>
      </w:r>
      <w:r w:rsidR="00C04852">
        <w:t>TIM STAKLO društvo s ograničenom odgovornošću za proizvodnju, trgovinu i usluge Gunja, B. Radića 13, MBS 030108343, OIB 72540398689</w:t>
      </w:r>
      <w:r>
        <w:t>, sukladno zakonskim propisima, te da sačini Zapisnik o izlučenoj arhivskoj građi koji će potpisati te dostaviti ovome sudu na gornji broj predmeta, u roku od 15 dana, u protivno će mu se izreći novčana kazna u iznosu od 3.000,00 kn koja se može zamijeniti kaznom zatvora (čl. 107 i čl. 336 SZ).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ind w:left="705"/>
        <w:rPr>
          <w:b/>
        </w:rPr>
      </w:pPr>
      <w:r>
        <w:rPr>
          <w:b/>
        </w:rPr>
        <w:t>NAPOMENA: Ukoliko postoje smetnje za arhiviranje pozovite uredujuću sutkinju Trgovačkog suda u Osijeku na broj 031/285-555.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tabs>
          <w:tab w:pos="4392" w:val="center"/>
          <w:tab w:pos="6120" w:val="left"/>
        </w:tabs>
        <w:jc w:val="left"/>
      </w:pPr>
      <w:r>
        <w:tab/>
        <w:t xml:space="preserve">U Osijeku </w:t>
      </w:r>
      <w:r w:rsidR="00C04852">
        <w:t>9</w:t>
      </w:r>
      <w:r w:rsidR="00A50FBC">
        <w:t>. listopada</w:t>
      </w:r>
      <w:r>
        <w:t xml:space="preserve"> 2017.  g.</w:t>
      </w:r>
    </w:p>
    <w:p w:rsidRDefault="006D2325" w:rsidP="006D2325" w:rsidR="006D2325">
      <w:pPr>
        <w:pStyle w:val="Tijeloteksta"/>
      </w:pPr>
    </w:p>
    <w:p w:rsidRDefault="0004597F" w:rsidP="0004597F" w:rsidR="0004597F">
      <w:pPr>
        <w:jc w:val="both"/>
      </w:pPr>
      <w:r>
        <w:t>Zapisničar</w:t>
      </w:r>
    </w:p>
    <w:p w:rsidRDefault="009E536C" w:rsidP="0004597F" w:rsidR="0004597F">
      <w:pPr>
        <w:jc w:val="both"/>
      </w:pPr>
      <w:r>
        <w:t>Danijela Sekulić</w:t>
      </w:r>
    </w:p>
    <w:p w:rsidRDefault="007B1032" w:rsidP="00F1706F" w:rsidR="007B1032">
      <w:pPr>
        <w:pStyle w:val="Tijeloteksta"/>
        <w:jc w:val="left"/>
      </w:pPr>
    </w:p>
    <w:p w:rsidRDefault="00BB210D" w:rsidR="00BB210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D5498">
        <w:t>A SUTKINJA</w:t>
      </w:r>
    </w:p>
    <w:p w:rsidRDefault="000632E2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97F">
        <w:t xml:space="preserve">    </w:t>
      </w:r>
      <w:r w:rsidR="000D5498">
        <w:t xml:space="preserve">       </w:t>
      </w:r>
      <w:r w:rsidR="009E536C">
        <w:t>Nada Roso</w:t>
      </w: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F1706F">
      <w:pPr>
        <w:rPr>
          <w:bCs/>
        </w:rPr>
      </w:pPr>
      <w:r>
        <w:rPr>
          <w:bCs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 w:rsidR="007B1032">
        <w:rPr>
          <w:bCs/>
        </w:rPr>
        <w:t>. 9. Stečajnog</w:t>
      </w:r>
      <w:r>
        <w:rPr>
          <w:bCs/>
        </w:rPr>
        <w:t xml:space="preserve"> zakona)</w:t>
      </w:r>
    </w:p>
    <w:p w:rsidRDefault="00F10E0B" w:rsidP="00F1706F" w:rsidR="00F10E0B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424589" w:rsidP="00D508CB" w:rsidR="00A50FBC" w:rsidRPr="00A50FBC">
      <w:pPr>
        <w:numPr>
          <w:ilvl w:val="0"/>
          <w:numId w:val="4"/>
        </w:numPr>
        <w:rPr>
          <w:bCs/>
        </w:rPr>
      </w:pPr>
      <w:r>
        <w:t xml:space="preserve">za </w:t>
      </w:r>
      <w:r w:rsidR="00920EE0" w:rsidRPr="00920EE0">
        <w:t xml:space="preserve">z.z. dužnika </w:t>
      </w:r>
      <w:r w:rsidR="00C04852">
        <w:t>Niko Androšević, Gunja, Braće Radića 13</w:t>
      </w:r>
    </w:p>
    <w:p w:rsidRDefault="00CC4838" w:rsidP="00D508CB" w:rsidR="00CC4838" w:rsidRPr="00A50FBC">
      <w:pPr>
        <w:numPr>
          <w:ilvl w:val="0"/>
          <w:numId w:val="4"/>
        </w:numPr>
        <w:rPr>
          <w:bCs/>
        </w:rPr>
      </w:pPr>
      <w:r>
        <w:t>e-ogl. pl.</w:t>
      </w:r>
    </w:p>
    <w:p w:rsidRDefault="00F10E0B" w:rsidP="00D508CB" w:rsidR="004446BE" w:rsidRPr="00243C07">
      <w:pPr>
        <w:numPr>
          <w:ilvl w:val="0"/>
          <w:numId w:val="4"/>
        </w:numPr>
        <w:rPr>
          <w:bCs/>
        </w:rPr>
      </w:pPr>
      <w:r w:rsidRPr="00243C07">
        <w:rPr>
          <w:bCs/>
        </w:rPr>
        <w:t>k-</w:t>
      </w:r>
      <w:r w:rsidR="00C04852">
        <w:rPr>
          <w:bCs/>
        </w:rPr>
        <w:t>9</w:t>
      </w:r>
      <w:r w:rsidR="00A50FBC">
        <w:rPr>
          <w:bCs/>
        </w:rPr>
        <w:t>.11.</w:t>
      </w:r>
    </w:p>
    <w:p w:rsidRDefault="00A078B5" w:rsidP="00A078B5" w:rsidR="009E536C">
      <w:pPr>
        <w:tabs>
          <w:tab w:pos="6030" w:val="left"/>
        </w:tabs>
        <w:ind w:left="720"/>
        <w:rPr>
          <w:bCs/>
        </w:rPr>
      </w:pPr>
      <w:r>
        <w:rPr>
          <w:bCs/>
        </w:rPr>
        <w:lastRenderedPageBreak/>
        <w:tab/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P="00CC16C1" w:rsidR="009E536C">
      <w:pPr>
        <w:pStyle w:val="Tijeloteksta"/>
        <w:ind w:firstLine="708"/>
      </w:pPr>
      <w:bookmarkStart w:name="_GoBack" w:id="0"/>
      <w:bookmarkEnd w:id="0"/>
    </w:p>
    <w:sectPr w:rsidR="009E536C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60B6"/>
    <w:rsid w:val="00020263"/>
    <w:rsid w:val="0002430D"/>
    <w:rsid w:val="00035ACA"/>
    <w:rsid w:val="0004597F"/>
    <w:rsid w:val="000632E2"/>
    <w:rsid w:val="0008411E"/>
    <w:rsid w:val="00092D87"/>
    <w:rsid w:val="000C0252"/>
    <w:rsid w:val="000D1B7A"/>
    <w:rsid w:val="000D5498"/>
    <w:rsid w:val="00101FA0"/>
    <w:rsid w:val="00137863"/>
    <w:rsid w:val="00157286"/>
    <w:rsid w:val="0016647C"/>
    <w:rsid w:val="001668C9"/>
    <w:rsid w:val="00172A7B"/>
    <w:rsid w:val="00182F2F"/>
    <w:rsid w:val="001A4785"/>
    <w:rsid w:val="001B09E8"/>
    <w:rsid w:val="001C0F29"/>
    <w:rsid w:val="001D59CC"/>
    <w:rsid w:val="00233661"/>
    <w:rsid w:val="00243C07"/>
    <w:rsid w:val="002553C1"/>
    <w:rsid w:val="00260FFD"/>
    <w:rsid w:val="002662EA"/>
    <w:rsid w:val="00276DA7"/>
    <w:rsid w:val="00297D28"/>
    <w:rsid w:val="002A6E48"/>
    <w:rsid w:val="002A77C2"/>
    <w:rsid w:val="002B5F9F"/>
    <w:rsid w:val="002C2752"/>
    <w:rsid w:val="00316D14"/>
    <w:rsid w:val="0032250B"/>
    <w:rsid w:val="0033269D"/>
    <w:rsid w:val="003405E1"/>
    <w:rsid w:val="003876EE"/>
    <w:rsid w:val="003B6B24"/>
    <w:rsid w:val="003C1A32"/>
    <w:rsid w:val="003C5C0A"/>
    <w:rsid w:val="003E6A42"/>
    <w:rsid w:val="003E7D36"/>
    <w:rsid w:val="00413F0C"/>
    <w:rsid w:val="00424589"/>
    <w:rsid w:val="0042787A"/>
    <w:rsid w:val="004446BE"/>
    <w:rsid w:val="0045512F"/>
    <w:rsid w:val="004569C8"/>
    <w:rsid w:val="004570D0"/>
    <w:rsid w:val="0047168C"/>
    <w:rsid w:val="00477A9E"/>
    <w:rsid w:val="004909AC"/>
    <w:rsid w:val="0049290D"/>
    <w:rsid w:val="004A47BB"/>
    <w:rsid w:val="004D1B08"/>
    <w:rsid w:val="004E044B"/>
    <w:rsid w:val="004F7F6E"/>
    <w:rsid w:val="00520114"/>
    <w:rsid w:val="00544009"/>
    <w:rsid w:val="005709F5"/>
    <w:rsid w:val="005A4A48"/>
    <w:rsid w:val="005C5406"/>
    <w:rsid w:val="005D224F"/>
    <w:rsid w:val="005D3F7D"/>
    <w:rsid w:val="005D4726"/>
    <w:rsid w:val="005E3291"/>
    <w:rsid w:val="0060061B"/>
    <w:rsid w:val="0061254C"/>
    <w:rsid w:val="006127EF"/>
    <w:rsid w:val="00623E8A"/>
    <w:rsid w:val="0062505C"/>
    <w:rsid w:val="006320F3"/>
    <w:rsid w:val="00636F03"/>
    <w:rsid w:val="006476C8"/>
    <w:rsid w:val="00665EDE"/>
    <w:rsid w:val="006824ED"/>
    <w:rsid w:val="006B7CB5"/>
    <w:rsid w:val="006D2325"/>
    <w:rsid w:val="0071082B"/>
    <w:rsid w:val="0071540A"/>
    <w:rsid w:val="00721880"/>
    <w:rsid w:val="00755DC7"/>
    <w:rsid w:val="00757515"/>
    <w:rsid w:val="007712AC"/>
    <w:rsid w:val="00785253"/>
    <w:rsid w:val="00791A67"/>
    <w:rsid w:val="00792B90"/>
    <w:rsid w:val="007A1B10"/>
    <w:rsid w:val="007A28B1"/>
    <w:rsid w:val="007B1032"/>
    <w:rsid w:val="007D2538"/>
    <w:rsid w:val="007F0B6D"/>
    <w:rsid w:val="00804CCE"/>
    <w:rsid w:val="00826995"/>
    <w:rsid w:val="0084370E"/>
    <w:rsid w:val="008505E0"/>
    <w:rsid w:val="008705E3"/>
    <w:rsid w:val="00884167"/>
    <w:rsid w:val="008A3183"/>
    <w:rsid w:val="008A7160"/>
    <w:rsid w:val="008B7905"/>
    <w:rsid w:val="008C16A1"/>
    <w:rsid w:val="008C2711"/>
    <w:rsid w:val="00920EE0"/>
    <w:rsid w:val="00940156"/>
    <w:rsid w:val="00951182"/>
    <w:rsid w:val="009676DC"/>
    <w:rsid w:val="0097129F"/>
    <w:rsid w:val="009D5986"/>
    <w:rsid w:val="009E536C"/>
    <w:rsid w:val="009F1EB9"/>
    <w:rsid w:val="009F4DCD"/>
    <w:rsid w:val="00A0026B"/>
    <w:rsid w:val="00A078B5"/>
    <w:rsid w:val="00A14974"/>
    <w:rsid w:val="00A17398"/>
    <w:rsid w:val="00A50FBC"/>
    <w:rsid w:val="00AA2CB1"/>
    <w:rsid w:val="00AA50F1"/>
    <w:rsid w:val="00B62EB7"/>
    <w:rsid w:val="00B655F7"/>
    <w:rsid w:val="00B90BE2"/>
    <w:rsid w:val="00B91F80"/>
    <w:rsid w:val="00BA45E2"/>
    <w:rsid w:val="00BB210D"/>
    <w:rsid w:val="00BB5CE6"/>
    <w:rsid w:val="00BC0E1E"/>
    <w:rsid w:val="00BC21E8"/>
    <w:rsid w:val="00BD20CE"/>
    <w:rsid w:val="00BD54E6"/>
    <w:rsid w:val="00BD68FC"/>
    <w:rsid w:val="00BF61F7"/>
    <w:rsid w:val="00C00C69"/>
    <w:rsid w:val="00C04852"/>
    <w:rsid w:val="00C21D09"/>
    <w:rsid w:val="00C540DB"/>
    <w:rsid w:val="00C64FE8"/>
    <w:rsid w:val="00C72FD4"/>
    <w:rsid w:val="00C77C06"/>
    <w:rsid w:val="00CB1949"/>
    <w:rsid w:val="00CC16C1"/>
    <w:rsid w:val="00CC4838"/>
    <w:rsid w:val="00CE0147"/>
    <w:rsid w:val="00D267B2"/>
    <w:rsid w:val="00D34690"/>
    <w:rsid w:val="00D508CB"/>
    <w:rsid w:val="00D563B2"/>
    <w:rsid w:val="00D8227C"/>
    <w:rsid w:val="00D85C47"/>
    <w:rsid w:val="00D93557"/>
    <w:rsid w:val="00D960F3"/>
    <w:rsid w:val="00DD4E91"/>
    <w:rsid w:val="00DF7D1F"/>
    <w:rsid w:val="00E14317"/>
    <w:rsid w:val="00E16432"/>
    <w:rsid w:val="00E177EF"/>
    <w:rsid w:val="00E2757E"/>
    <w:rsid w:val="00E54436"/>
    <w:rsid w:val="00E55347"/>
    <w:rsid w:val="00E55F17"/>
    <w:rsid w:val="00E866C6"/>
    <w:rsid w:val="00EA4292"/>
    <w:rsid w:val="00EC082D"/>
    <w:rsid w:val="00EE34DD"/>
    <w:rsid w:val="00F10E0B"/>
    <w:rsid w:val="00F1333E"/>
    <w:rsid w:val="00F137C7"/>
    <w:rsid w:val="00F1706F"/>
    <w:rsid w:val="00F3776A"/>
    <w:rsid w:val="00F43773"/>
    <w:rsid w:val="00F46CC1"/>
    <w:rsid w:val="00F51A8B"/>
    <w:rsid w:val="00F67B75"/>
    <w:rsid w:val="00F775BD"/>
    <w:rsid w:val="00F85343"/>
    <w:rsid w:val="00F904AD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22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22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2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2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2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22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22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2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2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2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49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278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825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5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66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2017.</izvorni_sadrzaj>
    <derivirana_varijabla naziv="DomainObject.Predmet.DatumRjesavanja_1">28.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STAKLO društvo s ograničenom odgovornošću za proizvodnju, trgovinu i usluge</izvorni_sadrzaj>
    <derivirana_varijabla naziv="DomainObject.Predmet.ProtustrankaFormated_1">  TIM STAKLO društvo s ograničenom odgovornošću za proizvodnju, trgovinu i usluge</derivirana_varijabla>
  </DomainObject.Predmet.ProtustrankaFormated>
  <DomainObject.Predmet.ProtustrankaFormatedOIB>
    <izvorni_sadrzaj>  TIM STAKLO društvo s ograničenom odgovornošću za proizvodnju, trgovinu i usluge, OIB 72540398689</izvorni_sadrzaj>
    <derivirana_varijabla naziv="DomainObject.Predmet.ProtustrankaFormatedOIB_1">  TIM STAKLO društvo s ograničenom odgovornošću za proizvodnju, trgovinu i usluge, OIB 72540398689</derivirana_varijabla>
  </DomainObject.Predmet.ProtustrankaFormatedOIB>
  <DomainObject.Predmet.ProtustrankaFormatedWithAdress>
    <izvorni_sadrzaj> TIM STAKLO društvo s ograničenom odgovornošću za proizvodnju, trgovinu i usluge, Braće Radića 13, 32260 Gunja</izvorni_sadrzaj>
    <derivirana_varijabla naziv="DomainObject.Predmet.ProtustrankaFormatedWithAdress_1"> TIM STAKLO društvo s ograničenom odgovornošću za proizvodnju, trgovinu i usluge, Braće Radića 13, 32260 Gunja</derivirana_varijabla>
  </DomainObject.Predmet.ProtustrankaFormatedWithAdress>
  <DomainObject.Predmet.ProtustrankaFormatedWithAdressOIB>
    <izvorni_sadrzaj> TIM STAKLO društvo s ograničenom odgovornošću za proizvodnju, trgovinu i usluge, OIB 72540398689, Braće Radića 13, 32260 Gunja</izvorni_sadrzaj>
    <derivirana_varijabla naziv="DomainObject.Predmet.ProtustrankaFormatedWithAdressOIB_1"> TIM STAKLO društvo s ograničenom odgovornošću za proizvodnju, trgovinu i usluge, OIB 72540398689, Braće Radića 13, 32260 Gunja</derivirana_varijabla>
  </DomainObject.Predmet.ProtustrankaFormatedWithAdressOIB>
  <DomainObject.Predmet.ProtustrankaWithAdress>
    <izvorni_sadrzaj>TIM STAKLO društvo s ograničenom odgovornošću za proizvodnju, trgovinu i usluge Braće Radića 13, 32260 Gunja</izvorni_sadrzaj>
    <derivirana_varijabla naziv="DomainObject.Predmet.ProtustrankaWithAdress_1">TIM STAKLO društvo s ograničenom odgovornošću za proizvodnju, trgovinu i usluge Braće Radića 13, 32260 Gunja</derivirana_varijabla>
  </DomainObject.Predmet.ProtustrankaWithAdress>
  <DomainObject.Predmet.ProtustrankaWithAdressOIB>
    <izvorni_sadrzaj>TIM STAKLO društvo s ograničenom odgovornošću za proizvodnju, trgovinu i usluge, OIB 72540398689, Braće Radića 13, 32260 Gunja</izvorni_sadrzaj>
    <derivirana_varijabla naziv="DomainObject.Predmet.ProtustrankaWithAdressOIB_1">TIM STAKLO društvo s ograničenom odgovornošću za proizvodnju, trgovinu i usluge, OIB 72540398689, Braće Radića 13, 32260 Gunja</derivirana_varijabla>
  </DomainObject.Predmet.ProtustrankaWithAdressOIB>
  <DomainObject.Predmet.ProtustrankaNazivFormated>
    <izvorni_sadrzaj>TIM STAKLO društvo s ograničenom odgovornošću za proizvodnju, trgovinu i usluge</izvorni_sadrzaj>
    <derivirana_varijabla naziv="DomainObject.Predmet.ProtustrankaNazivFormated_1">TIM STAKLO društvo s ograničenom odgovornošću za proizvodnju, trgovinu i usluge</derivirana_varijabla>
  </DomainObject.Predmet.ProtustrankaNazivFormated>
  <DomainObject.Predmet.ProtustrankaNazivFormatedOIB>
    <izvorni_sadrzaj>TIM STAKLO društvo s ograničenom odgovornošću za proizvodnju, trgovinu i usluge, OIB 72540398689</izvorni_sadrzaj>
    <derivirana_varijabla naziv="DomainObject.Predmet.ProtustrankaNazivFormatedOIB_1">TIM STAKLO društvo s ograničenom odgovornošću za proizvodnju, trgovinu i usluge, OIB 72540398689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TIM STAKLO društvo s ograničenom odgovornošću za proizvodnju, trgovinu i usluge</item>
    </izvorni_sadrzaj>
    <derivirana_varijabla naziv="DomainObject.Predmet.ProtuStrankaListFormated_1">
      <item>TIM STAKLO društvo s ograničenom odgovornošću za proizvodnju, trgovinu i usluge</item>
    </derivirana_varijabla>
  </DomainObject.Predmet.ProtuStrankaListFormated>
  <DomainObject.Predmet.ProtuStrankaListFormatedOIB>
    <izvorni_sadrzaj>
      <item>TIM STAKLO društvo s ograničenom odgovornošću za proizvodnju, trgovinu i usluge, OIB 72540398689</item>
    </izvorni_sadrzaj>
    <derivirana_varijabla naziv="DomainObject.Predmet.ProtuStrankaListFormatedOIB_1">
      <item>TIM STAKLO društvo s ograničenom odgovornošću za proizvodnju, trgovinu i usluge, OIB 72540398689</item>
    </derivirana_varijabla>
  </DomainObject.Predmet.ProtuStrankaListFormatedOIB>
  <DomainObject.Predmet.ProtuStrankaListFormatedWithAdress>
    <izvorni_sadrzaj>
      <item>TIM STAKLO društvo s ograničenom odgovornošću za proizvodnju, trgovinu i usluge, Braće Radića 13, 32260 Gunja</item>
    </izvorni_sadrzaj>
    <derivirana_varijabla naziv="DomainObject.Predmet.ProtuStrankaListFormatedWithAdress_1">
      <item>TIM STAKLO društvo s ograničenom odgovornošću za proizvodnju, trgovinu i usluge, Braće Radića 13, 32260 Gunja</item>
    </derivirana_varijabla>
  </DomainObject.Predmet.ProtuStrankaListFormatedWithAdress>
  <DomainObject.Predmet.ProtuStrankaListFormatedWithAdressOIB>
    <izvorni_sadrzaj>
      <item>TIM STAKLO društvo s ograničenom odgovornošću za proizvodnju, trgovinu i usluge, OIB 72540398689, Braće Radića 13, 32260 Gunja</item>
    </izvorni_sadrzaj>
    <derivirana_varijabla naziv="DomainObject.Predmet.ProtuStrankaListFormatedWithAdressOIB_1">
      <item>TIM STAKLO društvo s ograničenom odgovornošću za proizvodnju, trgovinu i usluge, OIB 72540398689, Braće Radića 13, 32260 Gunja</item>
    </derivirana_varijabla>
  </DomainObject.Predmet.ProtuStrankaListFormatedWithAdressOIB>
  <DomainObject.Predmet.ProtuStrankaListNazivFormated>
    <izvorni_sadrzaj>
      <item>TIM STAKLO društvo s ograničenom odgovornošću za proizvodnju, trgovinu i usluge</item>
    </izvorni_sadrzaj>
    <derivirana_varijabla naziv="DomainObject.Predmet.ProtuStrankaListNazivFormated_1">
      <item>TIM STAKLO društvo s ograničenom odgovornošću za proizvodnju, trgovinu i usluge</item>
    </derivirana_varijabla>
  </DomainObject.Predmet.ProtuStrankaListNazivFormated>
  <DomainObject.Predmet.ProtuStrankaListNazivFormatedOIB>
    <izvorni_sadrzaj>
      <item>TIM STAKLO društvo s ograničenom odgovornošću za proizvodnju, trgovinu i usluge, OIB 72540398689</item>
    </izvorni_sadrzaj>
    <derivirana_varijabla naziv="DomainObject.Predmet.ProtuStrankaListNazivFormatedOIB_1">
      <item>TIM STAKLO društvo s ograničenom odgovornošću za proizvodnju, trgovinu i usluge, OIB 72540398689</item>
    </derivirana_varijabla>
  </DomainObject.Predmet.ProtuStrankaListNazivFormatedOIB>
  <DomainObject.Predmet.OstaliListFormated>
    <izvorni_sadrzaj>
      <item>Niko Androšević</item>
    </izvorni_sadrzaj>
    <derivirana_varijabla naziv="DomainObject.Predmet.OstaliListFormated_1">
      <item>Niko Androšević</item>
    </derivirana_varijabla>
  </DomainObject.Predmet.OstaliListFormated>
  <DomainObject.Predmet.OstaliListFormatedOIB>
    <izvorni_sadrzaj>
      <item>Niko Androšević, OIB 74029822947</item>
    </izvorni_sadrzaj>
    <derivirana_varijabla naziv="DomainObject.Predmet.OstaliListFormatedOIB_1">
      <item>Niko Androšević, OIB 74029822947</item>
    </derivirana_varijabla>
  </DomainObject.Predmet.OstaliListFormatedOIB>
  <DomainObject.Predmet.OstaliListFormatedWithAdress>
    <izvorni_sadrzaj>
      <item>Niko Androšević, Braće Radića 13, 32260 Gunja</item>
    </izvorni_sadrzaj>
    <derivirana_varijabla naziv="DomainObject.Predmet.OstaliListFormatedWithAdress_1">
      <item>Niko Androšević, Braće Radića 13, 32260 Gunja</item>
    </derivirana_varijabla>
  </DomainObject.Predmet.OstaliListFormatedWithAdress>
  <DomainObject.Predmet.OstaliListFormatedWithAdressOIB>
    <izvorni_sadrzaj>
      <item>Niko Androšević, OIB 74029822947, Braće Radića 13, 32260 Gunja</item>
    </izvorni_sadrzaj>
    <derivirana_varijabla naziv="DomainObject.Predmet.OstaliListFormatedWithAdressOIB_1">
      <item>Niko Androšević, OIB 74029822947, Braće Radića 13, 32260 Gunja</item>
    </derivirana_varijabla>
  </DomainObject.Predmet.OstaliListFormatedWithAdressOIB>
  <DomainObject.Predmet.OstaliListNazivFormated>
    <izvorni_sadrzaj>
      <item>Niko Androšević</item>
    </izvorni_sadrzaj>
    <derivirana_varijabla naziv="DomainObject.Predmet.OstaliListNazivFormated_1">
      <item>Niko Androšević</item>
    </derivirana_varijabla>
  </DomainObject.Predmet.OstaliListNazivFormated>
  <DomainObject.Predmet.OstaliListNazivFormatedOIB>
    <izvorni_sadrzaj>
      <item>Niko Androšević, OIB 74029822947</item>
    </izvorni_sadrzaj>
    <derivirana_varijabla naziv="DomainObject.Predmet.OstaliListNazivFormatedOIB_1">
      <item>Niko Androšević, OIB 74029822947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TIM STAKLO društvo s ograničenom odgovornošću za proizvodnju, trgovinu i usluge</izvorni_sadrzaj>
    <derivirana_varijabla naziv="DomainObject.Predmet.ProtustrankaIDrugi_1">TIM STAKLO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TIM STAKLO društvo s ograničenom odgovornošću za proizvodnju, trgovinu i usluge, OIB 72540398689, Braće Radića 13, 32260 Gunja</izvorni_sadrzaj>
    <derivirana_varijabla naziv="DomainObject.Predmet.ProtustrankaIDrugiAdressOIB_1">TIM STAKLO društvo s ograničenom odgovornošću za proizvodnju, trgovinu i usluge, OIB 72540398689, Braće Radića 13,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2017.</izvorni_sadrzaj>
    <derivirana_varijabla naziv="DomainObject.Predmet.OdlukaRjesenje.DatumDonosenjaOdluke_1">27. lipnja 2017.</derivirana_varijabla>
  </DomainObject.Predmet.OdlukaRjesenje.DatumDonosenjaOdluke>
  <DomainObject.Predmet.OdlukaRjesenje.DatumPravomocnosti>
    <izvorni_sadrzaj>18. srpnja 2017.</izvorni_sadrzaj>
    <derivirana_varijabla naziv="DomainObject.Predmet.OdlukaRjesenje.DatumPravomocnosti_1">18. srpnja 2017.</derivirana_varijabla>
  </DomainObject.Predmet.OdlukaRjesenje.DatumPravomocnosti>
  <DomainObject.Predmet.OdlukaRjesenje.Oznaka>
    <izvorni_sadrzaj>St-96/2017-10</izvorni_sadrzaj>
    <derivirana_varijabla naziv="DomainObject.Predmet.OdlukaRjesenje.Oznaka_1">St-96/2017-10</derivirana_varijabla>
  </DomainObject.Predmet.OdlukaRjesenje.Oznaka>
  <DomainObject.Predmet.SudioniciListNaziv>
    <izvorni_sadrzaj>
      <item>FINA RC OSIJEK</item>
      <item>TIM STAKLO društvo s ograničenom odgovornošću za proizvodnju, trgovinu i usluge</item>
      <item>Niko Androšević</item>
    </izvorni_sadrzaj>
    <derivirana_varijabla naziv="DomainObject.Predmet.SudioniciListNaziv_1">
      <item>FINA RC OSIJEK</item>
      <item>TIM STAKLO društvo s ograničenom odgovornošću za proizvodnju, trgovinu i usluge</item>
      <item>Niko Androšević</item>
    </derivirana_varijabla>
  </DomainObject.Predmet.SudioniciListNaziv>
  <DomainObject.Predmet.SudioniciListAdressOIB>
    <izvorni_sadrzaj>
      <item>FINA RC OSIJEK, OIB 85821130368</item>
      <item>TIM STAKLO društvo s ograničenom odgovornošću za proizvodnju, trgovinu i usluge, OIB 72540398689, Braće Radića 13,32260 Gunja</item>
      <item>Niko Androšević, OIB 74029822947, Braće Radića 13,32260 Gunja</item>
    </izvorni_sadrzaj>
    <derivirana_varijabla naziv="DomainObject.Predmet.SudioniciListAdressOIB_1">
      <item>FINA RC OSIJEK, OIB 85821130368</item>
      <item>TIM STAKLO društvo s ograničenom odgovornošću za proizvodnju, trgovinu i usluge, OIB 72540398689, Braće Radića 13,32260 Gunja</item>
      <item>Niko Androšević, OIB 74029822947, Braće Radića 13,32260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72540398689</item>
      <item>, OIB 74029822947</item>
    </izvorni_sadrzaj>
    <derivirana_varijabla naziv="DomainObject.Predmet.SudioniciListNazivOIB_1">
      <item>, OIB 85821130368</item>
      <item>, OIB 72540398689</item>
      <item>, OIB 74029822947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D0831-C0B6-458D-AB19-868DF7915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226</properties:Words>
  <properties:Characters>1159</properties:Characters>
  <properties:Lines>59</properties:Lines>
  <properties:Paragraphs>20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2017-04-19T06:06:00Z</dcterms:created>
  <dc:creator>..</dc:creator>
  <cp:lastModifiedBy>Danijela Sekulić</cp:lastModifiedBy>
  <cp:lastPrinted>2017-10-09T06:25:00Z</cp:lastPrinted>
  <dcterms:modified xmlns:xsi="http://www.w3.org/2001/XMLSchema-instance" xsi:type="dcterms:W3CDTF">2017-10-09T06:26:00Z</dcterms:modified>
  <cp:revision>54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