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808a" w14:paraId="fea808a" w:rsidRDefault="00A125A5" w:rsidP="00A125A5" w:rsidR="00A125A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5A5" w:rsidP="00A125A5" w:rsidR="00A125A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125A5" w:rsidP="00A125A5" w:rsidR="00A125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125A5" w:rsidP="00A125A5" w:rsidR="00A125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125A5" w:rsidP="00A125A5" w:rsidR="00A125A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125A5" w:rsidP="00A125A5" w:rsidR="00A125A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125A5" w:rsidP="00A125A5" w:rsidR="00A125A5" w:rsidRPr="005D578C">
      <w:pPr>
        <w:jc w:val="center"/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125A5" w:rsidP="00A125A5" w:rsidR="00A125A5" w:rsidRPr="005D578C">
      <w:pPr>
        <w:rPr>
          <w:rFonts w:cs="Times New Roman" w:eastAsia="Times New Roman"/>
          <w:szCs w:val="24"/>
        </w:rPr>
      </w:pPr>
    </w:p>
    <w:p w:rsidRDefault="00A125A5" w:rsidP="00A125A5" w:rsidR="00A125A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TALIS d. o. o. Poreč, Partizanska 4/1, OIB 44517148291, MBS 040223699,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18. veljače 2016.</w:t>
      </w:r>
    </w:p>
    <w:p w:rsidRDefault="00A125A5" w:rsidP="00A125A5" w:rsidR="00A125A5" w:rsidRPr="005D578C">
      <w:pPr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125A5" w:rsidP="00A125A5" w:rsidR="00A125A5" w:rsidRPr="005D578C">
      <w:pPr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TALIS d. o. o. Poreč, Partizanska 4/1, OIB 44517148291, MBS 040223699,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18.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A125A5" w:rsidP="00A125A5" w:rsidR="00A125A5" w:rsidRPr="005D578C">
      <w:pPr>
        <w:rPr>
          <w:rFonts w:cs="Times New Roman" w:eastAsia="Times New Roman"/>
          <w:szCs w:val="24"/>
        </w:rPr>
      </w:pPr>
    </w:p>
    <w:p w:rsidRDefault="00A125A5" w:rsidP="00A125A5" w:rsidR="00A125A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125A5">
        <w:rPr>
          <w:rFonts w:cs="Times New Roman" w:eastAsia="Times New Roman"/>
          <w:szCs w:val="20"/>
          <w:lang w:eastAsia="en-US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A125A5" w:rsidP="00A125A5" w:rsidR="00A125A5">
      <w:pPr>
        <w:ind w:firstLine="708"/>
        <w:rPr>
          <w:rFonts w:cs="Times New Roman" w:eastAsia="Times New Roman"/>
          <w:szCs w:val="20"/>
        </w:rPr>
      </w:pPr>
    </w:p>
    <w:p w:rsidRDefault="00A125A5" w:rsidP="00A125A5" w:rsidR="00A125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TALIS d. o. o. Poreč, Partizanska 4/1, OIB 44517148291, MBS 040223699.</w:t>
      </w:r>
    </w:p>
    <w:p w:rsidRDefault="00A125A5" w:rsidP="00A125A5" w:rsidR="00A125A5">
      <w:pPr>
        <w:rPr>
          <w:rFonts w:cs="Times New Roman" w:eastAsia="Times New Roman"/>
          <w:szCs w:val="24"/>
        </w:rPr>
      </w:pPr>
    </w:p>
    <w:p w:rsidRDefault="00A125A5" w:rsidP="00A125A5" w:rsidR="00A125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TALIS d. o. o. Poreč, Partizanska 4/1, OIB 44517148291, MBS 040223699.</w:t>
      </w:r>
    </w:p>
    <w:p w:rsidRDefault="00A125A5" w:rsidP="00A125A5" w:rsidR="00A125A5">
      <w:pPr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125A5" w:rsidP="00A125A5" w:rsidR="00A125A5">
      <w:pPr>
        <w:ind w:firstLine="708"/>
        <w:rPr>
          <w:rFonts w:cs="Times New Roman" w:eastAsia="Times New Roman"/>
          <w:szCs w:val="24"/>
        </w:rPr>
      </w:pPr>
    </w:p>
    <w:p w:rsidRDefault="00A125A5" w:rsidP="00A125A5" w:rsidR="00A125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TALIS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St-5</w:t>
      </w:r>
      <w:r w:rsidR="006219C5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/2015-3 od 3.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</w:t>
      </w:r>
      <w:r w:rsidR="006219C5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125A5" w:rsidP="00A125A5" w:rsidR="00A125A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125A5" w:rsidP="00A125A5" w:rsidR="00A125A5" w:rsidRPr="005D578C">
      <w:pPr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125A5" w:rsidP="00A125A5" w:rsidR="00A125A5" w:rsidRPr="005D578C">
      <w:pPr>
        <w:jc w:val="center"/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125A5" w:rsidP="00A125A5" w:rsidR="00A125A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219C5">
        <w:rPr>
          <w:rFonts w:cs="Times New Roman" w:eastAsia="Times New Roman"/>
          <w:szCs w:val="24"/>
        </w:rPr>
        <w:t>, v. r.</w:t>
      </w:r>
    </w:p>
    <w:p w:rsidRDefault="00A125A5" w:rsidP="00A125A5" w:rsidR="00A125A5">
      <w:pPr>
        <w:jc w:val="left"/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jc w:val="left"/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125A5" w:rsidP="00A125A5" w:rsidR="00A125A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125A5" w:rsidP="00A125A5" w:rsidR="00A125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125A5" w:rsidP="00A125A5" w:rsidR="00A125A5">
      <w:pPr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rPr>
          <w:rFonts w:cs="Times New Roman" w:eastAsia="Times New Roman"/>
          <w:szCs w:val="24"/>
        </w:rPr>
      </w:pPr>
    </w:p>
    <w:p w:rsidRDefault="00A125A5" w:rsidP="00A125A5" w:rsidR="00A125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125A5" w:rsidP="00A125A5" w:rsidR="00A125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125A5" w:rsidP="00A125A5" w:rsidR="00A125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TALIS d. o. o. Poreč, Partizanska 4/1, </w:t>
      </w:r>
    </w:p>
    <w:p w:rsidRDefault="00A125A5" w:rsidP="00A125A5" w:rsidR="006219C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</w:t>
      </w:r>
      <w:r w:rsidR="006219C5">
        <w:rPr>
          <w:rFonts w:cs="Times New Roman" w:eastAsia="Times New Roman"/>
          <w:szCs w:val="24"/>
        </w:rPr>
        <w:t xml:space="preserve"> Zlatko Janković – Miloš, Poreč, 43. Istarske Divizije 3,</w:t>
      </w:r>
    </w:p>
    <w:p w:rsidRDefault="00A125A5" w:rsidP="00A125A5" w:rsidR="00A125A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</w:t>
      </w:r>
      <w:r w:rsidR="006219C5">
        <w:rPr>
          <w:rFonts w:cs="Times New Roman" w:eastAsia="Times New Roman"/>
          <w:szCs w:val="20"/>
        </w:rPr>
        <w:t xml:space="preserve">Poreč, </w:t>
      </w:r>
      <w:r>
        <w:rPr>
          <w:rFonts w:cs="Times New Roman" w:eastAsia="Times New Roman"/>
          <w:szCs w:val="20"/>
        </w:rPr>
        <w:t>M. Vlašića 20,</w:t>
      </w:r>
    </w:p>
    <w:p w:rsidRDefault="00A125A5" w:rsidP="00A125A5" w:rsidR="00A125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125A5" w:rsidP="00A125A5" w:rsidR="006219C5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6219C5">
        <w:rPr>
          <w:rFonts w:cs="Times New Roman" w:eastAsia="Times New Roman"/>
          <w:szCs w:val="20"/>
          <w:lang w:eastAsia="en-US"/>
        </w:rPr>
        <w:t>Nikola Delić, Pula</w:t>
      </w:r>
      <w:r w:rsidR="006219C5" w:rsidRPr="00A125A5">
        <w:rPr>
          <w:rFonts w:cs="Times New Roman" w:eastAsia="Times New Roman"/>
          <w:szCs w:val="20"/>
          <w:lang w:eastAsia="en-US"/>
        </w:rPr>
        <w:t>, Kranjčevićeva 16</w:t>
      </w:r>
    </w:p>
    <w:p w:rsidRDefault="00A125A5" w:rsidP="00A125A5" w:rsidR="00A125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125A5" w:rsidP="00A125A5" w:rsidR="00A125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125A5" w:rsidP="00A125A5" w:rsidR="00A125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125A5" w:rsidP="00A125A5" w:rsidR="00A125A5"/>
    <w:p w:rsidRDefault="00A125A5" w:rsidP="00A125A5" w:rsidR="00A125A5"/>
    <w:p w:rsidRDefault="00A125A5" w:rsidP="00A125A5" w:rsidR="00A125A5"/>
    <w:p w:rsidRDefault="00A125A5" w:rsidP="00A125A5" w:rsidR="00A125A5"/>
    <w:p w:rsidRDefault="00A125A5" w:rsidP="00A125A5" w:rsidR="00A125A5"/>
    <w:p w:rsidRDefault="00A125A5" w:rsidP="00A125A5" w:rsidR="00A125A5"/>
    <w:p w:rsidRDefault="004F5027" w:rsidR="004F5027"/>
    <w:sectPr w:rsidSect="00613E4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5A5" w:rsidP="00A125A5" w:rsidR="00A125A5">
      <w:r>
        <w:separator/>
      </w:r>
    </w:p>
  </w:endnote>
  <w:endnote w:id="0" w:type="continuationSeparator">
    <w:p w:rsidRDefault="00A125A5" w:rsidP="00A125A5" w:rsidR="00A12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5A5" w:rsidP="00A125A5" w:rsidR="00A125A5">
      <w:r>
        <w:separator/>
      </w:r>
    </w:p>
  </w:footnote>
  <w:footnote w:id="0" w:type="continuationSeparator">
    <w:p w:rsidRDefault="00A125A5" w:rsidP="00A125A5" w:rsidR="00A12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9C5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A1A7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</w:t>
    </w:r>
    <w:r w:rsidR="00A125A5">
      <w:rPr>
        <w:szCs w:val="24"/>
      </w:rPr>
      <w:t>18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9C5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</w:t>
    </w:r>
    <w:r w:rsidR="00A125A5">
      <w:rPr>
        <w:szCs w:val="24"/>
      </w:rPr>
      <w:t>18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64F5"/>
    <w:rsid w:val="004F5027"/>
    <w:rsid w:val="006219C5"/>
    <w:rsid w:val="00A125A5"/>
    <w:rsid w:val="00E364F5"/>
    <w:rsid w:val="00F919C8"/>
    <w:rsid w:val="00FA1A7A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5A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25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125A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25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25A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25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25A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A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1A7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1A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1A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5A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25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125A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25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25A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25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25A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A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1A7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1A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1A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TALIS d.o.o. POREČ</izvorni_sadrzaj>
    <derivirana_varijabla naziv="DomainObject.Predmet.ProtustrankaFormated_1">  TALIS d.o.o. POREČ</derivirana_varijabla>
  </DomainObject.Predmet.ProtustrankaFormated>
  <DomainObject.Predmet.ProtustrankaFormatedOIB>
    <izvorni_sadrzaj>  TALIS d.o.o. POREČ, OIB 44517148291</izvorni_sadrzaj>
    <derivirana_varijabla naziv="DomainObject.Predmet.ProtustrankaFormatedOIB_1">  TALIS d.o.o. POREČ, OIB 44517148291</derivirana_varijabla>
  </DomainObject.Predmet.ProtustrankaFormatedOIB>
  <DomainObject.Predmet.ProtustrankaFormatedWithAdress>
    <izvorni_sadrzaj> TALIS d.o.o. POREČ, Partizanska 4/1, 52440 Poreč</izvorni_sadrzaj>
    <derivirana_varijabla naziv="DomainObject.Predmet.ProtustrankaFormatedWithAdress_1"> TALIS d.o.o. POREČ, Partizanska 4/1, 52440 Poreč</derivirana_varijabla>
  </DomainObject.Predmet.ProtustrankaFormatedWithAdress>
  <DomainObject.Predmet.ProtustrankaFormatedWithAdressOIB>
    <izvorni_sadrzaj> TALIS d.o.o. POREČ, OIB 44517148291, Partizanska 4/1, 52440 Poreč</izvorni_sadrzaj>
    <derivirana_varijabla naziv="DomainObject.Predmet.ProtustrankaFormatedWithAdressOIB_1"> TALIS d.o.o. POREČ, OIB 44517148291, Partizanska 4/1, 52440 Poreč</derivirana_varijabla>
  </DomainObject.Predmet.ProtustrankaFormatedWithAdressOIB>
  <DomainObject.Predmet.ProtustrankaWithAdress>
    <izvorni_sadrzaj>TALIS d.o.o. POREČ Partizanska 4/1, 52440 Poreč</izvorni_sadrzaj>
    <derivirana_varijabla naziv="DomainObject.Predmet.ProtustrankaWithAdress_1">TALIS d.o.o. POREČ Partizanska 4/1, 52440 Poreč</derivirana_varijabla>
  </DomainObject.Predmet.ProtustrankaWithAdress>
  <DomainObject.Predmet.ProtustrankaWithAdressOIB>
    <izvorni_sadrzaj>TALIS d.o.o. POREČ, OIB 44517148291, Partizanska 4/1, 52440 Poreč</izvorni_sadrzaj>
    <derivirana_varijabla naziv="DomainObject.Predmet.ProtustrankaWithAdressOIB_1">TALIS d.o.o. POREČ, OIB 44517148291, Partizanska 4/1, 52440 Poreč</derivirana_varijabla>
  </DomainObject.Predmet.ProtustrankaWithAdressOIB>
  <DomainObject.Predmet.ProtustrankaNazivFormated>
    <izvorni_sadrzaj>TALIS d.o.o. POREČ</izvorni_sadrzaj>
    <derivirana_varijabla naziv="DomainObject.Predmet.ProtustrankaNazivFormated_1">TALIS d.o.o. POREČ</derivirana_varijabla>
  </DomainObject.Predmet.ProtustrankaNazivFormated>
  <DomainObject.Predmet.ProtustrankaNazivFormatedOIB>
    <izvorni_sadrzaj>TALIS d.o.o. POREČ, OIB 44517148291</izvorni_sadrzaj>
    <derivirana_varijabla naziv="DomainObject.Predmet.ProtustrankaNazivFormatedOIB_1">TALIS d.o.o. POREČ, OIB 44517148291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2446158.70</izvorni_sadrzaj>
    <derivirana_varijabla naziv="DomainObject.Predmet.TrenutnaVrijednost_1">2446158.70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TALIS d.o.o. POREČ</item>
    </izvorni_sadrzaj>
    <derivirana_varijabla naziv="DomainObject.Predmet.ProtuStrankaListFormated_1">
      <item>TALIS d.o.o. POREČ</item>
    </derivirana_varijabla>
  </DomainObject.Predmet.ProtuStrankaListFormated>
  <DomainObject.Predmet.ProtuStrankaListFormatedOIB>
    <izvorni_sadrzaj>
      <item>TALIS d.o.o. POREČ, OIB 44517148291</item>
    </izvorni_sadrzaj>
    <derivirana_varijabla naziv="DomainObject.Predmet.ProtuStrankaListFormatedOIB_1">
      <item>TALIS d.o.o. POREČ, OIB 44517148291</item>
    </derivirana_varijabla>
  </DomainObject.Predmet.ProtuStrankaListFormatedOIB>
  <DomainObject.Predmet.ProtuStrankaListFormatedWithAdress>
    <izvorni_sadrzaj>
      <item>TALIS d.o.o. POREČ, Partizanska 4/1, 52440 Poreč</item>
    </izvorni_sadrzaj>
    <derivirana_varijabla naziv="DomainObject.Predmet.ProtuStrankaListFormatedWithAdress_1">
      <item>TALIS d.o.o. POREČ, Partizanska 4/1, 52440 Poreč</item>
    </derivirana_varijabla>
  </DomainObject.Predmet.ProtuStrankaListFormatedWithAdress>
  <DomainObject.Predmet.ProtuStrankaListFormatedWithAdressOIB>
    <izvorni_sadrzaj>
      <item>TALIS d.o.o. POREČ, OIB 44517148291, Partizanska 4/1, 52440 Poreč</item>
    </izvorni_sadrzaj>
    <derivirana_varijabla naziv="DomainObject.Predmet.ProtuStrankaListFormatedWithAdressOIB_1">
      <item>TALIS d.o.o. POREČ, OIB 44517148291, Partizanska 4/1, 52440 Poreč</item>
    </derivirana_varijabla>
  </DomainObject.Predmet.ProtuStrankaListFormatedWithAdressOIB>
  <DomainObject.Predmet.ProtuStrankaListNazivFormated>
    <izvorni_sadrzaj>
      <item>TALIS d.o.o. POREČ</item>
    </izvorni_sadrzaj>
    <derivirana_varijabla naziv="DomainObject.Predmet.ProtuStrankaListNazivFormated_1">
      <item>TALIS d.o.o. POREČ</item>
    </derivirana_varijabla>
  </DomainObject.Predmet.ProtuStrankaListNazivFormated>
  <DomainObject.Predmet.ProtuStrankaListNazivFormatedOIB>
    <izvorni_sadrzaj>
      <item>TALIS d.o.o. POREČ, OIB 44517148291</item>
    </izvorni_sadrzaj>
    <derivirana_varijabla naziv="DomainObject.Predmet.ProtuStrankaListNazivFormatedOIB_1">
      <item>TALIS d.o.o. POREČ, OIB 44517148291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TALIS d.o.o. POREČ</izvorni_sadrzaj>
    <derivirana_varijabla naziv="DomainObject.Predmet.ProtustrankaIDrugi_1">TALIS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TALIS d.o.o. POREČ, OIB 44517148291, Partizanska 4/1, 52440 Poreč</izvorni_sadrzaj>
    <derivirana_varijabla naziv="DomainObject.Predmet.ProtustrankaIDrugiAdressOIB_1">TALIS d.o.o. POREČ, OIB 44517148291,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TALIS d.o.o. POREČ</item>
    </izvorni_sadrzaj>
    <derivirana_varijabla naziv="DomainObject.Predmet.SudioniciListNaziv_1">
      <item>FINANCIJSKA AGENCIJA, RC RIJEKA, PODRUŽNICA PULA, PULA</item>
      <item>TALIS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TALIS d.o.o. POREČ, OIB 44517148291, Partizanska 4/1,52440 Poreč</item>
    </izvorni_sadrzaj>
    <derivirana_varijabla naziv="DomainObject.Predmet.SudioniciListAdressOIB_1">
      <item>FINANCIJSKA AGENCIJA, RC RIJEKA, PODRUŽNICA PULA, PULA, OIB 85821130368, Ulica grada Vukovara 70,Zagreb</item>
      <item>TALIS d.o.o. POREČ, OIB 44517148291,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44517148291</item>
    </izvorni_sadrzaj>
    <derivirana_varijabla naziv="DomainObject.Predmet.SudioniciListNazivOIB_1">
      <item>, OIB 85821130368</item>
      <item>, OIB 44517148291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3160</properties:Characters>
  <properties:Lines>84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2016-02-18T07:51:00Z</dcterms:created>
  <dc:creator>Mihaela Kaligari</dc:creator>
  <dc:description/>
  <cp:keywords/>
  <cp:lastModifiedBy>Mihaela Kaligari</cp:lastModifiedBy>
  <cp:lastPrinted>2016-02-18T07:55:00Z</cp:lastPrinted>
  <dcterms:modified xmlns:xsi="http://www.w3.org/2001/XMLSchema-instance" xsi:type="dcterms:W3CDTF">2016-02-18T08:13:00Z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