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da95" w14:paraId="fc7da95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A57F4" w:rsidRP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FRIZERSKIH OBRTNI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KA , Trg Mažuranića 13, Zagreb</w:t>
      </w:r>
      <w:r w:rsidR="00AA57F4" w:rsidRP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54150051274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A57F4" w:rsidRP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FRIZERSKIH OBRTNIKA , Trg Mažuranića 13, Zagreb, OIB: 54150051274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33582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840955" w:rsidRP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84095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A57F4" w:rsidRPr="00AA57F4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FRIZERSKIH OBRTNIKA , Trg Mažuranića 13, Zagreb, OIB: 54150051274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21482">
        <w:rPr>
          <w:rFonts w:cs="Times New Roman" w:eastAsia="Times New Roman" w:hAnsi="Times New Roman" w:ascii="Times New Roman"/>
          <w:sz w:val="24"/>
          <w:szCs w:val="24"/>
          <w:lang w:eastAsia="hr-HR"/>
        </w:rPr>
        <w:t>Ul. Pavla Vitezovića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21482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7F4" w:rsidP="00B43934" w:rsidR="00AA57F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33582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A57F4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40955" w:rsidRPr="0084095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A57F4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7553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4282"/>
    <w:rsid w:val="00025B29"/>
    <w:rsid w:val="000C6446"/>
    <w:rsid w:val="001A636E"/>
    <w:rsid w:val="001C039E"/>
    <w:rsid w:val="00296AC5"/>
    <w:rsid w:val="00321482"/>
    <w:rsid w:val="0033582B"/>
    <w:rsid w:val="003E1C88"/>
    <w:rsid w:val="003E206A"/>
    <w:rsid w:val="00422CE0"/>
    <w:rsid w:val="00433DB2"/>
    <w:rsid w:val="004B1FF0"/>
    <w:rsid w:val="006A1B1E"/>
    <w:rsid w:val="006F65CC"/>
    <w:rsid w:val="00703BA7"/>
    <w:rsid w:val="00832CFF"/>
    <w:rsid w:val="00840955"/>
    <w:rsid w:val="008D00E8"/>
    <w:rsid w:val="008E3D6D"/>
    <w:rsid w:val="00903C6A"/>
    <w:rsid w:val="009861EC"/>
    <w:rsid w:val="0099143D"/>
    <w:rsid w:val="009A2345"/>
    <w:rsid w:val="00AA57F4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2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2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42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42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42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2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2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42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42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42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7553</izvorni_sadrzaj>
    <derivirana_varijabla naziv="DomainObject.Predmet.Broj_1">7553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St-7553/2015</izvorni_sadrzaj>
    <derivirana_varijabla naziv="DomainObject.Predmet.OznakaBroj_1">St-7553/2015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FRIZERSKIH OBRTNIKA</izvorni_sadrzaj>
    <derivirana_varijabla naziv="DomainObject.Predmet.ProtustrankaFormated_1">  UDRUGA FRIZERSKIH OBRTNIKA</derivirana_varijabla>
  </DomainObject.Predmet.ProtustrankaFormated>
  <DomainObject.Predmet.ProtustrankaFormatedOIB>
    <izvorni_sadrzaj>  UDRUGA FRIZERSKIH OBRTNIKA, OIB 54150051274</izvorni_sadrzaj>
    <derivirana_varijabla naziv="DomainObject.Predmet.ProtustrankaFormatedOIB_1">  UDRUGA FRIZERSKIH OBRTNIKA, OIB 54150051274</derivirana_varijabla>
  </DomainObject.Predmet.ProtustrankaFormatedOIB>
  <DomainObject.Predmet.ProtustrankaFormatedWithAdress>
    <izvorni_sadrzaj> UDRUGA FRIZERSKIH OBRTNIKA, Trg Mažuranića 13, 10000 Zagreb</izvorni_sadrzaj>
    <derivirana_varijabla naziv="DomainObject.Predmet.ProtustrankaFormatedWithAdress_1"> UDRUGA FRIZERSKIH OBRTNIKA, Trg Mažuranića 13, 10000 Zagreb</derivirana_varijabla>
  </DomainObject.Predmet.ProtustrankaFormatedWithAdress>
  <DomainObject.Predmet.ProtustrankaFormatedWithAdressOIB>
    <izvorni_sadrzaj> UDRUGA FRIZERSKIH OBRTNIKA, OIB 54150051274, Trg Mažuranića 13, 10000 Zagreb</izvorni_sadrzaj>
    <derivirana_varijabla naziv="DomainObject.Predmet.ProtustrankaFormatedWithAdressOIB_1"> UDRUGA FRIZERSKIH OBRTNIKA, OIB 54150051274, Trg Mažuranića 13, 10000 Zagreb</derivirana_varijabla>
  </DomainObject.Predmet.ProtustrankaFormatedWithAdressOIB>
  <DomainObject.Predmet.ProtustrankaWithAdress>
    <izvorni_sadrzaj>UDRUGA FRIZERSKIH OBRTNIKA Trg Mažuranića 13, 10000 Zagreb</izvorni_sadrzaj>
    <derivirana_varijabla naziv="DomainObject.Predmet.ProtustrankaWithAdress_1">UDRUGA FRIZERSKIH OBRTNIKA Trg Mažuranića 13, 10000 Zagreb</derivirana_varijabla>
  </DomainObject.Predmet.ProtustrankaWithAdress>
  <DomainObject.Predmet.ProtustrankaWithAdressOIB>
    <izvorni_sadrzaj>UDRUGA FRIZERSKIH OBRTNIKA, OIB 54150051274, Trg Mažuranića 13, 10000 Zagreb</izvorni_sadrzaj>
    <derivirana_varijabla naziv="DomainObject.Predmet.ProtustrankaWithAdressOIB_1">UDRUGA FRIZERSKIH OBRTNIKA, OIB 54150051274, Trg Mažuranića 13, 10000 Zagreb</derivirana_varijabla>
  </DomainObject.Predmet.ProtustrankaWithAdressOIB>
  <DomainObject.Predmet.ProtustrankaNazivFormated>
    <izvorni_sadrzaj>UDRUGA FRIZERSKIH OBRTNIKA</izvorni_sadrzaj>
    <derivirana_varijabla naziv="DomainObject.Predmet.ProtustrankaNazivFormated_1">UDRUGA FRIZERSKIH OBRTNIKA</derivirana_varijabla>
  </DomainObject.Predmet.ProtustrankaNazivFormated>
  <DomainObject.Predmet.ProtustrankaNazivFormatedOIB>
    <izvorni_sadrzaj>UDRUGA FRIZERSKIH OBRTNIKA, OIB 54150051274</izvorni_sadrzaj>
    <derivirana_varijabla naziv="DomainObject.Predmet.ProtustrankaNazivFormatedOIB_1">UDRUGA FRIZERSKIH OBRTNIKA, OIB 54150051274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FRIZERSKIH OBRTNIKA</item>
    </izvorni_sadrzaj>
    <derivirana_varijabla naziv="DomainObject.Predmet.ProtuStrankaListFormated_1">
      <item>UDRUGA FRIZERSKIH OBRTNIKA</item>
    </derivirana_varijabla>
  </DomainObject.Predmet.ProtuStrankaListFormated>
  <DomainObject.Predmet.ProtuStrankaListFormatedOIB>
    <izvorni_sadrzaj>
      <item>UDRUGA FRIZERSKIH OBRTNIKA, OIB 54150051274</item>
    </izvorni_sadrzaj>
    <derivirana_varijabla naziv="DomainObject.Predmet.ProtuStrankaListFormatedOIB_1">
      <item>UDRUGA FRIZERSKIH OBRTNIKA, OIB 54150051274</item>
    </derivirana_varijabla>
  </DomainObject.Predmet.ProtuStrankaListFormatedOIB>
  <DomainObject.Predmet.ProtuStrankaListFormatedWithAdress>
    <izvorni_sadrzaj>
      <item>UDRUGA FRIZERSKIH OBRTNIKA, Trg Mažuranića 13, 10000 Zagreb</item>
    </izvorni_sadrzaj>
    <derivirana_varijabla naziv="DomainObject.Predmet.ProtuStrankaListFormatedWithAdress_1">
      <item>UDRUGA FRIZERSKIH OBRTNIKA, Trg Mažuranića 13, 10000 Zagreb</item>
    </derivirana_varijabla>
  </DomainObject.Predmet.ProtuStrankaListFormatedWithAdress>
  <DomainObject.Predmet.ProtuStrankaListFormatedWithAdressOIB>
    <izvorni_sadrzaj>
      <item>UDRUGA FRIZERSKIH OBRTNIKA, OIB 54150051274, Trg Mažuranića 13, 10000 Zagreb</item>
    </izvorni_sadrzaj>
    <derivirana_varijabla naziv="DomainObject.Predmet.ProtuStrankaListFormatedWithAdressOIB_1">
      <item>UDRUGA FRIZERSKIH OBRTNIKA, OIB 54150051274, Trg Mažuranića 13, 10000 Zagreb</item>
    </derivirana_varijabla>
  </DomainObject.Predmet.ProtuStrankaListFormatedWithAdressOIB>
  <DomainObject.Predmet.ProtuStrankaListNazivFormated>
    <izvorni_sadrzaj>
      <item>UDRUGA FRIZERSKIH OBRTNIKA</item>
    </izvorni_sadrzaj>
    <derivirana_varijabla naziv="DomainObject.Predmet.ProtuStrankaListNazivFormated_1">
      <item>UDRUGA FRIZERSKIH OBRTNIKA</item>
    </derivirana_varijabla>
  </DomainObject.Predmet.ProtuStrankaListNazivFormated>
  <DomainObject.Predmet.ProtuStrankaListNazivFormatedOIB>
    <izvorni_sadrzaj>
      <item>UDRUGA FRIZERSKIH OBRTNIKA, OIB 54150051274</item>
    </izvorni_sadrzaj>
    <derivirana_varijabla naziv="DomainObject.Predmet.ProtuStrankaListNazivFormatedOIB_1">
      <item>UDRUGA FRIZERSKIH OBRTNIKA, OIB 54150051274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FRIZERSKIH OBRTNIKA</izvorni_sadrzaj>
    <derivirana_varijabla naziv="DomainObject.Predmet.ProtustrankaIDrugi_1">UDRUGA FRIZERSKIH OBRTNIKA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FRIZERSKIH OBRTNIKA, OIB 54150051274, Trg Mažuranića 13, 10000 Zagreb</izvorni_sadrzaj>
    <derivirana_varijabla naziv="DomainObject.Predmet.ProtustrankaIDrugiAdressOIB_1">UDRUGA FRIZERSKIH OBRTNIKA, OIB 54150051274,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FRIZERSKIH OBRTNIKA</item>
    </izvorni_sadrzaj>
    <derivirana_varijabla naziv="DomainObject.Predmet.SudioniciListNaziv_1">
      <item>FINA Regionalni centar Zagreb</item>
      <item>UDRUGA FRIZERSKIH OBRTNIKA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FRIZERSKIH OBRTNIKA, OIB 54150051274, Trg Mažuranića 13,10000 Zagreb</item>
    </izvorni_sadrzaj>
    <derivirana_varijabla naziv="DomainObject.Predmet.SudioniciListAdressOIB_1">
      <item>FINA Regionalni centar Zagreb, OIB 85821130368, Trg svibanjskih žrtava 1995. 1,10000 Zagreb</item>
      <item>UDRUGA FRIZERSKIH OBRTNIKA, OIB 54150051274,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54150051274</item>
    </izvorni_sadrzaj>
    <derivirana_varijabla naziv="DomainObject.Predmet.SudioniciListNazivOIB_1">
      <item>, OIB 85821130368</item>
      <item>, OIB 54150051274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2600</properties:Characters>
  <properties:Lines>93</properties:Lines>
  <properties:Paragraphs>33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2016-05-12T07:56:00Z</cp:lastPrinted>
  <dcterms:modified xmlns:xsi="http://www.w3.org/2001/XMLSchema-instance" xsi:type="dcterms:W3CDTF">2016-05-12T07:56:00Z</dcterms:modified>
  <cp:revision>32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