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6e835" w14:paraId="4b6e835"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51990" w:rsidP="00551990" w:rsidR="00551990" w:rsidRPr="00551990">
      <w:pPr>
        <w:spacing w:after="0"/>
        <w:jc w:val="center"/>
        <w:rPr>
          <w:rFonts w:cs="Times New Roman" w:eastAsia="Times New Roman"/>
          <w:lang w:eastAsia="hr-HR"/>
        </w:rPr>
      </w:pPr>
      <w:r w:rsidRPr="00551990">
        <w:rPr>
          <w:rFonts w:cs="Times New Roman" w:eastAsia="Times New Roman"/>
          <w:lang w:eastAsia="hr-HR"/>
        </w:rPr>
        <w:t xml:space="preserve">                                                                                                                            St-20/11</w:t>
      </w:r>
    </w:p>
    <w:p w:rsidRDefault="00551990" w:rsidP="00551990" w:rsidR="00551990" w:rsidRPr="00551990">
      <w:pPr>
        <w:spacing w:after="0"/>
        <w:rPr>
          <w:rFonts w:cs="Times New Roman" w:eastAsia="Times New Roman"/>
          <w:lang w:eastAsia="hr-HR"/>
        </w:rPr>
      </w:pPr>
    </w:p>
    <w:p w:rsidRDefault="00551990" w:rsidP="00551990" w:rsidR="00551990" w:rsidRPr="00551990">
      <w:pPr>
        <w:spacing w:after="0"/>
        <w:rPr>
          <w:rFonts w:cs="Times New Roman" w:eastAsia="Times New Roman"/>
          <w:lang w:eastAsia="hr-HR"/>
        </w:rPr>
      </w:pPr>
    </w:p>
    <w:p w:rsidRDefault="00551990" w:rsidP="00551990" w:rsidR="00551990" w:rsidRPr="00551990">
      <w:pPr>
        <w:spacing w:after="0"/>
        <w:rPr>
          <w:rFonts w:cs="Times New Roman" w:eastAsia="Times New Roman"/>
          <w:lang w:eastAsia="hr-HR"/>
        </w:rPr>
      </w:pPr>
    </w:p>
    <w:p w:rsidRDefault="00551990" w:rsidP="00551990" w:rsidR="00551990" w:rsidRPr="00551990">
      <w:pPr>
        <w:spacing w:after="0"/>
        <w:rPr>
          <w:rFonts w:cs="Times New Roman" w:eastAsia="Times New Roman"/>
          <w:lang w:eastAsia="hr-HR"/>
        </w:rPr>
      </w:pPr>
    </w:p>
    <w:p w:rsidRDefault="00551990" w:rsidP="00551990" w:rsidR="00551990" w:rsidRPr="00551990">
      <w:pPr>
        <w:spacing w:after="0"/>
        <w:rPr>
          <w:rFonts w:cs="Times New Roman" w:eastAsia="Times New Roman"/>
          <w:lang w:eastAsia="hr-HR"/>
        </w:rPr>
      </w:pPr>
      <w:r w:rsidRPr="00551990">
        <w:rPr>
          <w:rFonts w:cs="Times New Roman" w:eastAsia="Times New Roman"/>
          <w:lang w:eastAsia="hr-HR"/>
        </w:rPr>
        <w:t>REPUBLIKA HRVATSKA</w:t>
      </w:r>
    </w:p>
    <w:p w:rsidRDefault="00551990" w:rsidP="00551990" w:rsidR="00551990" w:rsidRPr="00551990">
      <w:pPr>
        <w:spacing w:after="0"/>
        <w:rPr>
          <w:rFonts w:cs="Times New Roman" w:eastAsia="Times New Roman"/>
          <w:lang w:eastAsia="hr-HR"/>
        </w:rPr>
      </w:pPr>
      <w:r w:rsidRPr="00551990">
        <w:rPr>
          <w:rFonts w:cs="Times New Roman" w:eastAsia="Times New Roman"/>
          <w:lang w:eastAsia="hr-HR"/>
        </w:rPr>
        <w:t xml:space="preserve">TRGOVAČKI </w:t>
      </w:r>
      <w:smartTag w:element="PersonName" w:uri="urn:schemas-microsoft-com:office:smarttags">
        <w:smartTagPr>
          <w:attr w:val="SUD U" w:name="ProductID"/>
        </w:smartTagPr>
        <w:r w:rsidRPr="00551990">
          <w:rPr>
            <w:rFonts w:cs="Times New Roman" w:eastAsia="Times New Roman"/>
            <w:lang w:eastAsia="hr-HR"/>
          </w:rPr>
          <w:t>SUD U</w:t>
        </w:r>
      </w:smartTag>
      <w:r w:rsidRPr="00551990">
        <w:rPr>
          <w:rFonts w:cs="Times New Roman" w:eastAsia="Times New Roman"/>
          <w:lang w:eastAsia="hr-HR"/>
        </w:rPr>
        <w:t xml:space="preserve"> ZADRU</w:t>
      </w:r>
    </w:p>
    <w:p w:rsidRDefault="00551990" w:rsidP="00551990" w:rsidR="00551990" w:rsidRPr="00551990">
      <w:pPr>
        <w:spacing w:after="0"/>
        <w:rPr>
          <w:rFonts w:cs="Times New Roman" w:eastAsia="Times New Roman"/>
          <w:lang w:eastAsia="hr-HR"/>
        </w:rPr>
      </w:pPr>
      <w:r w:rsidRPr="00551990">
        <w:rPr>
          <w:rFonts w:cs="Times New Roman" w:eastAsia="Times New Roman"/>
          <w:lang w:eastAsia="hr-HR"/>
        </w:rPr>
        <w:t>STALNA SLUŽBA U ŠIBENIKU</w:t>
      </w:r>
      <w:r w:rsidRPr="00551990">
        <w:rPr>
          <w:rFonts w:cs="Times New Roman" w:eastAsia="Times New Roman"/>
          <w:lang w:eastAsia="hr-HR"/>
        </w:rPr>
        <w:tab/>
      </w:r>
      <w:r w:rsidRPr="00551990">
        <w:rPr>
          <w:rFonts w:cs="Times New Roman" w:eastAsia="Times New Roman"/>
          <w:lang w:eastAsia="hr-HR"/>
        </w:rPr>
        <w:tab/>
      </w:r>
      <w:r w:rsidRPr="00551990">
        <w:rPr>
          <w:rFonts w:cs="Times New Roman" w:eastAsia="Times New Roman"/>
          <w:lang w:eastAsia="hr-HR"/>
        </w:rPr>
        <w:tab/>
        <w:t xml:space="preserve">          </w:t>
      </w:r>
    </w:p>
    <w:p w:rsidRDefault="00551990" w:rsidP="00551990" w:rsidR="00551990" w:rsidRPr="00551990">
      <w:pPr>
        <w:spacing w:after="0"/>
        <w:jc w:val="center"/>
        <w:rPr>
          <w:rFonts w:cs="Times New Roman" w:eastAsia="Times New Roman"/>
          <w:lang w:eastAsia="hr-HR"/>
        </w:rPr>
      </w:pPr>
    </w:p>
    <w:p w:rsidRDefault="00551990" w:rsidP="00551990" w:rsidR="00551990" w:rsidRPr="00551990">
      <w:pPr>
        <w:spacing w:after="0"/>
        <w:jc w:val="center"/>
        <w:rPr>
          <w:rFonts w:cs="Times New Roman" w:eastAsia="Times New Roman"/>
          <w:lang w:eastAsia="hr-HR"/>
        </w:rPr>
      </w:pPr>
      <w:r w:rsidRPr="00551990">
        <w:rPr>
          <w:rFonts w:cs="Times New Roman" w:eastAsia="Times New Roman"/>
          <w:lang w:eastAsia="hr-HR"/>
        </w:rPr>
        <w:t>R E P U B L I KA   H R V A T S K A</w:t>
      </w:r>
    </w:p>
    <w:p w:rsidRDefault="00551990" w:rsidP="00551990" w:rsidR="00551990" w:rsidRPr="00551990">
      <w:pPr>
        <w:spacing w:after="0"/>
        <w:jc w:val="center"/>
        <w:rPr>
          <w:rFonts w:cs="Times New Roman" w:eastAsia="Times New Roman"/>
          <w:lang w:eastAsia="hr-HR"/>
        </w:rPr>
      </w:pPr>
    </w:p>
    <w:p w:rsidRDefault="00551990" w:rsidP="00551990" w:rsidR="00551990" w:rsidRPr="00551990">
      <w:pPr>
        <w:spacing w:after="0"/>
        <w:jc w:val="center"/>
        <w:rPr>
          <w:rFonts w:cs="Times New Roman" w:eastAsia="Times New Roman"/>
          <w:lang w:eastAsia="hr-HR"/>
        </w:rPr>
      </w:pPr>
      <w:r w:rsidRPr="00551990">
        <w:rPr>
          <w:rFonts w:cs="Times New Roman" w:eastAsia="Times New Roman"/>
          <w:lang w:eastAsia="hr-HR"/>
        </w:rPr>
        <w:t xml:space="preserve">R J E Š E N J E </w:t>
      </w:r>
    </w:p>
    <w:p w:rsidRDefault="00551990" w:rsidP="00551990" w:rsidR="00551990" w:rsidRPr="00551990">
      <w:pPr>
        <w:spacing w:after="0"/>
        <w:rPr>
          <w:rFonts w:cs="Times New Roman" w:eastAsia="Times New Roman"/>
          <w:lang w:eastAsia="hr-HR"/>
        </w:rPr>
      </w:pPr>
    </w:p>
    <w:p w:rsidRDefault="00551990" w:rsidP="00551990" w:rsidR="00551990" w:rsidRPr="00551990">
      <w:pPr>
        <w:spacing w:after="0"/>
        <w:ind w:firstLine="708"/>
        <w:jc w:val="both"/>
        <w:rPr>
          <w:rFonts w:cs="Times New Roman" w:eastAsia="Times New Roman"/>
          <w:lang w:eastAsia="hr-HR"/>
        </w:rPr>
      </w:pPr>
      <w:r w:rsidRPr="00551990">
        <w:rPr>
          <w:rFonts w:cs="Times New Roman" w:eastAsia="Times New Roman"/>
          <w:lang w:eastAsia="hr-HR"/>
        </w:rPr>
        <w:t>Trgovački sud u Zadru, Stalna služba Šibenik (OIB:39670464653), po sucu ovog suda Tereziji Goreta kao stečajnom sucu, u stečajnom postupku nad dužnikom Stečajna masa Slobodna plovidba d.d., dana 15. ožujka 2017.,</w:t>
      </w:r>
    </w:p>
    <w:p w:rsidRDefault="00551990" w:rsidP="00551990" w:rsidR="00551990" w:rsidRPr="00551990">
      <w:pPr>
        <w:spacing w:after="0"/>
        <w:rPr>
          <w:rFonts w:cs="Times New Roman" w:eastAsia="Times New Roman"/>
          <w:lang w:eastAsia="hr-HR"/>
        </w:rPr>
      </w:pPr>
    </w:p>
    <w:p w:rsidRDefault="00551990" w:rsidP="00551990" w:rsidR="00551990" w:rsidRPr="00551990">
      <w:pPr>
        <w:spacing w:after="0"/>
        <w:jc w:val="center"/>
        <w:rPr>
          <w:rFonts w:cs="Times New Roman" w:eastAsia="Times New Roman"/>
          <w:lang w:eastAsia="hr-HR"/>
        </w:rPr>
      </w:pPr>
      <w:r w:rsidRPr="00551990">
        <w:rPr>
          <w:rFonts w:cs="Times New Roman" w:eastAsia="Times New Roman"/>
          <w:lang w:eastAsia="hr-HR"/>
        </w:rPr>
        <w:t xml:space="preserve"> r i j e š i o   j e</w:t>
      </w:r>
    </w:p>
    <w:p w:rsidRDefault="00551990" w:rsidP="00551990" w:rsidR="00551990" w:rsidRPr="00551990">
      <w:pPr>
        <w:spacing w:after="0"/>
        <w:rPr>
          <w:rFonts w:cs="Times New Roman" w:eastAsia="Times New Roman"/>
          <w:b/>
          <w:lang w:eastAsia="hr-HR"/>
        </w:rPr>
      </w:pPr>
    </w:p>
    <w:p w:rsidRDefault="00551990" w:rsidP="00551990" w:rsidR="00551990" w:rsidRPr="00551990">
      <w:pPr>
        <w:spacing w:after="0"/>
        <w:jc w:val="both"/>
        <w:rPr>
          <w:rFonts w:cs="Times New Roman" w:eastAsia="Times New Roman"/>
          <w:lang w:eastAsia="hr-HR"/>
        </w:rPr>
      </w:pPr>
      <w:r w:rsidRPr="00551990">
        <w:rPr>
          <w:rFonts w:cs="Times New Roman" w:eastAsia="Times New Roman"/>
          <w:b/>
          <w:lang w:eastAsia="hr-HR"/>
        </w:rPr>
        <w:tab/>
      </w:r>
      <w:r w:rsidRPr="00551990">
        <w:rPr>
          <w:rFonts w:cs="Times New Roman" w:eastAsia="Times New Roman"/>
          <w:lang w:eastAsia="hr-HR"/>
        </w:rPr>
        <w:t xml:space="preserve">I Razrješava se upravitelj stečajne mase Edita </w:t>
      </w:r>
      <w:proofErr w:type="spellStart"/>
      <w:r w:rsidRPr="00551990">
        <w:rPr>
          <w:rFonts w:cs="Times New Roman" w:eastAsia="Times New Roman"/>
          <w:lang w:eastAsia="hr-HR"/>
        </w:rPr>
        <w:t>Đurkin</w:t>
      </w:r>
      <w:proofErr w:type="spellEnd"/>
      <w:r w:rsidRPr="00551990">
        <w:rPr>
          <w:rFonts w:cs="Times New Roman" w:eastAsia="Times New Roman"/>
          <w:lang w:eastAsia="hr-HR"/>
        </w:rPr>
        <w:t xml:space="preserve"> iz Osijeka, </w:t>
      </w:r>
      <w:proofErr w:type="spellStart"/>
      <w:r w:rsidRPr="00551990">
        <w:rPr>
          <w:rFonts w:cs="Times New Roman" w:eastAsia="Times New Roman"/>
          <w:lang w:eastAsia="hr-HR"/>
        </w:rPr>
        <w:t>Donjodravska</w:t>
      </w:r>
      <w:proofErr w:type="spellEnd"/>
      <w:r w:rsidRPr="00551990">
        <w:rPr>
          <w:rFonts w:cs="Times New Roman" w:eastAsia="Times New Roman"/>
          <w:lang w:eastAsia="hr-HR"/>
        </w:rPr>
        <w:t xml:space="preserve"> obala 16, OIB 65118926772 na vlastiti zahtjev</w:t>
      </w:r>
    </w:p>
    <w:p w:rsidRDefault="00551990" w:rsidP="00551990" w:rsidR="00551990" w:rsidRPr="00551990">
      <w:pPr>
        <w:spacing w:after="0"/>
        <w:jc w:val="both"/>
        <w:rPr>
          <w:rFonts w:cs="Times New Roman" w:eastAsia="Times New Roman"/>
          <w:lang w:eastAsia="hr-HR"/>
        </w:rPr>
      </w:pPr>
    </w:p>
    <w:p w:rsidRDefault="00551990" w:rsidP="00551990" w:rsidR="00551990" w:rsidRPr="00551990">
      <w:pPr>
        <w:spacing w:after="0"/>
        <w:jc w:val="both"/>
        <w:rPr>
          <w:rFonts w:cs="Times New Roman" w:eastAsia="Times New Roman"/>
          <w:lang w:eastAsia="hr-HR"/>
        </w:rPr>
      </w:pPr>
      <w:r w:rsidRPr="00551990">
        <w:rPr>
          <w:rFonts w:cs="Times New Roman" w:eastAsia="Times New Roman"/>
          <w:lang w:eastAsia="hr-HR"/>
        </w:rPr>
        <w:tab/>
        <w:t>II Novi upravitelj stečajne mase odredit će se novom automatskom dodjelom.</w:t>
      </w:r>
    </w:p>
    <w:p w:rsidRDefault="00551990" w:rsidP="00551990" w:rsidR="00551990" w:rsidRPr="00551990">
      <w:pPr>
        <w:spacing w:after="0"/>
        <w:jc w:val="both"/>
        <w:rPr>
          <w:rFonts w:cs="Times New Roman" w:eastAsia="Times New Roman"/>
          <w:lang w:eastAsia="hr-HR"/>
        </w:rPr>
      </w:pPr>
    </w:p>
    <w:p w:rsidRDefault="00551990" w:rsidP="00551990" w:rsidR="00551990" w:rsidRPr="00551990">
      <w:pPr>
        <w:spacing w:after="0"/>
        <w:ind w:firstLine="708"/>
        <w:jc w:val="both"/>
        <w:rPr>
          <w:rFonts w:cs="Times New Roman" w:eastAsia="Times New Roman"/>
          <w:lang w:eastAsia="hr-HR"/>
        </w:rPr>
      </w:pPr>
      <w:r w:rsidRPr="00551990">
        <w:rPr>
          <w:rFonts w:cs="Times New Roman" w:eastAsia="Times New Roman"/>
          <w:lang w:eastAsia="hr-HR"/>
        </w:rPr>
        <w:tab/>
        <w:t xml:space="preserve">III Novim upraviteljem stečajne mase imenuje se Ivanka </w:t>
      </w:r>
      <w:proofErr w:type="spellStart"/>
      <w:r w:rsidRPr="00551990">
        <w:rPr>
          <w:rFonts w:cs="Times New Roman" w:eastAsia="Times New Roman"/>
          <w:lang w:eastAsia="hr-HR"/>
        </w:rPr>
        <w:t>Bosotina</w:t>
      </w:r>
      <w:proofErr w:type="spellEnd"/>
      <w:r w:rsidRPr="00551990">
        <w:rPr>
          <w:rFonts w:cs="Times New Roman" w:eastAsia="Times New Roman"/>
          <w:lang w:eastAsia="hr-HR"/>
        </w:rPr>
        <w:t xml:space="preserve"> iz Zadra, Hrvatskog sabora 3, OIB 81654623800.</w:t>
      </w:r>
    </w:p>
    <w:p w:rsidRDefault="00551990" w:rsidP="00551990" w:rsidR="00551990" w:rsidRPr="00551990">
      <w:pPr>
        <w:spacing w:after="0"/>
        <w:ind w:firstLine="708"/>
        <w:jc w:val="both"/>
        <w:rPr>
          <w:rFonts w:cs="Times New Roman" w:eastAsia="Times New Roman"/>
          <w:lang w:eastAsia="hr-HR"/>
        </w:rPr>
      </w:pPr>
    </w:p>
    <w:p w:rsidRDefault="00551990" w:rsidP="00551990" w:rsidR="00551990" w:rsidRPr="00551990">
      <w:pPr>
        <w:spacing w:after="0"/>
        <w:jc w:val="both"/>
        <w:rPr>
          <w:rFonts w:cs="Times New Roman" w:eastAsia="Times New Roman"/>
          <w:lang w:eastAsia="hr-HR"/>
        </w:rPr>
      </w:pPr>
    </w:p>
    <w:p w:rsidRDefault="00551990" w:rsidP="00551990" w:rsidR="00551990" w:rsidRPr="00551990">
      <w:pPr>
        <w:spacing w:after="0"/>
        <w:jc w:val="center"/>
        <w:rPr>
          <w:rFonts w:cs="Times New Roman" w:eastAsia="Times New Roman"/>
          <w:lang w:eastAsia="hr-HR"/>
        </w:rPr>
      </w:pPr>
    </w:p>
    <w:p w:rsidRDefault="00551990" w:rsidP="00551990" w:rsidR="00551990" w:rsidRPr="00551990">
      <w:pPr>
        <w:spacing w:after="0"/>
        <w:jc w:val="center"/>
        <w:rPr>
          <w:rFonts w:cs="Times New Roman" w:eastAsia="Times New Roman"/>
          <w:lang w:eastAsia="hr-HR"/>
        </w:rPr>
      </w:pPr>
      <w:r w:rsidRPr="00551990">
        <w:rPr>
          <w:rFonts w:cs="Times New Roman" w:eastAsia="Times New Roman"/>
          <w:lang w:eastAsia="hr-HR"/>
        </w:rPr>
        <w:t>Obrazloženje</w:t>
      </w:r>
    </w:p>
    <w:p w:rsidRDefault="00551990" w:rsidP="00551990" w:rsidR="00551990" w:rsidRPr="00551990">
      <w:pPr>
        <w:spacing w:after="0"/>
        <w:rPr>
          <w:rFonts w:cs="Times New Roman" w:eastAsia="Times New Roman"/>
          <w:lang w:eastAsia="hr-HR"/>
        </w:rPr>
      </w:pPr>
    </w:p>
    <w:p w:rsidRDefault="00551990" w:rsidP="00551990" w:rsidR="00551990" w:rsidRPr="00551990">
      <w:pPr>
        <w:spacing w:after="0"/>
        <w:rPr>
          <w:rFonts w:cs="Times New Roman" w:eastAsia="Times New Roman"/>
          <w:lang w:eastAsia="hr-HR"/>
        </w:rPr>
      </w:pPr>
    </w:p>
    <w:p w:rsidRDefault="00551990" w:rsidP="00551990" w:rsidR="00551990" w:rsidRPr="00551990">
      <w:pPr>
        <w:spacing w:after="0"/>
        <w:jc w:val="both"/>
        <w:rPr>
          <w:rFonts w:cs="Times New Roman" w:eastAsia="Times New Roman"/>
          <w:lang w:eastAsia="hr-HR"/>
        </w:rPr>
      </w:pPr>
      <w:r w:rsidRPr="00551990">
        <w:rPr>
          <w:rFonts w:cs="Times New Roman" w:eastAsia="Times New Roman"/>
          <w:lang w:eastAsia="hr-HR"/>
        </w:rPr>
        <w:tab/>
        <w:t xml:space="preserve">Rješenjem ovog suda imenovana Edita </w:t>
      </w:r>
      <w:proofErr w:type="spellStart"/>
      <w:r w:rsidRPr="00551990">
        <w:rPr>
          <w:rFonts w:cs="Times New Roman" w:eastAsia="Times New Roman"/>
          <w:lang w:eastAsia="hr-HR"/>
        </w:rPr>
        <w:t>Đurkin</w:t>
      </w:r>
      <w:proofErr w:type="spellEnd"/>
      <w:r w:rsidRPr="00551990">
        <w:rPr>
          <w:rFonts w:cs="Times New Roman" w:eastAsia="Times New Roman"/>
          <w:lang w:eastAsia="hr-HR"/>
        </w:rPr>
        <w:t xml:space="preserve"> iz Osijeka, </w:t>
      </w:r>
      <w:proofErr w:type="spellStart"/>
      <w:r w:rsidRPr="00551990">
        <w:rPr>
          <w:rFonts w:cs="Times New Roman" w:eastAsia="Times New Roman"/>
          <w:lang w:eastAsia="hr-HR"/>
        </w:rPr>
        <w:t>Donjodravska</w:t>
      </w:r>
      <w:proofErr w:type="spellEnd"/>
      <w:r w:rsidRPr="00551990">
        <w:rPr>
          <w:rFonts w:cs="Times New Roman" w:eastAsia="Times New Roman"/>
          <w:lang w:eastAsia="hr-HR"/>
        </w:rPr>
        <w:t xml:space="preserve"> obala 16, OIB 65118926772 za upravitelja stečajne mase. </w:t>
      </w:r>
    </w:p>
    <w:p w:rsidRDefault="00551990" w:rsidP="00551990" w:rsidR="00551990" w:rsidRPr="00551990">
      <w:pPr>
        <w:spacing w:after="0"/>
        <w:jc w:val="both"/>
        <w:rPr>
          <w:rFonts w:cs="Times New Roman" w:eastAsia="Times New Roman"/>
          <w:lang w:eastAsia="hr-HR"/>
        </w:rPr>
      </w:pPr>
    </w:p>
    <w:p w:rsidRDefault="00551990" w:rsidP="00551990" w:rsidR="00551990" w:rsidRPr="00551990">
      <w:pPr>
        <w:spacing w:after="0"/>
        <w:ind w:firstLine="708"/>
        <w:jc w:val="both"/>
        <w:rPr>
          <w:rFonts w:cs="Times New Roman" w:eastAsia="Times New Roman"/>
          <w:lang w:eastAsia="hr-HR"/>
        </w:rPr>
      </w:pPr>
      <w:r w:rsidRPr="00551990">
        <w:rPr>
          <w:rFonts w:cs="Times New Roman" w:eastAsia="Times New Roman"/>
          <w:lang w:eastAsia="hr-HR"/>
        </w:rPr>
        <w:t>Dana 06. Veljače 2017 godine imenovana je zatražila da je se razriješi bog prezauzetosti s ostalim predmetima.</w:t>
      </w:r>
    </w:p>
    <w:p w:rsidRDefault="00551990" w:rsidP="00551990" w:rsidR="00551990" w:rsidRPr="00551990">
      <w:pPr>
        <w:spacing w:after="0"/>
        <w:jc w:val="both"/>
        <w:rPr>
          <w:rFonts w:cs="Times New Roman" w:eastAsia="Times New Roman"/>
          <w:lang w:eastAsia="hr-HR"/>
        </w:rPr>
      </w:pPr>
      <w:r w:rsidRPr="00551990">
        <w:rPr>
          <w:rFonts w:cs="Times New Roman" w:eastAsia="Times New Roman"/>
          <w:lang w:eastAsia="hr-HR"/>
        </w:rPr>
        <w:tab/>
        <w:t xml:space="preserve"> </w:t>
      </w:r>
    </w:p>
    <w:p w:rsidRDefault="00551990" w:rsidP="00551990" w:rsidR="00551990" w:rsidRPr="00551990">
      <w:pPr>
        <w:spacing w:after="0"/>
        <w:ind w:firstLine="708"/>
        <w:jc w:val="both"/>
        <w:rPr>
          <w:rFonts w:cs="Times New Roman" w:eastAsia="Times New Roman"/>
          <w:lang w:eastAsia="hr-HR"/>
        </w:rPr>
      </w:pPr>
      <w:r w:rsidRPr="00551990">
        <w:rPr>
          <w:rFonts w:cs="Times New Roman" w:eastAsia="Times New Roman"/>
          <w:lang w:eastAsia="hr-HR"/>
        </w:rPr>
        <w:t xml:space="preserve">Novom automatskom dodjelom za upravitelja stečajne mase dužnika imenovana je Ivanka </w:t>
      </w:r>
      <w:proofErr w:type="spellStart"/>
      <w:r w:rsidRPr="00551990">
        <w:rPr>
          <w:rFonts w:cs="Times New Roman" w:eastAsia="Times New Roman"/>
          <w:lang w:eastAsia="hr-HR"/>
        </w:rPr>
        <w:t>Bosotina</w:t>
      </w:r>
      <w:proofErr w:type="spellEnd"/>
      <w:r w:rsidRPr="00551990">
        <w:rPr>
          <w:rFonts w:cs="Times New Roman" w:eastAsia="Times New Roman"/>
          <w:lang w:eastAsia="hr-HR"/>
        </w:rPr>
        <w:t xml:space="preserve"> iz Zadra, Hrvatskog sabora 3, OIB 81654623800.</w:t>
      </w:r>
    </w:p>
    <w:p w:rsidRDefault="00551990" w:rsidP="00551990" w:rsidR="00551990" w:rsidRPr="00551990">
      <w:pPr>
        <w:spacing w:after="0"/>
        <w:ind w:firstLine="708"/>
        <w:jc w:val="both"/>
        <w:rPr>
          <w:rFonts w:cs="Times New Roman" w:eastAsia="Times New Roman"/>
          <w:lang w:eastAsia="hr-HR"/>
        </w:rPr>
      </w:pPr>
    </w:p>
    <w:p w:rsidRDefault="00551990" w:rsidP="00551990" w:rsidR="00551990" w:rsidRPr="00551990">
      <w:pPr>
        <w:spacing w:after="0"/>
        <w:ind w:firstLine="708"/>
        <w:jc w:val="both"/>
        <w:rPr>
          <w:rFonts w:cs="Times New Roman" w:eastAsia="Times New Roman"/>
          <w:lang w:eastAsia="hr-HR"/>
        </w:rPr>
      </w:pPr>
      <w:r w:rsidRPr="00551990">
        <w:rPr>
          <w:rFonts w:cs="Times New Roman" w:eastAsia="Times New Roman"/>
          <w:lang w:eastAsia="hr-HR"/>
        </w:rPr>
        <w:t>Slijedom navedenog, temeljem čl.  91. Stečajnog zakona (Narodne novine 71/15) valjalo je riješiti kao u izreci.</w:t>
      </w:r>
    </w:p>
    <w:p w:rsidRDefault="00551990" w:rsidP="00551990" w:rsidR="00551990" w:rsidRPr="00551990">
      <w:pPr>
        <w:spacing w:after="0"/>
        <w:ind w:firstLine="708"/>
        <w:jc w:val="center"/>
        <w:rPr>
          <w:rFonts w:cs="Times New Roman" w:eastAsia="Times New Roman"/>
          <w:lang w:eastAsia="hr-HR"/>
        </w:rPr>
      </w:pPr>
    </w:p>
    <w:p w:rsidRDefault="00551990" w:rsidP="00551990" w:rsidR="00551990" w:rsidRPr="00551990">
      <w:pPr>
        <w:spacing w:after="0"/>
        <w:ind w:firstLine="708"/>
        <w:jc w:val="center"/>
        <w:rPr>
          <w:rFonts w:cs="Times New Roman" w:eastAsia="Times New Roman"/>
          <w:lang w:eastAsia="hr-HR"/>
        </w:rPr>
      </w:pPr>
      <w:r w:rsidRPr="00551990">
        <w:rPr>
          <w:rFonts w:cs="Times New Roman" w:eastAsia="Times New Roman"/>
          <w:lang w:eastAsia="hr-HR"/>
        </w:rPr>
        <w:t xml:space="preserve">U Šibeniku, 15. ožujka 2017. godine. </w:t>
      </w:r>
    </w:p>
    <w:p w:rsidRDefault="00551990" w:rsidP="00551990" w:rsidR="00551990" w:rsidRPr="00551990">
      <w:pPr>
        <w:spacing w:after="0"/>
        <w:jc w:val="right"/>
        <w:rPr>
          <w:rFonts w:cs="Times New Roman" w:eastAsia="Times New Roman"/>
          <w:lang w:eastAsia="hr-HR"/>
        </w:rPr>
      </w:pPr>
      <w:r w:rsidRPr="00551990">
        <w:rPr>
          <w:rFonts w:cs="Times New Roman" w:eastAsia="Times New Roman"/>
          <w:lang w:eastAsia="hr-HR"/>
        </w:rPr>
        <w:lastRenderedPageBreak/>
        <w:t>Stečajni sudac:</w:t>
      </w:r>
    </w:p>
    <w:p w:rsidRDefault="00551990" w:rsidP="00551990" w:rsidR="00551990" w:rsidRPr="00551990">
      <w:pPr>
        <w:spacing w:after="0"/>
        <w:jc w:val="right"/>
        <w:rPr>
          <w:rFonts w:cs="Times New Roman" w:eastAsia="Times New Roman"/>
          <w:lang w:eastAsia="hr-HR"/>
        </w:rPr>
      </w:pPr>
    </w:p>
    <w:p w:rsidRDefault="00551990" w:rsidP="00551990" w:rsidR="00551990" w:rsidRPr="00551990">
      <w:pPr>
        <w:spacing w:after="0"/>
        <w:jc w:val="right"/>
        <w:rPr>
          <w:rFonts w:cs="Times New Roman" w:eastAsia="Times New Roman"/>
          <w:lang w:eastAsia="hr-HR"/>
        </w:rPr>
      </w:pPr>
      <w:r w:rsidRPr="00551990">
        <w:rPr>
          <w:rFonts w:cs="Times New Roman" w:eastAsia="Times New Roman"/>
          <w:lang w:eastAsia="hr-HR"/>
        </w:rPr>
        <w:t>Terezija Goreta</w:t>
      </w:r>
    </w:p>
    <w:p w:rsidRDefault="00551990" w:rsidP="00551990" w:rsidR="00551990" w:rsidRPr="00551990">
      <w:pPr>
        <w:spacing w:after="0"/>
        <w:jc w:val="right"/>
        <w:rPr>
          <w:rFonts w:cs="Times New Roman" w:eastAsia="Times New Roman"/>
          <w:lang w:eastAsia="hr-HR"/>
        </w:rPr>
      </w:pPr>
    </w:p>
    <w:p w:rsidRDefault="00551990" w:rsidP="00551990" w:rsidR="00551990" w:rsidRPr="00551990">
      <w:pPr>
        <w:numPr>
          <w:ilvl w:val="0"/>
          <w:numId w:val="47"/>
        </w:numPr>
        <w:spacing w:after="0"/>
        <w:contextualSpacing/>
        <w:jc w:val="both"/>
        <w:rPr>
          <w:rFonts w:cs="Times New Roman" w:eastAsia="Times New Roman"/>
          <w:lang w:eastAsia="hr-HR"/>
        </w:rPr>
      </w:pPr>
      <w:r w:rsidRPr="00551990">
        <w:rPr>
          <w:rFonts w:cs="Times New Roman" w:eastAsia="Times New Roman"/>
          <w:lang w:eastAsia="hr-HR"/>
        </w:rPr>
        <w:t>2 -                                                9 St-20/11</w:t>
      </w:r>
    </w:p>
    <w:p w:rsidRDefault="00551990" w:rsidP="00551990" w:rsidR="00551990" w:rsidRPr="00551990">
      <w:pPr>
        <w:spacing w:after="0"/>
        <w:jc w:val="both"/>
        <w:rPr>
          <w:rFonts w:cs="Times New Roman" w:eastAsia="Times New Roman"/>
          <w:lang w:eastAsia="hr-HR"/>
        </w:rPr>
      </w:pPr>
    </w:p>
    <w:p w:rsidRDefault="00551990" w:rsidP="00551990" w:rsidR="00551990" w:rsidRPr="00551990">
      <w:pPr>
        <w:spacing w:after="0"/>
        <w:jc w:val="both"/>
        <w:rPr>
          <w:rFonts w:cs="Times New Roman" w:eastAsia="Times New Roman"/>
          <w:lang w:eastAsia="hr-HR"/>
        </w:rPr>
      </w:pPr>
    </w:p>
    <w:p w:rsidRDefault="00551990" w:rsidP="00551990" w:rsidR="00551990" w:rsidRPr="00551990">
      <w:pPr>
        <w:spacing w:after="0"/>
        <w:jc w:val="both"/>
        <w:rPr>
          <w:rFonts w:cs="Times New Roman" w:eastAsia="Times New Roman"/>
          <w:lang w:eastAsia="hr-HR"/>
        </w:rPr>
      </w:pPr>
    </w:p>
    <w:p w:rsidRDefault="00551990" w:rsidP="00551990" w:rsidR="00551990" w:rsidRPr="00551990">
      <w:pPr>
        <w:spacing w:after="0"/>
        <w:jc w:val="both"/>
        <w:rPr>
          <w:rFonts w:cs="Times New Roman" w:eastAsia="Times New Roman"/>
          <w:lang w:eastAsia="hr-HR"/>
        </w:rPr>
      </w:pPr>
      <w:r w:rsidRPr="00551990">
        <w:rPr>
          <w:rFonts w:cs="Times New Roman" w:eastAsia="Times New Roman"/>
          <w:lang w:eastAsia="hr-HR"/>
        </w:rPr>
        <w:t>POUKA O PRAVNOM LIJEKU:</w:t>
      </w:r>
    </w:p>
    <w:p w:rsidRDefault="00551990" w:rsidP="00551990" w:rsidR="00551990" w:rsidRPr="00551990">
      <w:pPr>
        <w:spacing w:after="0"/>
        <w:jc w:val="both"/>
        <w:rPr>
          <w:rFonts w:cs="Times New Roman" w:eastAsia="Times New Roman"/>
          <w:lang w:eastAsia="hr-HR"/>
        </w:rPr>
      </w:pPr>
    </w:p>
    <w:p w:rsidRDefault="00551990" w:rsidP="00551990" w:rsidR="00551990" w:rsidRPr="00551990">
      <w:pPr>
        <w:spacing w:after="0"/>
        <w:ind w:firstLine="708"/>
        <w:jc w:val="both"/>
        <w:rPr>
          <w:rFonts w:cs="Times New Roman" w:eastAsia="Times New Roman"/>
          <w:lang w:eastAsia="hr-HR"/>
        </w:rPr>
      </w:pPr>
      <w:r w:rsidRPr="00551990">
        <w:rPr>
          <w:rFonts w:cs="Times New Roman" w:eastAsia="Times New Roman"/>
          <w:lang w:eastAsia="hr-HR"/>
        </w:rPr>
        <w:t>Protiv ovog rješenja dozvoljena je žalba Visokom trgovačkom sudu Republike Hrvatske u Zagrebu.</w:t>
      </w:r>
    </w:p>
    <w:p w:rsidRDefault="00551990" w:rsidP="00551990" w:rsidR="00551990" w:rsidRPr="00551990">
      <w:pPr>
        <w:spacing w:after="0"/>
        <w:jc w:val="both"/>
        <w:rPr>
          <w:rFonts w:cs="Times New Roman" w:eastAsia="Times New Roman"/>
          <w:lang w:eastAsia="hr-HR"/>
        </w:rPr>
      </w:pPr>
      <w:r w:rsidRPr="00551990">
        <w:rPr>
          <w:rFonts w:cs="Times New Roman" w:eastAsia="Times New Roman"/>
          <w:lang w:eastAsia="hr-HR"/>
        </w:rPr>
        <w:tab/>
        <w:t>Žalba se podnosi ovom sudu, u 3 primjerka, a u roku od 8 dana od dana dostave ovjerenog prijepisa rješenja.</w:t>
      </w:r>
    </w:p>
    <w:p w:rsidRDefault="00551990" w:rsidP="00551990" w:rsidR="00551990" w:rsidRPr="00551990">
      <w:pPr>
        <w:spacing w:after="0"/>
        <w:ind w:firstLine="705"/>
        <w:jc w:val="both"/>
        <w:rPr>
          <w:rFonts w:cs="Times New Roman" w:eastAsia="Times New Roman"/>
          <w:lang w:eastAsia="hr-HR"/>
        </w:rPr>
      </w:pPr>
    </w:p>
    <w:p w:rsidRDefault="00551990" w:rsidP="00551990" w:rsidR="00551990" w:rsidRPr="00551990">
      <w:pPr>
        <w:spacing w:after="0"/>
        <w:ind w:firstLine="705"/>
        <w:jc w:val="both"/>
        <w:rPr>
          <w:rFonts w:cs="Times New Roman" w:eastAsia="Times New Roman"/>
          <w:lang w:eastAsia="hr-HR"/>
        </w:rPr>
      </w:pPr>
    </w:p>
    <w:p w:rsidRDefault="00551990" w:rsidP="00551990" w:rsidR="00551990" w:rsidRPr="00551990">
      <w:pPr>
        <w:spacing w:after="0"/>
        <w:ind w:hanging="705" w:left="705"/>
        <w:rPr>
          <w:rFonts w:cs="Times New Roman" w:eastAsia="Times New Roman"/>
          <w:color w:val="000000"/>
          <w:lang w:eastAsia="hr-HR"/>
        </w:rPr>
      </w:pPr>
      <w:r w:rsidRPr="00551990">
        <w:rPr>
          <w:rFonts w:cs="Times New Roman" w:eastAsia="Times New Roman"/>
          <w:color w:val="000000"/>
          <w:lang w:eastAsia="hr-HR"/>
        </w:rPr>
        <w:t>DNA:</w:t>
      </w:r>
    </w:p>
    <w:p w:rsidRDefault="00551990" w:rsidP="00551990" w:rsidR="00551990" w:rsidRPr="00551990">
      <w:pPr>
        <w:numPr>
          <w:ilvl w:val="0"/>
          <w:numId w:val="48"/>
        </w:numPr>
        <w:spacing w:after="0"/>
        <w:jc w:val="both"/>
        <w:rPr>
          <w:rFonts w:cs="Times New Roman" w:eastAsia="Times New Roman"/>
          <w:lang w:eastAsia="hr-HR"/>
        </w:rPr>
      </w:pPr>
      <w:r w:rsidRPr="00551990">
        <w:rPr>
          <w:rFonts w:cs="Times New Roman" w:eastAsia="Times New Roman"/>
          <w:lang w:eastAsia="hr-HR"/>
        </w:rPr>
        <w:t xml:space="preserve">Edita </w:t>
      </w:r>
      <w:proofErr w:type="spellStart"/>
      <w:r w:rsidRPr="00551990">
        <w:rPr>
          <w:rFonts w:cs="Times New Roman" w:eastAsia="Times New Roman"/>
          <w:lang w:eastAsia="hr-HR"/>
        </w:rPr>
        <w:t>Đurkin</w:t>
      </w:r>
      <w:proofErr w:type="spellEnd"/>
      <w:r w:rsidRPr="00551990">
        <w:rPr>
          <w:rFonts w:cs="Times New Roman" w:eastAsia="Times New Roman"/>
          <w:lang w:eastAsia="hr-HR"/>
        </w:rPr>
        <w:t xml:space="preserve"> iz Osijeka, </w:t>
      </w:r>
      <w:proofErr w:type="spellStart"/>
      <w:r w:rsidRPr="00551990">
        <w:rPr>
          <w:rFonts w:cs="Times New Roman" w:eastAsia="Times New Roman"/>
          <w:lang w:eastAsia="hr-HR"/>
        </w:rPr>
        <w:t>Donjodravska</w:t>
      </w:r>
      <w:proofErr w:type="spellEnd"/>
      <w:r w:rsidRPr="00551990">
        <w:rPr>
          <w:rFonts w:cs="Times New Roman" w:eastAsia="Times New Roman"/>
          <w:lang w:eastAsia="hr-HR"/>
        </w:rPr>
        <w:t xml:space="preserve"> obala 16, OIB 65118926772</w:t>
      </w:r>
    </w:p>
    <w:p w:rsidRDefault="00551990" w:rsidP="00551990" w:rsidR="00551990" w:rsidRPr="00551990">
      <w:pPr>
        <w:numPr>
          <w:ilvl w:val="0"/>
          <w:numId w:val="48"/>
        </w:numPr>
        <w:spacing w:after="0"/>
        <w:contextualSpacing/>
        <w:jc w:val="both"/>
        <w:rPr>
          <w:rFonts w:cs="Times New Roman" w:eastAsia="Times New Roman"/>
          <w:lang w:eastAsia="hr-HR"/>
        </w:rPr>
      </w:pPr>
      <w:r w:rsidRPr="00551990">
        <w:rPr>
          <w:rFonts w:cs="Times New Roman" w:eastAsia="Times New Roman"/>
          <w:lang w:eastAsia="hr-HR"/>
        </w:rPr>
        <w:t xml:space="preserve">Ivanka </w:t>
      </w:r>
      <w:proofErr w:type="spellStart"/>
      <w:r w:rsidRPr="00551990">
        <w:rPr>
          <w:rFonts w:cs="Times New Roman" w:eastAsia="Times New Roman"/>
          <w:lang w:eastAsia="hr-HR"/>
        </w:rPr>
        <w:t>Bosotina</w:t>
      </w:r>
      <w:proofErr w:type="spellEnd"/>
      <w:r w:rsidRPr="00551990">
        <w:rPr>
          <w:rFonts w:cs="Times New Roman" w:eastAsia="Times New Roman"/>
          <w:lang w:eastAsia="hr-HR"/>
        </w:rPr>
        <w:t xml:space="preserve"> iz Zadra, Hrvatskog sabora 3, OIB 81654623800.</w:t>
      </w:r>
    </w:p>
    <w:p w:rsidRDefault="00551990" w:rsidP="00551990" w:rsidR="00551990" w:rsidRPr="00551990">
      <w:pPr>
        <w:numPr>
          <w:ilvl w:val="0"/>
          <w:numId w:val="48"/>
        </w:numPr>
        <w:spacing w:after="0"/>
        <w:jc w:val="both"/>
        <w:rPr>
          <w:rFonts w:cs="Times New Roman" w:eastAsia="Times New Roman"/>
          <w:lang w:eastAsia="hr-HR"/>
        </w:rPr>
      </w:pPr>
      <w:r w:rsidRPr="00551990">
        <w:rPr>
          <w:rFonts w:cs="Times New Roman" w:eastAsia="Times New Roman"/>
          <w:color w:val="000000"/>
          <w:lang w:eastAsia="hr-HR"/>
        </w:rPr>
        <w:t>E-oglasna ploča</w:t>
      </w:r>
    </w:p>
    <w:p w:rsidRDefault="00551990" w:rsidP="00551990" w:rsidR="00551990" w:rsidRPr="00551990">
      <w:pPr>
        <w:numPr>
          <w:ilvl w:val="0"/>
          <w:numId w:val="48"/>
        </w:numPr>
        <w:spacing w:after="0"/>
        <w:jc w:val="both"/>
        <w:rPr>
          <w:rFonts w:cs="Times New Roman" w:eastAsia="Times New Roman"/>
          <w:lang w:eastAsia="hr-HR"/>
        </w:rPr>
      </w:pPr>
      <w:r w:rsidRPr="00551990">
        <w:rPr>
          <w:rFonts w:cs="Times New Roman" w:eastAsia="Times New Roman"/>
          <w:color w:val="000000"/>
          <w:lang w:eastAsia="hr-HR"/>
        </w:rPr>
        <w:t>Sudski registar</w:t>
      </w:r>
    </w:p>
    <w:p w:rsidRDefault="00551990" w:rsidP="00551990" w:rsidR="00551990" w:rsidRPr="00551990">
      <w:pPr>
        <w:spacing w:after="0"/>
        <w:jc w:val="both"/>
        <w:rPr>
          <w:rFonts w:cs="Times New Roman" w:eastAsia="Times New Roman"/>
          <w:lang w:eastAsia="hr-HR"/>
        </w:rPr>
      </w:pPr>
    </w:p>
    <w:p w:rsidRDefault="00551990" w:rsidP="00551990" w:rsidR="00551990" w:rsidRPr="00551990">
      <w:pPr>
        <w:spacing w:after="0"/>
        <w:rPr>
          <w:rFonts w:cs="Times New Roman" w:eastAsia="Times New Roman"/>
          <w:lang w:eastAsia="hr-HR"/>
        </w:rPr>
      </w:pPr>
    </w:p>
    <w:p w:rsidRDefault="00551990" w:rsidP="00551990" w:rsidR="00551990" w:rsidRPr="00551990">
      <w:pPr>
        <w:spacing w:after="0"/>
        <w:rPr>
          <w:rFonts w:cs="Times New Roman" w:eastAsia="Times New Roman"/>
          <w:lang w:eastAsia="hr-HR"/>
        </w:rPr>
      </w:pPr>
    </w:p>
    <w:p w:rsidRDefault="00551990" w:rsidP="00551990" w:rsidR="00551990" w:rsidRPr="00551990">
      <w:pPr>
        <w:spacing w:after="0"/>
        <w:rPr>
          <w:rFonts w:cs="Times New Roman" w:eastAsia="Times New Roman"/>
          <w:lang w:eastAsia="hr-HR"/>
        </w:rPr>
      </w:pPr>
    </w:p>
    <w:p w:rsidRDefault="00551990" w:rsidP="00551990" w:rsidR="00551990" w:rsidRPr="00551990">
      <w:pPr>
        <w:spacing w:after="0"/>
        <w:rPr>
          <w:rFonts w:cs="Times New Roman" w:eastAsia="Times New Roman"/>
          <w:lang w:eastAsia="hr-HR"/>
        </w:rPr>
      </w:pPr>
    </w:p>
    <w:p w:rsidRDefault="00551990" w:rsidP="00551990" w:rsidR="00551990" w:rsidRPr="00551990">
      <w:pPr>
        <w:spacing w:after="0"/>
        <w:rPr>
          <w:rFonts w:cs="Times New Roman" w:eastAsia="Times New Roman"/>
          <w:lang w:eastAsia="hr-HR"/>
        </w:rPr>
      </w:pPr>
    </w:p>
    <w:p w:rsidRDefault="00551990" w:rsidP="00551990" w:rsidR="00551990" w:rsidRPr="00551990">
      <w:pPr>
        <w:spacing w:after="0"/>
        <w:rPr>
          <w:rFonts w:cs="Times New Roman" w:eastAsia="Times New Roman"/>
          <w:lang w:eastAsia="hr-HR"/>
        </w:rPr>
      </w:pPr>
    </w:p>
    <w:p w:rsidRDefault="00551990" w:rsidP="00551990" w:rsidR="00551990" w:rsidRPr="00551990">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2826C60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4CD16A9"/>
    <w:multiLevelType w:val="hybridMultilevel"/>
    <w:tmpl w:val="73D4FA0E"/>
    <w:lvl w:tplc="C27803C8" w:ilvl="0">
      <w:numFmt w:val="bullet"/>
      <w:lvlText w:val="-"/>
      <w:lvlJc w:val="left"/>
      <w:pPr>
        <w:ind w:hanging="360" w:left="4605"/>
      </w:pPr>
      <w:rPr>
        <w:rFonts w:cs="Times New Roman" w:eastAsia="Times New Roman" w:hAnsi="Times New Roman" w:ascii="Times New Roman" w:hint="default"/>
      </w:rPr>
    </w:lvl>
    <w:lvl w:tplc="041A0003" w:ilvl="1">
      <w:start w:val="1"/>
      <w:numFmt w:val="bullet"/>
      <w:lvlText w:val="o"/>
      <w:lvlJc w:val="left"/>
      <w:pPr>
        <w:ind w:hanging="360" w:left="5325"/>
      </w:pPr>
      <w:rPr>
        <w:rFonts w:cs="Courier New" w:hAnsi="Courier New" w:ascii="Courier New" w:hint="default"/>
      </w:rPr>
    </w:lvl>
    <w:lvl w:tplc="041A0005" w:ilvl="2">
      <w:start w:val="1"/>
      <w:numFmt w:val="bullet"/>
      <w:lvlText w:val=""/>
      <w:lvlJc w:val="left"/>
      <w:pPr>
        <w:ind w:hanging="360" w:left="6045"/>
      </w:pPr>
      <w:rPr>
        <w:rFonts w:hAnsi="Wingdings" w:ascii="Wingdings" w:hint="default"/>
      </w:rPr>
    </w:lvl>
    <w:lvl w:tplc="041A0001" w:ilvl="3">
      <w:start w:val="1"/>
      <w:numFmt w:val="bullet"/>
      <w:lvlText w:val=""/>
      <w:lvlJc w:val="left"/>
      <w:pPr>
        <w:ind w:hanging="360" w:left="6765"/>
      </w:pPr>
      <w:rPr>
        <w:rFonts w:hAnsi="Symbol" w:ascii="Symbol" w:hint="default"/>
      </w:rPr>
    </w:lvl>
    <w:lvl w:tplc="041A0003" w:ilvl="4">
      <w:start w:val="1"/>
      <w:numFmt w:val="bullet"/>
      <w:lvlText w:val="o"/>
      <w:lvlJc w:val="left"/>
      <w:pPr>
        <w:ind w:hanging="360" w:left="7485"/>
      </w:pPr>
      <w:rPr>
        <w:rFonts w:cs="Courier New" w:hAnsi="Courier New" w:ascii="Courier New" w:hint="default"/>
      </w:rPr>
    </w:lvl>
    <w:lvl w:tplc="041A0005" w:ilvl="5">
      <w:start w:val="1"/>
      <w:numFmt w:val="bullet"/>
      <w:lvlText w:val=""/>
      <w:lvlJc w:val="left"/>
      <w:pPr>
        <w:ind w:hanging="360" w:left="8205"/>
      </w:pPr>
      <w:rPr>
        <w:rFonts w:hAnsi="Wingdings" w:ascii="Wingdings" w:hint="default"/>
      </w:rPr>
    </w:lvl>
    <w:lvl w:tplc="041A0001" w:ilvl="6">
      <w:start w:val="1"/>
      <w:numFmt w:val="bullet"/>
      <w:lvlText w:val=""/>
      <w:lvlJc w:val="left"/>
      <w:pPr>
        <w:ind w:hanging="360" w:left="8925"/>
      </w:pPr>
      <w:rPr>
        <w:rFonts w:hAnsi="Symbol" w:ascii="Symbol" w:hint="default"/>
      </w:rPr>
    </w:lvl>
    <w:lvl w:tplc="041A0003" w:ilvl="7">
      <w:start w:val="1"/>
      <w:numFmt w:val="bullet"/>
      <w:lvlText w:val="o"/>
      <w:lvlJc w:val="left"/>
      <w:pPr>
        <w:ind w:hanging="360" w:left="9645"/>
      </w:pPr>
      <w:rPr>
        <w:rFonts w:cs="Courier New" w:hAnsi="Courier New" w:ascii="Courier New" w:hint="default"/>
      </w:rPr>
    </w:lvl>
    <w:lvl w:tplc="041A0005" w:ilvl="8">
      <w:start w:val="1"/>
      <w:numFmt w:val="bullet"/>
      <w:lvlText w:val=""/>
      <w:lvlJc w:val="left"/>
      <w:pPr>
        <w:ind w:hanging="360" w:left="10365"/>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34"/>
    <w:lvlOverride w:ilvl="0"/>
    <w:lvlOverride w:ilvl="1"/>
    <w:lvlOverride w:ilvl="2"/>
    <w:lvlOverride w:ilvl="3"/>
    <w:lvlOverride w:ilvl="4"/>
    <w:lvlOverride w:ilvl="5"/>
    <w:lvlOverride w:ilvl="6"/>
    <w:lvlOverride w:ilvl="7"/>
    <w:lvlOverride w:ilvl="8"/>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990"/>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20024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St-20/2011-107</izvorni_sadrzaj>
    <derivirana_varijabla naziv="DomainObject.Oznaka_1">St-20/2011-107</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4. travnja 2016.</izvorni_sadrzaj>
    <derivirana_varijabla naziv="DomainObject.Predmet.DatumArhiviranja_1">4. travnja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studenog 2015.</izvorni_sadrzaj>
    <derivirana_varijabla naziv="DomainObject.Predmet.DatumRjesavanja_1">24. studenog 2015.</derivirana_varijabla>
  </DomainObject.Predmet.DatumRjesavanja>
  <DomainObject.Predmet.DatumRokaCuvanja>
    <izvorni_sadrzaj>11. prosinca 2025.</izvorni_sadrzaj>
    <derivirana_varijabla naziv="DomainObject.Predmet.DatumRokaCuvanja_1">11. prosinca 2025.</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4. travnja 2016.</izvorni_sadrzaj>
    <derivirana_varijabla naziv="DomainObject.Predmet.DatumZatvaranja_1">4. travnja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hr.ibm.icms.common.model.sluzbeneosobe.Referada@20a220a2[id=1000000397, dbStatus=null, naziv=Referada 9, oznaka=null, sudac=null] &lt;-hr.ibm.icms.common.model.sluzbeneosobe.Referada@20a220a2[status dodjele: =false]</izvorni_sadrzaj>
    <derivirana_varijabla naziv="DomainObject.Predmet.MjestoCuvanja_1">hr.ibm.icms.common.model.sluzbeneosobe.Referada@20a220a2[id=1000000397, dbStatus=null, naziv=Referada 9, oznaka=null, sudac=null] &lt;-hr.ibm.icms.common.model.sluzbeneosobe.Referada@20a220a2[status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spis ima 7. svezaka i 2 svezka TSST</izvorni_sadrzaj>
    <derivirana_varijabla naziv="DomainObject.Predmet.Opis_1">- spis ima 7. svezaka i 2 svezka TSST</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St-20/2011</izvorni_sadrzaj>
    <derivirana_varijabla naziv="DomainObject.Predmet.OznakaBroj_1">St-20/2011</derivirana_varijabla>
  </DomainObject.Predmet.OznakaBroj>
  <DomainObject.Predmet.OznakaBrojOptuznogAkta>
    <izvorni_sadrzaj/>
    <derivirana_varijabla naziv="DomainObject.Predmet.OznakaBrojOptuznogAkta_1"/>
  </DomainObject.Predmet.OznakaBrojOptuznogAkta>
  <DomainObject.Predmet.PredmetRijesio.Ime>
    <izvorni_sadrzaj>Joško</izvorni_sadrzaj>
    <derivirana_varijabla naziv="DomainObject.Predmet.PredmetRijesio.Ime_1">Joško</derivirana_varijabla>
  </DomainObject.Predmet.PredmetRijesio.Ime>
  <DomainObject.Predmet.PredmetRijesio.Oib>
    <izvorni_sadrzaj>41116380649</izvorni_sadrzaj>
    <derivirana_varijabla naziv="DomainObject.Predmet.PredmetRijesio.Oib_1">41116380649</derivirana_varijabla>
  </DomainObject.Predmet.PredmetRijesio.Oib>
  <DomainObject.Predmet.PredmetRijesio.Prezime>
    <izvorni_sadrzaj>Livaković</izvorni_sadrzaj>
    <derivirana_varijabla naziv="DomainObject.Predmet.PredmetRijesio.Prezime_1">Livaković</derivirana_varijabla>
  </DomainObject.Predmet.PredmetRijesio.Prezime>
  <DomainObject.Predmet.PrimjedbaSuca>
    <izvorni_sadrzaj>a/a
- uvid 09.3.17.</izvorni_sadrzaj>
    <derivirana_varijabla naziv="DomainObject.Predmet.PrimjedbaSuca_1">a/a
- uvid 09.3.17.</derivirana_varijabla>
  </DomainObject.Predmet.PrimjedbaSuca>
  <DomainObject.Predmet.PrimjedbaUpisnicara>
    <izvorni_sadrzaj/>
    <derivirana_varijabla naziv="DomainObject.Predmet.PrimjedbaUpisnicara_1"/>
  </DomainObject.Predmet.PrimjedbaUpisnicara>
  <DomainObject.Predmet.ProtustrankaFormated>
    <izvorni_sadrzaj>  SLOBODNA PLOVIDBA d.d. - u stečaju</izvorni_sadrzaj>
    <derivirana_varijabla naziv="DomainObject.Predmet.ProtustrankaFormated_1">  SLOBODNA PLOVIDBA d.d. - u stečaju</derivirana_varijabla>
  </DomainObject.Predmet.ProtustrankaFormated>
  <DomainObject.Predmet.ProtustrankaFormatedOIB>
    <izvorni_sadrzaj>  SLOBODNA PLOVIDBA d.d. - u stečaju, OIB 38793420300</izvorni_sadrzaj>
    <derivirana_varijabla naziv="DomainObject.Predmet.ProtustrankaFormatedOIB_1">  SLOBODNA PLOVIDBA d.d. - u stečaju, OIB 38793420300</derivirana_varijabla>
  </DomainObject.Predmet.ProtustrankaFormatedOIB>
  <DomainObject.Predmet.ProtustrankaFormatedWithAdress>
    <izvorni_sadrzaj> SLOBODNA PLOVIDBA d.d. - u stečaju, Draga 2, Šibenik</izvorni_sadrzaj>
    <derivirana_varijabla naziv="DomainObject.Predmet.ProtustrankaFormatedWithAdress_1"> SLOBODNA PLOVIDBA d.d. - u stečaju, Draga 2, Šibenik</derivirana_varijabla>
  </DomainObject.Predmet.ProtustrankaFormatedWithAdress>
  <DomainObject.Predmet.ProtustrankaFormatedWithAdressOIB>
    <izvorni_sadrzaj> SLOBODNA PLOVIDBA d.d. - u stečaju, OIB 38793420300, Draga 2, Šibenik</izvorni_sadrzaj>
    <derivirana_varijabla naziv="DomainObject.Predmet.ProtustrankaFormatedWithAdressOIB_1"> SLOBODNA PLOVIDBA d.d. - u stečaju, OIB 38793420300, Draga 2, Šibenik</derivirana_varijabla>
  </DomainObject.Predmet.ProtustrankaFormatedWithAdressOIB>
  <DomainObject.Predmet.ProtustrankaWithAdress>
    <izvorni_sadrzaj>SLOBODNA PLOVIDBA d.d. - u stečaju Draga 2, Šibenik</izvorni_sadrzaj>
    <derivirana_varijabla naziv="DomainObject.Predmet.ProtustrankaWithAdress_1">SLOBODNA PLOVIDBA d.d. - u stečaju Draga 2, Šibenik</derivirana_varijabla>
  </DomainObject.Predmet.ProtustrankaWithAdress>
  <DomainObject.Predmet.ProtustrankaWithAdressOIB>
    <izvorni_sadrzaj>SLOBODNA PLOVIDBA d.d. - u stečaju, OIB 38793420300, Draga 2, Šibenik</izvorni_sadrzaj>
    <derivirana_varijabla naziv="DomainObject.Predmet.ProtustrankaWithAdressOIB_1">SLOBODNA PLOVIDBA d.d. - u stečaju, OIB 38793420300, Draga 2, Šibenik</derivirana_varijabla>
  </DomainObject.Predmet.ProtustrankaWithAdressOIB>
  <DomainObject.Predmet.ProtustrankaNazivFormated>
    <izvorni_sadrzaj>SLOBODNA PLOVIDBA d.d. - u stečaju</izvorni_sadrzaj>
    <derivirana_varijabla naziv="DomainObject.Predmet.ProtustrankaNazivFormated_1">SLOBODNA PLOVIDBA d.d. - u stečaju</derivirana_varijabla>
  </DomainObject.Predmet.ProtustrankaNazivFormated>
  <DomainObject.Predmet.ProtustrankaNazivFormatedOIB>
    <izvorni_sadrzaj>SLOBODNA PLOVIDBA d.d. - u stečaju, OIB 38793420300</izvorni_sadrzaj>
    <derivirana_varijabla naziv="DomainObject.Predmet.ProtustrankaNazivFormatedOIB_1">SLOBODNA PLOVIDBA d.d. - u stečaju, OIB 38793420300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NATALIJA BJELINSKI zastupanog po punomoćniku MARIN MRKLIĆ; JADRANKA LOKAS zastupanog po punomoćniku MARIN MRKLIĆ; ZLATKA FRIGANOVIĆ zastupanog po punomoćniku MARIN MRKLIĆ; SONJA KUSTIĆ zastupanog po punomoćniku MARIN MRKLIĆ; OGNJEN ŠIŽGORIĆ zastupanog po punomoćniku MARIN MRKLIĆ; HRVOJE BEGO zastupanog po punomoćniku MARIN MRKLIĆ; VESNA ČOSIĆ zastupanog po punomoćniku MARIN MRKLIĆ; ŽIVANA POLIĆ zastupanog po punomoćniku MARIN MRKLIĆ; OJDANA MILJAS zastupanog po punomoćniku MARIN MRKLIĆ; ELENA LABOR zastupanog po punomoćniku MARIN MRKLIĆ; ROBERT BADŽIM zastupanog po punomoćniku MARIN MRKLIĆ; NEVENKA SLAVICA zastupanog po punomoćniku MARIN MRKLIĆ; MARINA GATARA zastupanog po punomoćniku MARIN MRKLIĆ; SINDIKAT POMORACA HRVATSKE zastupanog po punomoćniku MARIN MRKLIĆ; MILKO KRONJA zastupanog po punomoćniku MARIN MRKLIĆ; MIRJANA VATAVUK zastupanog po punomoćniku MARIN MRKLIĆ; ANTE VATAVUK zastupanog po punomoćniku MARIN MRKLIĆ; FRANO PLEJIĆ zastupanog po punomoćniku MARIN MRKLIĆ; ANĐELKO KURSAR zastupanog po punomoćniku MARIN MRKLIĆ</izvorni_sadrzaj>
    <derivirana_varijabla naziv="DomainObject.Predmet.StrankaFormated_1">  NATALIJA BJELINSKI zastupanog po punomoćniku MARIN MRKLIĆ; JADRANKA LOKAS zastupanog po punomoćniku MARIN MRKLIĆ; ZLATKA FRIGANOVIĆ zastupanog po punomoćniku MARIN MRKLIĆ; SONJA KUSTIĆ zastupanog po punomoćniku MARIN MRKLIĆ; OGNJEN ŠIŽGORIĆ zastupanog po punomoćniku MARIN MRKLIĆ; HRVOJE BEGO zastupanog po punomoćniku MARIN MRKLIĆ; VESNA ČOSIĆ zastupanog po punomoćniku MARIN MRKLIĆ; ŽIVANA POLIĆ zastupanog po punomoćniku MARIN MRKLIĆ; OJDANA MILJAS zastupanog po punomoćniku MARIN MRKLIĆ; ELENA LABOR zastupanog po punomoćniku MARIN MRKLIĆ; ROBERT BADŽIM zastupanog po punomoćniku MARIN MRKLIĆ; NEVENKA SLAVICA zastupanog po punomoćniku MARIN MRKLIĆ; MARINA GATARA zastupanog po punomoćniku MARIN MRKLIĆ; SINDIKAT POMORACA HRVATSKE zastupanog po punomoćniku MARIN MRKLIĆ; MILKO KRONJA zastupanog po punomoćniku MARIN MRKLIĆ; MIRJANA VATAVUK zastupanog po punomoćniku MARIN MRKLIĆ; ANTE VATAVUK zastupanog po punomoćniku MARIN MRKLIĆ; FRANO PLEJIĆ zastupanog po punomoćniku MARIN MRKLIĆ; ANĐELKO KURSAR zastupanog po punomoćniku MARIN MRKLIĆ</derivirana_varijabla>
  </DomainObject.Predmet.StrankaFormated>
  <DomainObject.Predmet.StrankaFormatedOIB>
    <izvorni_sadrzaj>  NATALIJA BJELINSKI zastupanog po punomoćniku MARIN MRKLIĆ; JADRANKA LOKAS zastupanog po punomoćniku MARIN MRKLIĆ; ZLATKA FRIGANOVIĆ zastupanog po punomoćniku MARIN MRKLIĆ; SONJA KUSTIĆ zastupanog po punomoćniku MARIN MRKLIĆ; OGNJEN ŠIŽGORIĆ zastupanog po punomoćniku MARIN MRKLIĆ; HRVOJE BEGO zastupanog po punomoćniku MARIN MRKLIĆ; VESNA ČOSIĆ zastupanog po punomoćniku MARIN MRKLIĆ; ŽIVANA POLIĆ zastupanog po punomoćniku MARIN MRKLIĆ; OJDANA MILJAS zastupanog po punomoćniku MARIN MRKLIĆ; ELENA LABOR zastupanog po punomoćniku MARIN MRKLIĆ; ROBERT BADŽIM zastupanog po punomoćniku MARIN MRKLIĆ; NEVENKA SLAVICA zastupanog po punomoćniku MARIN MRKLIĆ; MARINA GATARA zastupanog po punomoćniku MARIN MRKLIĆ; SINDIKAT POMORACA HRVATSKE, OIB 68681199202 zastupanog po punomoćniku MARIN MRKLIĆ; MILKO KRONJA zastupanog po punomoćniku MARIN MRKLIĆ; MIRJANA VATAVUK zastupanog po punomoćniku MARIN MRKLIĆ; ANTE VATAVUK zastupanog po punomoćniku MARIN MRKLIĆ; FRANO PLEJIĆ zastupanog po punomoćniku MARIN MRKLIĆ; ANĐELKO KURSAR zastupanog po punomoćniku MARIN MRKLIĆ</izvorni_sadrzaj>
    <derivirana_varijabla naziv="DomainObject.Predmet.StrankaFormatedOIB_1">  NATALIJA BJELINSKI zastupanog po punomoćniku MARIN MRKLIĆ; JADRANKA LOKAS zastupanog po punomoćniku MARIN MRKLIĆ; ZLATKA FRIGANOVIĆ zastupanog po punomoćniku MARIN MRKLIĆ; SONJA KUSTIĆ zastupanog po punomoćniku MARIN MRKLIĆ; OGNJEN ŠIŽGORIĆ zastupanog po punomoćniku MARIN MRKLIĆ; HRVOJE BEGO zastupanog po punomoćniku MARIN MRKLIĆ; VESNA ČOSIĆ zastupanog po punomoćniku MARIN MRKLIĆ; ŽIVANA POLIĆ zastupanog po punomoćniku MARIN MRKLIĆ; OJDANA MILJAS zastupanog po punomoćniku MARIN MRKLIĆ; ELENA LABOR zastupanog po punomoćniku MARIN MRKLIĆ; ROBERT BADŽIM zastupanog po punomoćniku MARIN MRKLIĆ; NEVENKA SLAVICA zastupanog po punomoćniku MARIN MRKLIĆ; MARINA GATARA zastupanog po punomoćniku MARIN MRKLIĆ; SINDIKAT POMORACA HRVATSKE, OIB 68681199202 zastupanog po punomoćniku MARIN MRKLIĆ; MILKO KRONJA zastupanog po punomoćniku MARIN MRKLIĆ; MIRJANA VATAVUK zastupanog po punomoćniku MARIN MRKLIĆ; ANTE VATAVUK zastupanog po punomoćniku MARIN MRKLIĆ; FRANO PLEJIĆ zastupanog po punomoćniku MARIN MRKLIĆ; ANĐELKO KURSAR zastupanog po punomoćniku MARIN MRKLIĆ</derivirana_varijabla>
  </DomainObject.Predmet.StrankaFormatedOIB>
  <DomainObject.Predmet.StrankaFormatedWithAdress>
    <izvorni_sadrzaj> NATALIJA BJELINSKI, SARAJEVSKA I, 22000 Šibenik zastupanog po punomoćniku MARIN MRKLIĆ; JADRANKA LOKAS, PUT KROZ METERIZE 24, 22000 Šibenik zastupanog po punomoćniku MARIN MRKLIĆ; ZLATKA FRIGANOVIĆ, BUTA H.BILINIĆA 8, 22000 Šibenik zastupanog po punomoćniku MARIN MRKLIĆ; SONJA KUSTIĆ, PETRA PRERADOVIĆA 30, 22000 Šibenik zastupanog po punomoćniku MARIN MRKLIĆ; OGNJEN ŠIŽGORIĆ, BANA I.MAŽURANIĆA 52, 22000 Šibenik zastupanog po punomoćniku MARIN MRKLIĆ; HRVOJE BEGO, MATIJE GUPCA 40, 22000 Šibenik zastupanog po punomoćniku MARIN MRKLIĆ; VESNA ČOSIĆ, V.LISINSKOG 5, 22 000 Šibenik zastupanog po punomoćniku MARIN MRKLIĆ; ŽIVANA POLIĆ, BEŽE PERIČIĆA 30, 22000 Šibenik zastupanog po punomoćniku MARIN MRKLIĆ; OJDANA MILJAS, STUBE A. MEDULIĆA 2, 22000 Šibenik zastupanog po punomoćniku MARIN MRKLIĆ; ELENA LABOR, MARIBORSKA 49, 22000 Šibenik zastupanog po punomoćniku MARIN MRKLIĆ; ROBERT BADŽIM, FEROVA GLAVICA I 35, 22000 Šibenik zastupanog po punomoćniku MARIN MRKLIĆ; NEVENKA SLAVICA, PUT GROBLJA 13, 22000 Šibenik zastupanog po punomoćniku MARIN MRKLIĆ; MARINA GATARA, NOVO NASELJE 40, 22000 Šibenik zastupanog po punomoćniku MARIN MRKLIĆ; SINDIKAT POMORACA HRVATSKE, MARMONTOVA 1, 21 000 Split zastupanog po punomoćniku MARIN MRKLIĆ; MILKO KRONJA, BANA JELAČIĆA 6b, 22000 Šibenik zastupanog po punomoćniku MARIN MRKLIĆ; MIRJANA VATAVUK, Blajburških žrtava 7, 22000 Šibenik zastupanog po punomoćniku MARIN MRKLIĆ; ANTE VATAVUK, Blajburškihh žrtava 7, 22000 Šibenik zastupanog po punomoćniku MARIN MRKLIĆ; FRANO PLEJIĆ, 8. DALMATINSKE UDARNE BRIGADE 36, 22000 Šibenik zastupanog po punomoćniku MARIN MRKLIĆ; ANĐELKO KURSAR, NJEGOŠEV TRG 2, 22000 Šibenik zastupanog po punomoćniku MARIN MRKLIĆ</izvorni_sadrzaj>
    <derivirana_varijabla naziv="DomainObject.Predmet.StrankaFormatedWithAdress_1"> NATALIJA BJELINSKI, SARAJEVSKA I, 22000 Šibenik zastupanog po punomoćniku MARIN MRKLIĆ; JADRANKA LOKAS, PUT KROZ METERIZE 24, 22000 Šibenik zastupanog po punomoćniku MARIN MRKLIĆ; ZLATKA FRIGANOVIĆ, BUTA H.BILINIĆA 8, 22000 Šibenik zastupanog po punomoćniku MARIN MRKLIĆ; SONJA KUSTIĆ, PETRA PRERADOVIĆA 30, 22000 Šibenik zastupanog po punomoćniku MARIN MRKLIĆ; OGNJEN ŠIŽGORIĆ, BANA I.MAŽURANIĆA 52, 22000 Šibenik zastupanog po punomoćniku MARIN MRKLIĆ; HRVOJE BEGO, MATIJE GUPCA 40, 22000 Šibenik zastupanog po punomoćniku MARIN MRKLIĆ; VESNA ČOSIĆ, V.LISINSKOG 5, 22 000 Šibenik zastupanog po punomoćniku MARIN MRKLIĆ; ŽIVANA POLIĆ, BEŽE PERIČIĆA 30, 22000 Šibenik zastupanog po punomoćniku MARIN MRKLIĆ; OJDANA MILJAS, STUBE A. MEDULIĆA 2, 22000 Šibenik zastupanog po punomoćniku MARIN MRKLIĆ; ELENA LABOR, MARIBORSKA 49, 22000 Šibenik zastupanog po punomoćniku MARIN MRKLIĆ; ROBERT BADŽIM, FEROVA GLAVICA I 35, 22000 Šibenik zastupanog po punomoćniku MARIN MRKLIĆ; NEVENKA SLAVICA, PUT GROBLJA 13, 22000 Šibenik zastupanog po punomoćniku MARIN MRKLIĆ; MARINA GATARA, NOVO NASELJE 40, 22000 Šibenik zastupanog po punomoćniku MARIN MRKLIĆ; SINDIKAT POMORACA HRVATSKE, MARMONTOVA 1, 21 000 Split zastupanog po punomoćniku MARIN MRKLIĆ; MILKO KRONJA, BANA JELAČIĆA 6b, 22000 Šibenik zastupanog po punomoćniku MARIN MRKLIĆ; MIRJANA VATAVUK, Blajburških žrtava 7, 22000 Šibenik zastupanog po punomoćniku MARIN MRKLIĆ; ANTE VATAVUK, Blajburškihh žrtava 7, 22000 Šibenik zastupanog po punomoćniku MARIN MRKLIĆ; FRANO PLEJIĆ, 8. DALMATINSKE UDARNE BRIGADE 36, 22000 Šibenik zastupanog po punomoćniku MARIN MRKLIĆ; ANĐELKO KURSAR, NJEGOŠEV TRG 2, 22000 Šibenik zastupanog po punomoćniku MARIN MRKLIĆ</derivirana_varijabla>
  </DomainObject.Predmet.StrankaFormatedWithAdress>
  <DomainObject.Predmet.StrankaFormatedWithAdressOIB>
    <izvorni_sadrzaj> NATALIJA BJELINSKI, SARAJEVSKA I, 22000 Šibenik zastupanog po punomoćniku MARIN MRKLIĆ; JADRANKA LOKAS, PUT KROZ METERIZE 24, 22000 Šibenik zastupanog po punomoćniku MARIN MRKLIĆ; ZLATKA FRIGANOVIĆ, BUTA H.BILINIĆA 8, 22000 Šibenik zastupanog po punomoćniku MARIN MRKLIĆ; SONJA KUSTIĆ, PETRA PRERADOVIĆA 30, 22000 Šibenik zastupanog po punomoćniku MARIN MRKLIĆ; OGNJEN ŠIŽGORIĆ, BANA I.MAŽURANIĆA 52, 22000 Šibenik zastupanog po punomoćniku MARIN MRKLIĆ; HRVOJE BEGO, MATIJE GUPCA 40, 22000 Šibenik zastupanog po punomoćniku MARIN MRKLIĆ; VESNA ČOSIĆ, V.LISINSKOG 5, 22 000 Šibenik zastupanog po punomoćniku MARIN MRKLIĆ; ŽIVANA POLIĆ, BEŽE PERIČIĆA 30, 22000 Šibenik zastupanog po punomoćniku MARIN MRKLIĆ; OJDANA MILJAS, STUBE A. MEDULIĆA 2, 22000 Šibenik zastupanog po punomoćniku MARIN MRKLIĆ; ELENA LABOR, MARIBORSKA 49, 22000 Šibenik zastupanog po punomoćniku MARIN MRKLIĆ; ROBERT BADŽIM, FEROVA GLAVICA I 35, 22000 Šibenik zastupanog po punomoćniku MARIN MRKLIĆ; NEVENKA SLAVICA, PUT GROBLJA 13, 22000 Šibenik zastupanog po punomoćniku MARIN MRKLIĆ; MARINA GATARA, NOVO NASELJE 40, 22000 Šibenik zastupanog po punomoćniku MARIN MRKLIĆ; SINDIKAT POMORACA HRVATSKE, OIB 68681199202, MARMONTOVA 1, 21 000 Split zastupanog po punomoćniku MARIN MRKLIĆ; MILKO KRONJA, BANA JELAČIĆA 6b, 22000 Šibenik zastupanog po punomoćniku MARIN MRKLIĆ; MIRJANA VATAVUK, Blajburških žrtava 7, 22000 Šibenik zastupanog po punomoćniku MARIN MRKLIĆ; ANTE VATAVUK, Blajburškihh žrtava 7, 22000 Šibenik zastupanog po punomoćniku MARIN MRKLIĆ; FRANO PLEJIĆ, 8. DALMATINSKE UDARNE BRIGADE 36, 22000 Šibenik zastupanog po punomoćniku MARIN MRKLIĆ; ANĐELKO KURSAR, NJEGOŠEV TRG 2, 22000 Šibenik zastupanog po punomoćniku MARIN MRKLIĆ</izvorni_sadrzaj>
    <derivirana_varijabla naziv="DomainObject.Predmet.StrankaFormatedWithAdressOIB_1"> NATALIJA BJELINSKI, SARAJEVSKA I, 22000 Šibenik zastupanog po punomoćniku MARIN MRKLIĆ; JADRANKA LOKAS, PUT KROZ METERIZE 24, 22000 Šibenik zastupanog po punomoćniku MARIN MRKLIĆ; ZLATKA FRIGANOVIĆ, BUTA H.BILINIĆA 8, 22000 Šibenik zastupanog po punomoćniku MARIN MRKLIĆ; SONJA KUSTIĆ, PETRA PRERADOVIĆA 30, 22000 Šibenik zastupanog po punomoćniku MARIN MRKLIĆ; OGNJEN ŠIŽGORIĆ, BANA I.MAŽURANIĆA 52, 22000 Šibenik zastupanog po punomoćniku MARIN MRKLIĆ; HRVOJE BEGO, MATIJE GUPCA 40, 22000 Šibenik zastupanog po punomoćniku MARIN MRKLIĆ; VESNA ČOSIĆ, V.LISINSKOG 5, 22 000 Šibenik zastupanog po punomoćniku MARIN MRKLIĆ; ŽIVANA POLIĆ, BEŽE PERIČIĆA 30, 22000 Šibenik zastupanog po punomoćniku MARIN MRKLIĆ; OJDANA MILJAS, STUBE A. MEDULIĆA 2, 22000 Šibenik zastupanog po punomoćniku MARIN MRKLIĆ; ELENA LABOR, MARIBORSKA 49, 22000 Šibenik zastupanog po punomoćniku MARIN MRKLIĆ; ROBERT BADŽIM, FEROVA GLAVICA I 35, 22000 Šibenik zastupanog po punomoćniku MARIN MRKLIĆ; NEVENKA SLAVICA, PUT GROBLJA 13, 22000 Šibenik zastupanog po punomoćniku MARIN MRKLIĆ; MARINA GATARA, NOVO NASELJE 40, 22000 Šibenik zastupanog po punomoćniku MARIN MRKLIĆ; SINDIKAT POMORACA HRVATSKE, OIB 68681199202, MARMONTOVA 1, 21 000 Split zastupanog po punomoćniku MARIN MRKLIĆ; MILKO KRONJA, BANA JELAČIĆA 6b, 22000 Šibenik zastupanog po punomoćniku MARIN MRKLIĆ; MIRJANA VATAVUK, Blajburških žrtava 7, 22000 Šibenik zastupanog po punomoćniku MARIN MRKLIĆ; ANTE VATAVUK, Blajburškihh žrtava 7, 22000 Šibenik zastupanog po punomoćniku MARIN MRKLIĆ; FRANO PLEJIĆ, 8. DALMATINSKE UDARNE BRIGADE 36, 22000 Šibenik zastupanog po punomoćniku MARIN MRKLIĆ; ANĐELKO KURSAR, NJEGOŠEV TRG 2, 22000 Šibenik zastupanog po punomoćniku MARIN MRKLIĆ</derivirana_varijabla>
  </DomainObject.Predmet.StrankaFormatedWithAdressOIB>
  <DomainObject.Predmet.StrankaWithAdress>
    <izvorni_sadrzaj>NATALIJA BJELINSKI SARAJEVSKA I,22000 Šibenik,JADRANKA LOKAS PUT KROZ METERIZE 24,22000 Šibenik,ZLATKA FRIGANOVIĆ BUTA H.BILINIĆA 8,22000 Šibenik,SONJA KUSTIĆ PETRA PRERADOVIĆA 30,22000 Šibenik,OGNJEN ŠIŽGORIĆ BANA I.MAŽURANIĆA 52,22000 Šibenik,HRVOJE BEGO MATIJE GUPCA 40,22000 Šibenik,VESNA ČOSIĆ V.LISINSKOG 5,22 000 Šibenik,ŽIVANA POLIĆ BEŽE PERIČIĆA 30,22000 Šibenik,OJDANA MILJAS STUBE A. MEDULIĆA 2,22000 Šibenik,ELENA LABOR MARIBORSKA 49,22000 Šibenik,ROBERT BADŽIM FEROVA GLAVICA I 35,22000 Šibenik,NEVENKA SLAVICA PUT GROBLJA 13,22000 Šibenik,MARINA GATARA NOVO NASELJE 40,22000 Šibenik,SINDIKAT POMORACA HRVATSKE MARMONTOVA 1,21 000 Split,MILKO KRONJA BANA JELAČIĆA 6b,22000 Šibenik,MIRJANA VATAVUK Blajburških žrtava 7,22000 Šibenik,ANTE VATAVUK Blajburškihh žrtava 7,22000 Šibenik,FRANO PLEJIĆ 8. DALMATINSKE UDARNE BRIGADE 36,22000 Šibenik,ANĐELKO KURSAR NJEGOŠEV TRG 2,22000 Šibenik</izvorni_sadrzaj>
    <derivirana_varijabla naziv="DomainObject.Predmet.StrankaWithAdress_1">NATALIJA BJELINSKI SARAJEVSKA I,22000 Šibenik,JADRANKA LOKAS PUT KROZ METERIZE 24,22000 Šibenik,ZLATKA FRIGANOVIĆ BUTA H.BILINIĆA 8,22000 Šibenik,SONJA KUSTIĆ PETRA PRERADOVIĆA 30,22000 Šibenik,OGNJEN ŠIŽGORIĆ BANA I.MAŽURANIĆA 52,22000 Šibenik,HRVOJE BEGO MATIJE GUPCA 40,22000 Šibenik,VESNA ČOSIĆ V.LISINSKOG 5,22 000 Šibenik,ŽIVANA POLIĆ BEŽE PERIČIĆA 30,22000 Šibenik,OJDANA MILJAS STUBE A. MEDULIĆA 2,22000 Šibenik,ELENA LABOR MARIBORSKA 49,22000 Šibenik,ROBERT BADŽIM FEROVA GLAVICA I 35,22000 Šibenik,NEVENKA SLAVICA PUT GROBLJA 13,22000 Šibenik,MARINA GATARA NOVO NASELJE 40,22000 Šibenik,SINDIKAT POMORACA HRVATSKE MARMONTOVA 1,21 000 Split,MILKO KRONJA BANA JELAČIĆA 6b,22000 Šibenik,MIRJANA VATAVUK Blajburških žrtava 7,22000 Šibenik,ANTE VATAVUK Blajburškihh žrtava 7,22000 Šibenik,FRANO PLEJIĆ 8. DALMATINSKE UDARNE BRIGADE 36,22000 Šibenik,ANĐELKO KURSAR NJEGOŠEV TRG 2,22000 Šibenik</derivirana_varijabla>
  </DomainObject.Predmet.StrankaWithAdress>
  <DomainObject.Predmet.StrankaWithAdressOIB>
    <izvorni_sadrzaj>NATALIJA BJELINSKI, SARAJEVSKA I,22000 Šibenik,JADRANKA LOKAS, PUT KROZ METERIZE 24,22000 Šibenik,ZLATKA FRIGANOVIĆ, BUTA H.BILINIĆA 8,22000 Šibenik,SONJA KUSTIĆ, PETRA PRERADOVIĆA 30,22000 Šibenik,OGNJEN ŠIŽGORIĆ, BANA I.MAŽURANIĆA 52,22000 Šibenik,HRVOJE BEGO, MATIJE GUPCA 40,22000 Šibenik,VESNA ČOSIĆ, V.LISINSKOG 5,22 000 Šibenik,ŽIVANA POLIĆ, BEŽE PERIČIĆA 30,22000 Šibenik,OJDANA MILJAS, STUBE A. MEDULIĆA 2,22000 Šibenik,ELENA LABOR, MARIBORSKA 49,22000 Šibenik,ROBERT BADŽIM, FEROVA GLAVICA I 35,22000 Šibenik,NEVENKA SLAVICA, PUT GROBLJA 13,22000 Šibenik,MARINA GATARA, NOVO NASELJE 40,22000 Šibenik,SINDIKAT POMORACA HRVATSKE, OIB 68681199202, MARMONTOVA 1,21 000 Split,MILKO KRONJA, BANA JELAČIĆA 6b,22000 Šibenik,MIRJANA VATAVUK, Blajburških žrtava 7,22000 Šibenik,ANTE VATAVUK, Blajburškihh žrtava 7,22000 Šibenik,FRANO PLEJIĆ, 8. DALMATINSKE UDARNE BRIGADE 36,22000 Šibenik,ANĐELKO KURSAR, NJEGOŠEV TRG 2,22000 Šibenik</izvorni_sadrzaj>
    <derivirana_varijabla naziv="DomainObject.Predmet.StrankaWithAdressOIB_1">NATALIJA BJELINSKI, SARAJEVSKA I,22000 Šibenik,JADRANKA LOKAS, PUT KROZ METERIZE 24,22000 Šibenik,ZLATKA FRIGANOVIĆ, BUTA H.BILINIĆA 8,22000 Šibenik,SONJA KUSTIĆ, PETRA PRERADOVIĆA 30,22000 Šibenik,OGNJEN ŠIŽGORIĆ, BANA I.MAŽURANIĆA 52,22000 Šibenik,HRVOJE BEGO, MATIJE GUPCA 40,22000 Šibenik,VESNA ČOSIĆ, V.LISINSKOG 5,22 000 Šibenik,ŽIVANA POLIĆ, BEŽE PERIČIĆA 30,22000 Šibenik,OJDANA MILJAS, STUBE A. MEDULIĆA 2,22000 Šibenik,ELENA LABOR, MARIBORSKA 49,22000 Šibenik,ROBERT BADŽIM, FEROVA GLAVICA I 35,22000 Šibenik,NEVENKA SLAVICA, PUT GROBLJA 13,22000 Šibenik,MARINA GATARA, NOVO NASELJE 40,22000 Šibenik,SINDIKAT POMORACA HRVATSKE, OIB 68681199202, MARMONTOVA 1,21 000 Split,MILKO KRONJA, BANA JELAČIĆA 6b,22000 Šibenik,MIRJANA VATAVUK, Blajburških žrtava 7,22000 Šibenik,ANTE VATAVUK, Blajburškihh žrtava 7,22000 Šibenik,FRANO PLEJIĆ, 8. DALMATINSKE UDARNE BRIGADE 36,22000 Šibenik,ANĐELKO KURSAR, NJEGOŠEV TRG 2,22000 Šibenik</derivirana_varijabla>
  </DomainObject.Predmet.StrankaWithAdressOIB>
  <DomainObject.Predmet.StrankaNazivFormated>
    <izvorni_sadrzaj>NATALIJA BJELINSKI,JADRANKA LOKAS,ZLATKA FRIGANOVIĆ,SONJA KUSTIĆ,OGNJEN ŠIŽGORIĆ,HRVOJE BEGO,VESNA ČOSIĆ,ŽIVANA POLIĆ,OJDANA MILJAS,ELENA LABOR,ROBERT BADŽIM,NEVENKA SLAVICA,MARINA GATARA,SINDIKAT POMORACA HRVATSKE,MILKO KRONJA,MIRJANA VATAVUK,ANTE VATAVUK,FRANO PLEJIĆ,ANĐELKO KURSAR</izvorni_sadrzaj>
    <derivirana_varijabla naziv="DomainObject.Predmet.StrankaNazivFormated_1">NATALIJA BJELINSKI,JADRANKA LOKAS,ZLATKA FRIGANOVIĆ,SONJA KUSTIĆ,OGNJEN ŠIŽGORIĆ,HRVOJE BEGO,VESNA ČOSIĆ,ŽIVANA POLIĆ,OJDANA MILJAS,ELENA LABOR,ROBERT BADŽIM,NEVENKA SLAVICA,MARINA GATARA,SINDIKAT POMORACA HRVATSKE,MILKO KRONJA,MIRJANA VATAVUK,ANTE VATAVUK,FRANO PLEJIĆ,ANĐELKO KURSAR</derivirana_varijabla>
  </DomainObject.Predmet.StrankaNazivFormated>
  <DomainObject.Predmet.StrankaNazivFormatedOIB>
    <izvorni_sadrzaj>NATALIJA BJELINSKI,JADRANKA LOKAS,ZLATKA FRIGANOVIĆ,SONJA KUSTIĆ,OGNJEN ŠIŽGORIĆ,HRVOJE BEGO,VESNA ČOSIĆ,ŽIVANA POLIĆ,OJDANA MILJAS,ELENA LABOR,ROBERT BADŽIM,NEVENKA SLAVICA,MARINA GATARA,SINDIKAT POMORACA HRVATSKE, OIB 68681199202,MILKO KRONJA,MIRJANA VATAVUK,ANTE VATAVUK,FRANO PLEJIĆ,ANĐELKO KURSAR</izvorni_sadrzaj>
    <derivirana_varijabla naziv="DomainObject.Predmet.StrankaNazivFormatedOIB_1">NATALIJA BJELINSKI,JADRANKA LOKAS,ZLATKA FRIGANOVIĆ,SONJA KUSTIĆ,OGNJEN ŠIŽGORIĆ,HRVOJE BEGO,VESNA ČOSIĆ,ŽIVANA POLIĆ,OJDANA MILJAS,ELENA LABOR,ROBERT BADŽIM,NEVENKA SLAVICA,MARINA GATARA,SINDIKAT POMORACA HRVATSKE, OIB 68681199202,MILKO KRONJA,MIRJANA VATAVUK,ANTE VATAVUK,FRANO PLEJIĆ,ANĐELKO KURSAR</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NATALIJA BJELINSKI zastupanog po punomoćniku MARIN MRKLIĆ</item>
      <item>JADRANKA LOKAS zastupanog po punomoćniku MARIN MRKLIĆ</item>
      <item>ZLATKA FRIGANOVIĆ zastupanog po punomoćniku MARIN MRKLIĆ</item>
      <item>SONJA KUSTIĆ zastupanog po punomoćniku MARIN MRKLIĆ</item>
      <item>OGNJEN ŠIŽGORIĆ zastupanog po punomoćniku MARIN MRKLIĆ</item>
      <item>HRVOJE BEGO zastupanog po punomoćniku MARIN MRKLIĆ</item>
      <item>VESNA ČOSIĆ zastupanog po punomoćniku MARIN MRKLIĆ</item>
      <item>ŽIVANA POLIĆ zastupanog po punomoćniku MARIN MRKLIĆ</item>
      <item>OJDANA MILJAS zastupanog po punomoćniku MARIN MRKLIĆ</item>
      <item>ELENA LABOR zastupanog po punomoćniku MARIN MRKLIĆ</item>
      <item>ROBERT BADŽIM zastupanog po punomoćniku MARIN MRKLIĆ</item>
      <item>NEVENKA SLAVICA zastupanog po punomoćniku MARIN MRKLIĆ</item>
      <item>MARINA GATARA zastupanog po punomoćniku MARIN MRKLIĆ</item>
      <item>SINDIKAT POMORACA HRVATSKE zastupanog po punomoćniku MARIN MRKLIĆ</item>
      <item>MILKO KRONJA zastupanog po punomoćniku MARIN MRKLIĆ</item>
      <item>MIRJANA VATAVUK zastupanog po punomoćniku MARIN MRKLIĆ</item>
      <item>ANTE VATAVUK zastupanog po punomoćniku MARIN MRKLIĆ</item>
      <item>FRANO PLEJIĆ zastupanog po punomoćniku MARIN MRKLIĆ</item>
      <item>ANĐELKO KURSAR zastupanog po punomoćniku MARIN MRKLIĆ</item>
    </izvorni_sadrzaj>
    <derivirana_varijabla naziv="DomainObject.Predmet.StrankaListFormated_1">
      <item>NATALIJA BJELINSKI zastupanog po punomoćniku MARIN MRKLIĆ</item>
      <item>JADRANKA LOKAS zastupanog po punomoćniku MARIN MRKLIĆ</item>
      <item>ZLATKA FRIGANOVIĆ zastupanog po punomoćniku MARIN MRKLIĆ</item>
      <item>SONJA KUSTIĆ zastupanog po punomoćniku MARIN MRKLIĆ</item>
      <item>OGNJEN ŠIŽGORIĆ zastupanog po punomoćniku MARIN MRKLIĆ</item>
      <item>HRVOJE BEGO zastupanog po punomoćniku MARIN MRKLIĆ</item>
      <item>VESNA ČOSIĆ zastupanog po punomoćniku MARIN MRKLIĆ</item>
      <item>ŽIVANA POLIĆ zastupanog po punomoćniku MARIN MRKLIĆ</item>
      <item>OJDANA MILJAS zastupanog po punomoćniku MARIN MRKLIĆ</item>
      <item>ELENA LABOR zastupanog po punomoćniku MARIN MRKLIĆ</item>
      <item>ROBERT BADŽIM zastupanog po punomoćniku MARIN MRKLIĆ</item>
      <item>NEVENKA SLAVICA zastupanog po punomoćniku MARIN MRKLIĆ</item>
      <item>MARINA GATARA zastupanog po punomoćniku MARIN MRKLIĆ</item>
      <item>SINDIKAT POMORACA HRVATSKE zastupanog po punomoćniku MARIN MRKLIĆ</item>
      <item>MILKO KRONJA zastupanog po punomoćniku MARIN MRKLIĆ</item>
      <item>MIRJANA VATAVUK zastupanog po punomoćniku MARIN MRKLIĆ</item>
      <item>ANTE VATAVUK zastupanog po punomoćniku MARIN MRKLIĆ</item>
      <item>FRANO PLEJIĆ zastupanog po punomoćniku MARIN MRKLIĆ</item>
      <item>ANĐELKO KURSAR zastupanog po punomoćniku MARIN MRKLIĆ</item>
    </derivirana_varijabla>
  </DomainObject.Predmet.StrankaListFormated>
  <DomainObject.Predmet.StrankaListFormatedOIB>
    <izvorni_sadrzaj>
      <item>NATALIJA BJELINSKI zastupanog po punomoćniku MARIN MRKLIĆ</item>
      <item>JADRANKA LOKAS zastupanog po punomoćniku MARIN MRKLIĆ</item>
      <item>ZLATKA FRIGANOVIĆ zastupanog po punomoćniku MARIN MRKLIĆ</item>
      <item>SONJA KUSTIĆ zastupanog po punomoćniku MARIN MRKLIĆ</item>
      <item>OGNJEN ŠIŽGORIĆ zastupanog po punomoćniku MARIN MRKLIĆ</item>
      <item>HRVOJE BEGO zastupanog po punomoćniku MARIN MRKLIĆ</item>
      <item>VESNA ČOSIĆ zastupanog po punomoćniku MARIN MRKLIĆ</item>
      <item>ŽIVANA POLIĆ zastupanog po punomoćniku MARIN MRKLIĆ</item>
      <item>OJDANA MILJAS zastupanog po punomoćniku MARIN MRKLIĆ</item>
      <item>ELENA LABOR zastupanog po punomoćniku MARIN MRKLIĆ</item>
      <item>ROBERT BADŽIM zastupanog po punomoćniku MARIN MRKLIĆ</item>
      <item>NEVENKA SLAVICA zastupanog po punomoćniku MARIN MRKLIĆ</item>
      <item>MARINA GATARA zastupanog po punomoćniku MARIN MRKLIĆ</item>
      <item>SINDIKAT POMORACA HRVATSKE, OIB 68681199202 zastupanog po punomoćniku MARIN MRKLIĆ</item>
      <item>MILKO KRONJA zastupanog po punomoćniku MARIN MRKLIĆ</item>
      <item>MIRJANA VATAVUK zastupanog po punomoćniku MARIN MRKLIĆ</item>
      <item>ANTE VATAVUK zastupanog po punomoćniku MARIN MRKLIĆ</item>
      <item>FRANO PLEJIĆ zastupanog po punomoćniku MARIN MRKLIĆ</item>
      <item>ANĐELKO KURSAR zastupanog po punomoćniku MARIN MRKLIĆ</item>
    </izvorni_sadrzaj>
    <derivirana_varijabla naziv="DomainObject.Predmet.StrankaListFormatedOIB_1">
      <item>NATALIJA BJELINSKI zastupanog po punomoćniku MARIN MRKLIĆ</item>
      <item>JADRANKA LOKAS zastupanog po punomoćniku MARIN MRKLIĆ</item>
      <item>ZLATKA FRIGANOVIĆ zastupanog po punomoćniku MARIN MRKLIĆ</item>
      <item>SONJA KUSTIĆ zastupanog po punomoćniku MARIN MRKLIĆ</item>
      <item>OGNJEN ŠIŽGORIĆ zastupanog po punomoćniku MARIN MRKLIĆ</item>
      <item>HRVOJE BEGO zastupanog po punomoćniku MARIN MRKLIĆ</item>
      <item>VESNA ČOSIĆ zastupanog po punomoćniku MARIN MRKLIĆ</item>
      <item>ŽIVANA POLIĆ zastupanog po punomoćniku MARIN MRKLIĆ</item>
      <item>OJDANA MILJAS zastupanog po punomoćniku MARIN MRKLIĆ</item>
      <item>ELENA LABOR zastupanog po punomoćniku MARIN MRKLIĆ</item>
      <item>ROBERT BADŽIM zastupanog po punomoćniku MARIN MRKLIĆ</item>
      <item>NEVENKA SLAVICA zastupanog po punomoćniku MARIN MRKLIĆ</item>
      <item>MARINA GATARA zastupanog po punomoćniku MARIN MRKLIĆ</item>
      <item>SINDIKAT POMORACA HRVATSKE, OIB 68681199202 zastupanog po punomoćniku MARIN MRKLIĆ</item>
      <item>MILKO KRONJA zastupanog po punomoćniku MARIN MRKLIĆ</item>
      <item>MIRJANA VATAVUK zastupanog po punomoćniku MARIN MRKLIĆ</item>
      <item>ANTE VATAVUK zastupanog po punomoćniku MARIN MRKLIĆ</item>
      <item>FRANO PLEJIĆ zastupanog po punomoćniku MARIN MRKLIĆ</item>
      <item>ANĐELKO KURSAR zastupanog po punomoćniku MARIN MRKLIĆ</item>
    </derivirana_varijabla>
  </DomainObject.Predmet.StrankaListFormatedOIB>
  <DomainObject.Predmet.StrankaListFormatedWithAdress>
    <izvorni_sadrzaj>
      <item>NATALIJA BJELINSKI, SARAJEVSKA I, 22000 Šibenik zastupanog po punomoćniku MARIN MRKLIĆ</item>
      <item>JADRANKA LOKAS, PUT KROZ METERIZE 24, 22000 Šibenik zastupanog po punomoćniku MARIN MRKLIĆ</item>
      <item>ZLATKA FRIGANOVIĆ, BUTA H.BILINIĆA 8, 22000 Šibenik zastupanog po punomoćniku MARIN MRKLIĆ</item>
      <item>SONJA KUSTIĆ, PETRA PRERADOVIĆA 30, 22000 Šibenik zastupanog po punomoćniku MARIN MRKLIĆ</item>
      <item>OGNJEN ŠIŽGORIĆ, BANA I.MAŽURANIĆA 52, 22000 Šibenik zastupanog po punomoćniku MARIN MRKLIĆ</item>
      <item>HRVOJE BEGO, MATIJE GUPCA 40, 22000 Šibenik zastupanog po punomoćniku MARIN MRKLIĆ</item>
      <item>VESNA ČOSIĆ, V.LISINSKOG 5, 22 000 Šibenik zastupanog po punomoćniku MARIN MRKLIĆ</item>
      <item>ŽIVANA POLIĆ, BEŽE PERIČIĆA 30, 22000 Šibenik zastupanog po punomoćniku MARIN MRKLIĆ</item>
      <item>OJDANA MILJAS, STUBE A. MEDULIĆA 2, 22000 Šibenik zastupanog po punomoćniku MARIN MRKLIĆ</item>
      <item>ELENA LABOR, MARIBORSKA 49, 22000 Šibenik zastupanog po punomoćniku MARIN MRKLIĆ</item>
      <item>ROBERT BADŽIM, FEROVA GLAVICA I 35, 22000 Šibenik zastupanog po punomoćniku MARIN MRKLIĆ</item>
      <item>NEVENKA SLAVICA, PUT GROBLJA 13, 22000 Šibenik zastupanog po punomoćniku MARIN MRKLIĆ</item>
      <item>MARINA GATARA, NOVO NASELJE 40, 22000 Šibenik zastupanog po punomoćniku MARIN MRKLIĆ</item>
      <item>SINDIKAT POMORACA HRVATSKE, MARMONTOVA 1, 21 000 Split zastupanog po punomoćniku MARIN MRKLIĆ</item>
      <item>MILKO KRONJA, BANA JELAČIĆA 6b, 22000 Šibenik zastupanog po punomoćniku MARIN MRKLIĆ</item>
      <item>MIRJANA VATAVUK, Blajburških žrtava 7, 22000 Šibenik zastupanog po punomoćniku MARIN MRKLIĆ</item>
      <item>ANTE VATAVUK, Blajburškihh žrtava 7, 22000 Šibenik zastupanog po punomoćniku MARIN MRKLIĆ</item>
      <item>FRANO PLEJIĆ, 8. DALMATINSKE UDARNE BRIGADE 36, 22000 Šibenik zastupanog po punomoćniku MARIN MRKLIĆ</item>
      <item>ANĐELKO KURSAR, NJEGOŠEV TRG 2, 22000 Šibenik zastupanog po punomoćniku MARIN MRKLIĆ</item>
    </izvorni_sadrzaj>
    <derivirana_varijabla naziv="DomainObject.Predmet.StrankaListFormatedWithAdress_1">
      <item>NATALIJA BJELINSKI, SARAJEVSKA I, 22000 Šibenik zastupanog po punomoćniku MARIN MRKLIĆ</item>
      <item>JADRANKA LOKAS, PUT KROZ METERIZE 24, 22000 Šibenik zastupanog po punomoćniku MARIN MRKLIĆ</item>
      <item>ZLATKA FRIGANOVIĆ, BUTA H.BILINIĆA 8, 22000 Šibenik zastupanog po punomoćniku MARIN MRKLIĆ</item>
      <item>SONJA KUSTIĆ, PETRA PRERADOVIĆA 30, 22000 Šibenik zastupanog po punomoćniku MARIN MRKLIĆ</item>
      <item>OGNJEN ŠIŽGORIĆ, BANA I.MAŽURANIĆA 52, 22000 Šibenik zastupanog po punomoćniku MARIN MRKLIĆ</item>
      <item>HRVOJE BEGO, MATIJE GUPCA 40, 22000 Šibenik zastupanog po punomoćniku MARIN MRKLIĆ</item>
      <item>VESNA ČOSIĆ, V.LISINSKOG 5, 22 000 Šibenik zastupanog po punomoćniku MARIN MRKLIĆ</item>
      <item>ŽIVANA POLIĆ, BEŽE PERIČIĆA 30, 22000 Šibenik zastupanog po punomoćniku MARIN MRKLIĆ</item>
      <item>OJDANA MILJAS, STUBE A. MEDULIĆA 2, 22000 Šibenik zastupanog po punomoćniku MARIN MRKLIĆ</item>
      <item>ELENA LABOR, MARIBORSKA 49, 22000 Šibenik zastupanog po punomoćniku MARIN MRKLIĆ</item>
      <item>ROBERT BADŽIM, FEROVA GLAVICA I 35, 22000 Šibenik zastupanog po punomoćniku MARIN MRKLIĆ</item>
      <item>NEVENKA SLAVICA, PUT GROBLJA 13, 22000 Šibenik zastupanog po punomoćniku MARIN MRKLIĆ</item>
      <item>MARINA GATARA, NOVO NASELJE 40, 22000 Šibenik zastupanog po punomoćniku MARIN MRKLIĆ</item>
      <item>SINDIKAT POMORACA HRVATSKE, MARMONTOVA 1, 21 000 Split zastupanog po punomoćniku MARIN MRKLIĆ</item>
      <item>MILKO KRONJA, BANA JELAČIĆA 6b, 22000 Šibenik zastupanog po punomoćniku MARIN MRKLIĆ</item>
      <item>MIRJANA VATAVUK, Blajburških žrtava 7, 22000 Šibenik zastupanog po punomoćniku MARIN MRKLIĆ</item>
      <item>ANTE VATAVUK, Blajburškihh žrtava 7, 22000 Šibenik zastupanog po punomoćniku MARIN MRKLIĆ</item>
      <item>FRANO PLEJIĆ, 8. DALMATINSKE UDARNE BRIGADE 36, 22000 Šibenik zastupanog po punomoćniku MARIN MRKLIĆ</item>
      <item>ANĐELKO KURSAR, NJEGOŠEV TRG 2, 22000 Šibenik zastupanog po punomoćniku MARIN MRKLIĆ</item>
    </derivirana_varijabla>
  </DomainObject.Predmet.StrankaListFormatedWithAdress>
  <DomainObject.Predmet.StrankaListFormatedWithAdressOIB>
    <izvorni_sadrzaj>
      <item>NATALIJA BJELINSKI, SARAJEVSKA I, 22000 Šibenik zastupanog po punomoćniku MARIN MRKLIĆ</item>
      <item>JADRANKA LOKAS, PUT KROZ METERIZE 24, 22000 Šibenik zastupanog po punomoćniku MARIN MRKLIĆ</item>
      <item>ZLATKA FRIGANOVIĆ, BUTA H.BILINIĆA 8, 22000 Šibenik zastupanog po punomoćniku MARIN MRKLIĆ</item>
      <item>SONJA KUSTIĆ, PETRA PRERADOVIĆA 30, 22000 Šibenik zastupanog po punomoćniku MARIN MRKLIĆ</item>
      <item>OGNJEN ŠIŽGORIĆ, BANA I.MAŽURANIĆA 52, 22000 Šibenik zastupanog po punomoćniku MARIN MRKLIĆ</item>
      <item>HRVOJE BEGO, MATIJE GUPCA 40, 22000 Šibenik zastupanog po punomoćniku MARIN MRKLIĆ</item>
      <item>VESNA ČOSIĆ, V.LISINSKOG 5, 22 000 Šibenik zastupanog po punomoćniku MARIN MRKLIĆ</item>
      <item>ŽIVANA POLIĆ, BEŽE PERIČIĆA 30, 22000 Šibenik zastupanog po punomoćniku MARIN MRKLIĆ</item>
      <item>OJDANA MILJAS, STUBE A. MEDULIĆA 2, 22000 Šibenik zastupanog po punomoćniku MARIN MRKLIĆ</item>
      <item>ELENA LABOR, MARIBORSKA 49, 22000 Šibenik zastupanog po punomoćniku MARIN MRKLIĆ</item>
      <item>ROBERT BADŽIM, FEROVA GLAVICA I 35, 22000 Šibenik zastupanog po punomoćniku MARIN MRKLIĆ</item>
      <item>NEVENKA SLAVICA, PUT GROBLJA 13, 22000 Šibenik zastupanog po punomoćniku MARIN MRKLIĆ</item>
      <item>MARINA GATARA, NOVO NASELJE 40, 22000 Šibenik zastupanog po punomoćniku MARIN MRKLIĆ</item>
      <item>SINDIKAT POMORACA HRVATSKE, OIB 68681199202, MARMONTOVA 1, 21 000 Split zastupanog po punomoćniku MARIN MRKLIĆ</item>
      <item>MILKO KRONJA, BANA JELAČIĆA 6b, 22000 Šibenik zastupanog po punomoćniku MARIN MRKLIĆ</item>
      <item>MIRJANA VATAVUK, Blajburških žrtava 7, 22000 Šibenik zastupanog po punomoćniku MARIN MRKLIĆ</item>
      <item>ANTE VATAVUK, Blajburškihh žrtava 7, 22000 Šibenik zastupanog po punomoćniku MARIN MRKLIĆ</item>
      <item>FRANO PLEJIĆ, 8. DALMATINSKE UDARNE BRIGADE 36, 22000 Šibenik zastupanog po punomoćniku MARIN MRKLIĆ</item>
      <item>ANĐELKO KURSAR, NJEGOŠEV TRG 2, 22000 Šibenik zastupanog po punomoćniku MARIN MRKLIĆ</item>
    </izvorni_sadrzaj>
    <derivirana_varijabla naziv="DomainObject.Predmet.StrankaListFormatedWithAdressOIB_1">
      <item>NATALIJA BJELINSKI, SARAJEVSKA I, 22000 Šibenik zastupanog po punomoćniku MARIN MRKLIĆ</item>
      <item>JADRANKA LOKAS, PUT KROZ METERIZE 24, 22000 Šibenik zastupanog po punomoćniku MARIN MRKLIĆ</item>
      <item>ZLATKA FRIGANOVIĆ, BUTA H.BILINIĆA 8, 22000 Šibenik zastupanog po punomoćniku MARIN MRKLIĆ</item>
      <item>SONJA KUSTIĆ, PETRA PRERADOVIĆA 30, 22000 Šibenik zastupanog po punomoćniku MARIN MRKLIĆ</item>
      <item>OGNJEN ŠIŽGORIĆ, BANA I.MAŽURANIĆA 52, 22000 Šibenik zastupanog po punomoćniku MARIN MRKLIĆ</item>
      <item>HRVOJE BEGO, MATIJE GUPCA 40, 22000 Šibenik zastupanog po punomoćniku MARIN MRKLIĆ</item>
      <item>VESNA ČOSIĆ, V.LISINSKOG 5, 22 000 Šibenik zastupanog po punomoćniku MARIN MRKLIĆ</item>
      <item>ŽIVANA POLIĆ, BEŽE PERIČIĆA 30, 22000 Šibenik zastupanog po punomoćniku MARIN MRKLIĆ</item>
      <item>OJDANA MILJAS, STUBE A. MEDULIĆA 2, 22000 Šibenik zastupanog po punomoćniku MARIN MRKLIĆ</item>
      <item>ELENA LABOR, MARIBORSKA 49, 22000 Šibenik zastupanog po punomoćniku MARIN MRKLIĆ</item>
      <item>ROBERT BADŽIM, FEROVA GLAVICA I 35, 22000 Šibenik zastupanog po punomoćniku MARIN MRKLIĆ</item>
      <item>NEVENKA SLAVICA, PUT GROBLJA 13, 22000 Šibenik zastupanog po punomoćniku MARIN MRKLIĆ</item>
      <item>MARINA GATARA, NOVO NASELJE 40, 22000 Šibenik zastupanog po punomoćniku MARIN MRKLIĆ</item>
      <item>SINDIKAT POMORACA HRVATSKE, OIB 68681199202, MARMONTOVA 1, 21 000 Split zastupanog po punomoćniku MARIN MRKLIĆ</item>
      <item>MILKO KRONJA, BANA JELAČIĆA 6b, 22000 Šibenik zastupanog po punomoćniku MARIN MRKLIĆ</item>
      <item>MIRJANA VATAVUK, Blajburških žrtava 7, 22000 Šibenik zastupanog po punomoćniku MARIN MRKLIĆ</item>
      <item>ANTE VATAVUK, Blajburškihh žrtava 7, 22000 Šibenik zastupanog po punomoćniku MARIN MRKLIĆ</item>
      <item>FRANO PLEJIĆ, 8. DALMATINSKE UDARNE BRIGADE 36, 22000 Šibenik zastupanog po punomoćniku MARIN MRKLIĆ</item>
      <item>ANĐELKO KURSAR, NJEGOŠEV TRG 2, 22000 Šibenik zastupanog po punomoćniku MARIN MRKLIĆ</item>
    </derivirana_varijabla>
  </DomainObject.Predmet.StrankaListFormatedWithAdressOIB>
  <DomainObject.Predmet.StrankaListNazivFormated>
    <izvorni_sadrzaj>
      <item>NATALIJA BJELINSKI</item>
      <item>JADRANKA LOKAS</item>
      <item>ZLATKA FRIGANOVIĆ</item>
      <item>SONJA KUSTIĆ</item>
      <item>OGNJEN ŠIŽGORIĆ</item>
      <item>HRVOJE BEGO</item>
      <item>VESNA ČOSIĆ</item>
      <item>ŽIVANA POLIĆ</item>
      <item>OJDANA MILJAS</item>
      <item>ELENA LABOR</item>
      <item>ROBERT BADŽIM</item>
      <item>NEVENKA SLAVICA</item>
      <item>MARINA GATARA</item>
      <item>SINDIKAT POMORACA HRVATSKE</item>
      <item>MILKO KRONJA</item>
      <item>MIRJANA VATAVUK</item>
      <item>ANTE VATAVUK</item>
      <item>FRANO PLEJIĆ</item>
      <item>ANĐELKO KURSAR</item>
    </izvorni_sadrzaj>
    <derivirana_varijabla naziv="DomainObject.Predmet.StrankaListNazivFormated_1">
      <item>NATALIJA BJELINSKI</item>
      <item>JADRANKA LOKAS</item>
      <item>ZLATKA FRIGANOVIĆ</item>
      <item>SONJA KUSTIĆ</item>
      <item>OGNJEN ŠIŽGORIĆ</item>
      <item>HRVOJE BEGO</item>
      <item>VESNA ČOSIĆ</item>
      <item>ŽIVANA POLIĆ</item>
      <item>OJDANA MILJAS</item>
      <item>ELENA LABOR</item>
      <item>ROBERT BADŽIM</item>
      <item>NEVENKA SLAVICA</item>
      <item>MARINA GATARA</item>
      <item>SINDIKAT POMORACA HRVATSKE</item>
      <item>MILKO KRONJA</item>
      <item>MIRJANA VATAVUK</item>
      <item>ANTE VATAVUK</item>
      <item>FRANO PLEJIĆ</item>
      <item>ANĐELKO KURSAR</item>
    </derivirana_varijabla>
  </DomainObject.Predmet.StrankaListNazivFormated>
  <DomainObject.Predmet.StrankaListNazivFormatedOIB>
    <izvorni_sadrzaj>
      <item>NATALIJA BJELINSKI</item>
      <item>JADRANKA LOKAS</item>
      <item>ZLATKA FRIGANOVIĆ</item>
      <item>SONJA KUSTIĆ</item>
      <item>OGNJEN ŠIŽGORIĆ</item>
      <item>HRVOJE BEGO</item>
      <item>VESNA ČOSIĆ</item>
      <item>ŽIVANA POLIĆ</item>
      <item>OJDANA MILJAS</item>
      <item>ELENA LABOR</item>
      <item>ROBERT BADŽIM</item>
      <item>NEVENKA SLAVICA</item>
      <item>MARINA GATARA</item>
      <item>SINDIKAT POMORACA HRVATSKE, OIB 68681199202</item>
      <item>MILKO KRONJA</item>
      <item>MIRJANA VATAVUK</item>
      <item>ANTE VATAVUK</item>
      <item>FRANO PLEJIĆ</item>
      <item>ANĐELKO KURSAR</item>
    </izvorni_sadrzaj>
    <derivirana_varijabla naziv="DomainObject.Predmet.StrankaListNazivFormatedOIB_1">
      <item>NATALIJA BJELINSKI</item>
      <item>JADRANKA LOKAS</item>
      <item>ZLATKA FRIGANOVIĆ</item>
      <item>SONJA KUSTIĆ</item>
      <item>OGNJEN ŠIŽGORIĆ</item>
      <item>HRVOJE BEGO</item>
      <item>VESNA ČOSIĆ</item>
      <item>ŽIVANA POLIĆ</item>
      <item>OJDANA MILJAS</item>
      <item>ELENA LABOR</item>
      <item>ROBERT BADŽIM</item>
      <item>NEVENKA SLAVICA</item>
      <item>MARINA GATARA</item>
      <item>SINDIKAT POMORACA HRVATSKE, OIB 68681199202</item>
      <item>MILKO KRONJA</item>
      <item>MIRJANA VATAVUK</item>
      <item>ANTE VATAVUK</item>
      <item>FRANO PLEJIĆ</item>
      <item>ANĐELKO KURSAR</item>
    </derivirana_varijabla>
  </DomainObject.Predmet.StrankaListNazivFormatedOIB>
  <DomainObject.Predmet.ProtuStrankaListFormated>
    <izvorni_sadrzaj>
      <item>SLOBODNA PLOVIDBA d.d. - u stečaju</item>
    </izvorni_sadrzaj>
    <derivirana_varijabla naziv="DomainObject.Predmet.ProtuStrankaListFormated_1">
      <item>SLOBODNA PLOVIDBA d.d. - u stečaju</item>
    </derivirana_varijabla>
  </DomainObject.Predmet.ProtuStrankaListFormated>
  <DomainObject.Predmet.ProtuStrankaListFormatedOIB>
    <izvorni_sadrzaj>
      <item>SLOBODNA PLOVIDBA d.d. - u stečaju, OIB 38793420300</item>
    </izvorni_sadrzaj>
    <derivirana_varijabla naziv="DomainObject.Predmet.ProtuStrankaListFormatedOIB_1">
      <item>SLOBODNA PLOVIDBA d.d. - u stečaju, OIB 38793420300</item>
    </derivirana_varijabla>
  </DomainObject.Predmet.ProtuStrankaListFormatedOIB>
  <DomainObject.Predmet.ProtuStrankaListFormatedWithAdress>
    <izvorni_sadrzaj>
      <item>SLOBODNA PLOVIDBA d.d. - u stečaju, Draga 2, Šibenik</item>
    </izvorni_sadrzaj>
    <derivirana_varijabla naziv="DomainObject.Predmet.ProtuStrankaListFormatedWithAdress_1">
      <item>SLOBODNA PLOVIDBA d.d. - u stečaju, Draga 2, Šibenik</item>
    </derivirana_varijabla>
  </DomainObject.Predmet.ProtuStrankaListFormatedWithAdress>
  <DomainObject.Predmet.ProtuStrankaListFormatedWithAdressOIB>
    <izvorni_sadrzaj>
      <item>SLOBODNA PLOVIDBA d.d. - u stečaju, OIB 38793420300, Draga 2, Šibenik</item>
    </izvorni_sadrzaj>
    <derivirana_varijabla naziv="DomainObject.Predmet.ProtuStrankaListFormatedWithAdressOIB_1">
      <item>SLOBODNA PLOVIDBA d.d. - u stečaju, OIB 38793420300, Draga 2, Šibenik</item>
    </derivirana_varijabla>
  </DomainObject.Predmet.ProtuStrankaListFormatedWithAdressOIB>
  <DomainObject.Predmet.ProtuStrankaListNazivFormated>
    <izvorni_sadrzaj>
      <item>SLOBODNA PLOVIDBA d.d. - u stečaju</item>
    </izvorni_sadrzaj>
    <derivirana_varijabla naziv="DomainObject.Predmet.ProtuStrankaListNazivFormated_1">
      <item>SLOBODNA PLOVIDBA d.d. - u stečaju</item>
    </derivirana_varijabla>
  </DomainObject.Predmet.ProtuStrankaListNazivFormated>
  <DomainObject.Predmet.ProtuStrankaListNazivFormatedOIB>
    <izvorni_sadrzaj>
      <item>SLOBODNA PLOVIDBA d.d. - u stečaju, OIB 38793420300</item>
    </izvorni_sadrzaj>
    <derivirana_varijabla naziv="DomainObject.Predmet.ProtuStrankaListNazivFormatedOIB_1">
      <item>SLOBODNA PLOVIDBA d.d. - u stečaju, OIB 38793420300</item>
    </derivirana_varijabla>
  </DomainObject.Predmet.ProtuStrankaListNazivFormatedOIB>
  <DomainObject.Predmet.OstaliListFormated>
    <izvorni_sadrzaj>
      <item>Đorđe Anđelković, odvjetnik</item>
      <item>MARIN MRKLIĆ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item>
    </izvorni_sadrzaj>
    <derivirana_varijabla naziv="DomainObject.Predmet.OstaliListFormated_1">
      <item>Đorđe Anđelković, odvjetnik</item>
      <item>MARIN MRKLIĆ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item>
    </derivirana_varijabla>
  </DomainObject.Predmet.OstaliListFormated>
  <DomainObject.Predmet.OstaliListFormatedOIB>
    <izvorni_sadrzaj>
      <item>Đorđe Anđelković, odvjetnik</item>
      <item>MARIN MRKLIĆ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OIB 48593997552</item>
    </izvorni_sadrzaj>
    <derivirana_varijabla naziv="DomainObject.Predmet.OstaliListFormatedOIB_1">
      <item>Đorđe Anđelković, odvjetnik</item>
      <item>MARIN MRKLIĆ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OIB 48593997552</item>
    </derivirana_varijabla>
  </DomainObject.Predmet.OstaliListFormatedOIB>
  <DomainObject.Predmet.OstaliListFormatedWithAdress>
    <izvorni_sadrzaj>
      <item>Đorđe Anđelković, odvjetnik, Vrbanićeva 20, 10000 Zagreb</item>
      <item>MARIN MRKLIĆ, KLAJIĆEVA POLJANA 1, 21 000 Split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Drniških Žrtava 10, 22000 Šibenik</item>
    </izvorni_sadrzaj>
    <derivirana_varijabla naziv="DomainObject.Predmet.OstaliListFormatedWithAdress_1">
      <item>Đorđe Anđelković, odvjetnik, Vrbanićeva 20, 10000 Zagreb</item>
      <item>MARIN MRKLIĆ, KLAJIĆEVA POLJANA 1, 21 000 Split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Drniških Žrtava 10, 22000 Šibenik</item>
    </derivirana_varijabla>
  </DomainObject.Predmet.OstaliListFormatedWithAdress>
  <DomainObject.Predmet.OstaliListFormatedWithAdressOIB>
    <izvorni_sadrzaj>
      <item>Đorđe Anđelković, odvjetnik, Vrbanićeva 20, 10000 Zagreb</item>
      <item>MARIN MRKLIĆ, KLAJIĆEVA POLJANA 1, 21 000 Split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OIB 48593997552, Drniških Žrtava 10, 22000 Šibenik</item>
    </izvorni_sadrzaj>
    <derivirana_varijabla naziv="DomainObject.Predmet.OstaliListFormatedWithAdressOIB_1">
      <item>Đorđe Anđelković, odvjetnik, Vrbanićeva 20, 10000 Zagreb</item>
      <item>MARIN MRKLIĆ, KLAJIĆEVA POLJANA 1, 21 000 Split punomoćnik sudionika u postupku ELENA LABOR; MARINA GATARA; VESNA ČOSIĆ; ŽIVANA POLIĆ; SINDIKAT POMORACA HRVATSKE; FRANO PLEJIĆ; HRVOJE BEGO; OGNJEN ŠIŽGORIĆ; ANTE VATAVUK; NATALIJA BJELINSKI; SONJA KUSTIĆ; ZLATKA FRIGANOVIĆ; NEVENKA SLAVICA; ROBERT BADŽIM; MIRJANA VATAVUK; OJDANA MILJAS; MILKO KRONJA; JADRANKA LOKAS; ANĐELKO KURSAR</item>
      <item>Draško Lambaša, OIB 48593997552, Drniških Žrtava 10, 22000 Šibenik</item>
    </derivirana_varijabla>
  </DomainObject.Predmet.OstaliListFormatedWithAdressOIB>
  <DomainObject.Predmet.OstaliListNazivFormated>
    <izvorni_sadrzaj>
      <item>Đorđe Anđelković, odvjetnik</item>
      <item>MARIN MRKLIĆ</item>
      <item>Draško Lambaša</item>
    </izvorni_sadrzaj>
    <derivirana_varijabla naziv="DomainObject.Predmet.OstaliListNazivFormated_1">
      <item>Đorđe Anđelković, odvjetnik</item>
      <item>MARIN MRKLIĆ</item>
      <item>Draško Lambaša</item>
    </derivirana_varijabla>
  </DomainObject.Predmet.OstaliListNazivFormated>
  <DomainObject.Predmet.OstaliListNazivFormatedOIB>
    <izvorni_sadrzaj>
      <item>Đorđe Anđelković, odvjetnik</item>
      <item>MARIN MRKLIĆ</item>
      <item>Draško Lambaša, OIB 48593997552</item>
    </izvorni_sadrzaj>
    <derivirana_varijabla naziv="DomainObject.Predmet.OstaliListNazivFormatedOIB_1">
      <item>Đorđe Anđelković, odvjetnik</item>
      <item>MARIN MRKLIĆ</item>
      <item>Draško Lambaša, OIB 48593997552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St-20/2011-107</izvorni_sadrzaj>
    <derivirana_varijabla naziv="DomainObject.PoslovniBrojDokumenta_1">St-20/2011-107</derivirana_varijabla>
  </DomainObject.PoslovniBrojDokumenta>
  <DomainObject.Predmet.StrankaIDrugi>
    <izvorni_sadrzaj>SINDIKAT POMORACA HRVATSKE i dr.</izvorni_sadrzaj>
    <derivirana_varijabla naziv="DomainObject.Predmet.StrankaIDrugi_1">SINDIKAT POMORACA HRVATSKE i dr.</derivirana_varijabla>
  </DomainObject.Predmet.StrankaIDrugi>
  <DomainObject.Predmet.ProtustrankaIDrugi>
    <izvorni_sadrzaj>SLOBODNA PLOVIDBA d.d. - u stečaju</izvorni_sadrzaj>
    <derivirana_varijabla naziv="DomainObject.Predmet.ProtustrankaIDrugi_1">SLOBODNA PLOVIDBA d.d. - u stečaju</derivirana_varijabla>
  </DomainObject.Predmet.ProtustrankaIDrugi>
  <DomainObject.Predmet.StrankaIDrugiAdressOIB>
    <izvorni_sadrzaj>SINDIKAT POMORACA HRVATSKE, OIB 68681199202, MARMONTOVA 1, 21 000 Split i dr.</izvorni_sadrzaj>
    <derivirana_varijabla naziv="DomainObject.Predmet.StrankaIDrugiAdressOIB_1">SINDIKAT POMORACA HRVATSKE, OIB 68681199202, MARMONTOVA 1, 21 000 Split i dr.</derivirana_varijabla>
  </DomainObject.Predmet.StrankaIDrugiAdressOIB>
  <DomainObject.Predmet.ProtustrankaIDrugiAdressOIB>
    <izvorni_sadrzaj>SLOBODNA PLOVIDBA d.d. - u stečaju, OIB 38793420300, Draga 2, Šibenik</izvorni_sadrzaj>
    <derivirana_varijabla naziv="DomainObject.Predmet.ProtustrankaIDrugiAdressOIB_1">SLOBODNA PLOVIDBA d.d. - u stečaju, OIB 38793420300, Draga 2,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studenog 2015.</izvorni_sadrzaj>
    <derivirana_varijabla naziv="DomainObject.Predmet.OdlukaRjesenje.DatumDonosenjaOdluke_1">20. studenog 2015.</derivirana_varijabla>
  </DomainObject.Predmet.OdlukaRjesenje.DatumDonosenjaOdluke>
  <DomainObject.Predmet.OdlukaRjesenje.DatumPravomocnosti>
    <izvorni_sadrzaj>11. prosinca 2015.</izvorni_sadrzaj>
    <derivirana_varijabla naziv="DomainObject.Predmet.OdlukaRjesenje.DatumPravomocnosti_1">11. prosinca 2015.</derivirana_varijabla>
  </DomainObject.Predmet.OdlukaRjesenje.DatumPravomocnosti>
  <DomainObject.Predmet.OdlukaRjesenje.Oznaka>
    <izvorni_sadrzaj>St-20/2011-87</izvorni_sadrzaj>
    <derivirana_varijabla naziv="DomainObject.Predmet.OdlukaRjesenje.Oznaka_1">St-20/2011-87</derivirana_varijabla>
  </DomainObject.Predmet.OdlukaRjesenje.Oznaka>
  <DomainObject.Predmet.SudioniciListNaziv>
    <izvorni_sadrzaj>
      <item>NATALIJA BJELINSKI</item>
      <item>JADRANKA LOKAS</item>
      <item>ZLATKA FRIGANOVIĆ</item>
      <item>SONJA KUSTIĆ</item>
      <item>OGNJEN ŠIŽGORIĆ</item>
      <item>HRVOJE BEGO</item>
      <item>SLOBODNA PLOVIDBA d.d. - u stečaju</item>
      <item>VESNA ČOSIĆ</item>
      <item>Đorđe Anđelković, odvjetnik</item>
      <item>ŽIVANA POLIĆ</item>
      <item>OJDANA MILJAS</item>
      <item>ELENA LABOR</item>
      <item>MARIN MRKLIĆ</item>
      <item>ROBERT BADŽIM</item>
      <item>NEVENKA SLAVICA</item>
      <item>MARINA GATARA</item>
      <item>SINDIKAT POMORACA HRVATSKE</item>
      <item>MILKO KRONJA</item>
      <item>MIRJANA VATAVUK</item>
      <item>ANTE VATAVUK</item>
      <item>FRANO PLEJIĆ</item>
      <item>ANĐELKO KURSAR</item>
      <item>Draško Lambaša</item>
    </izvorni_sadrzaj>
    <derivirana_varijabla naziv="DomainObject.Predmet.SudioniciListNaziv_1">
      <item>NATALIJA BJELINSKI</item>
      <item>JADRANKA LOKAS</item>
      <item>ZLATKA FRIGANOVIĆ</item>
      <item>SONJA KUSTIĆ</item>
      <item>OGNJEN ŠIŽGORIĆ</item>
      <item>HRVOJE BEGO</item>
      <item>SLOBODNA PLOVIDBA d.d. - u stečaju</item>
      <item>VESNA ČOSIĆ</item>
      <item>Đorđe Anđelković, odvjetnik</item>
      <item>ŽIVANA POLIĆ</item>
      <item>OJDANA MILJAS</item>
      <item>ELENA LABOR</item>
      <item>MARIN MRKLIĆ</item>
      <item>ROBERT BADŽIM</item>
      <item>NEVENKA SLAVICA</item>
      <item>MARINA GATARA</item>
      <item>SINDIKAT POMORACA HRVATSKE</item>
      <item>MILKO KRONJA</item>
      <item>MIRJANA VATAVUK</item>
      <item>ANTE VATAVUK</item>
      <item>FRANO PLEJIĆ</item>
      <item>ANĐELKO KURSAR</item>
      <item>Draško Lambaša</item>
    </derivirana_varijabla>
  </DomainObject.Predmet.SudioniciListNaziv>
  <DomainObject.Predmet.SudioniciListAdressOIB>
    <izvorni_sadrzaj>
      <item>NATALIJA BJELINSKI, SARAJEVSKA I,22000 Šibenik</item>
      <item>JADRANKA LOKAS, PUT KROZ METERIZE 24,22000 Šibenik</item>
      <item>ZLATKA FRIGANOVIĆ, BUTA H.BILINIĆA 8,22000 Šibenik</item>
      <item>SONJA KUSTIĆ, PETRA PRERADOVIĆA 30,22000 Šibenik</item>
      <item>OGNJEN ŠIŽGORIĆ, BANA I.MAŽURANIĆA 52,22000 Šibenik</item>
      <item>HRVOJE BEGO, MATIJE GUPCA 40,22000 Šibenik</item>
      <item>SLOBODNA PLOVIDBA d.d. - u stečaju, OIB 38793420300, Draga 2,Šibenik</item>
      <item>VESNA ČOSIĆ, V.LISINSKOG 5,22 000 Šibenik</item>
      <item>Đorđe Anđelković, odvjetnik, Vrbanićeva 20,10000 Zagreb</item>
      <item>ŽIVANA POLIĆ, BEŽE PERIČIĆA 30,22000 Šibenik</item>
      <item>OJDANA MILJAS, STUBE A. MEDULIĆA 2,22000 Šibenik</item>
      <item>ELENA LABOR, MARIBORSKA 49,22000 Šibenik</item>
      <item>MARIN MRKLIĆ, KLAJIĆEVA POLJANA 1,21 000 Split</item>
      <item>ROBERT BADŽIM, FEROVA GLAVICA I 35,22000 Šibenik</item>
      <item>NEVENKA SLAVICA, PUT GROBLJA 13,22000 Šibenik</item>
      <item>MARINA GATARA, NOVO NASELJE 40,22000 Šibenik</item>
      <item>SINDIKAT POMORACA HRVATSKE, OIB 68681199202, MARMONTOVA 1,21 000 Split</item>
      <item>MILKO KRONJA, BANA JELAČIĆA 6b,22000 Šibenik</item>
      <item>MIRJANA VATAVUK, Blajburških žrtava 7,22000 Šibenik</item>
      <item>ANTE VATAVUK, Blajburškihh žrtava 7,22000 Šibenik</item>
      <item>FRANO PLEJIĆ, 8. DALMATINSKE UDARNE BRIGADE 36,22000 Šibenik</item>
      <item>ANĐELKO KURSAR, NJEGOŠEV TRG 2,22000 Šibenik</item>
      <item>Draško Lambaša, OIB 48593997552, Drniških Žrtava 10,22000 Šibenik</item>
    </izvorni_sadrzaj>
    <derivirana_varijabla naziv="DomainObject.Predmet.SudioniciListAdressOIB_1">
      <item>NATALIJA BJELINSKI, SARAJEVSKA I,22000 Šibenik</item>
      <item>JADRANKA LOKAS, PUT KROZ METERIZE 24,22000 Šibenik</item>
      <item>ZLATKA FRIGANOVIĆ, BUTA H.BILINIĆA 8,22000 Šibenik</item>
      <item>SONJA KUSTIĆ, PETRA PRERADOVIĆA 30,22000 Šibenik</item>
      <item>OGNJEN ŠIŽGORIĆ, BANA I.MAŽURANIĆA 52,22000 Šibenik</item>
      <item>HRVOJE BEGO, MATIJE GUPCA 40,22000 Šibenik</item>
      <item>SLOBODNA PLOVIDBA d.d. - u stečaju, OIB 38793420300, Draga 2,Šibenik</item>
      <item>VESNA ČOSIĆ, V.LISINSKOG 5,22 000 Šibenik</item>
      <item>Đorđe Anđelković, odvjetnik, Vrbanićeva 20,10000 Zagreb</item>
      <item>ŽIVANA POLIĆ, BEŽE PERIČIĆA 30,22000 Šibenik</item>
      <item>OJDANA MILJAS, STUBE A. MEDULIĆA 2,22000 Šibenik</item>
      <item>ELENA LABOR, MARIBORSKA 49,22000 Šibenik</item>
      <item>MARIN MRKLIĆ, KLAJIĆEVA POLJANA 1,21 000 Split</item>
      <item>ROBERT BADŽIM, FEROVA GLAVICA I 35,22000 Šibenik</item>
      <item>NEVENKA SLAVICA, PUT GROBLJA 13,22000 Šibenik</item>
      <item>MARINA GATARA, NOVO NASELJE 40,22000 Šibenik</item>
      <item>SINDIKAT POMORACA HRVATSKE, OIB 68681199202, MARMONTOVA 1,21 000 Split</item>
      <item>MILKO KRONJA, BANA JELAČIĆA 6b,22000 Šibenik</item>
      <item>MIRJANA VATAVUK, Blajburških žrtava 7,22000 Šibenik</item>
      <item>ANTE VATAVUK, Blajburškihh žrtava 7,22000 Šibenik</item>
      <item>FRANO PLEJIĆ, 8. DALMATINSKE UDARNE BRIGADE 36,22000 Šibenik</item>
      <item>ANĐELKO KURSAR, NJEGOŠEV TRG 2,22000 Šibenik</item>
      <item>Draško Lambaša, OIB 48593997552, Drniških Žrtava 10,22000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9F0911-BF0A-4F38-B5AE-AEE9D674C1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269</properties:Words>
  <properties:Characters>1385</properties:Characters>
  <properties:Lines>80</properties:Lines>
  <properties:Paragraphs>28</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2017-03-15T09:30:00Z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St-20/2011-107 / Odluka - Rješenje - imenovanje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