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f38e7" w14:paraId="b4f38e7" w:rsidRDefault="00537BDB" w:rsidP="00537BDB" w:rsidR="004D2070" w:rsidRPr="00AD0CE8">
      <w:pPr>
        <w15:collapsed w:val="false"/>
      </w:pPr>
      <w:bookmarkStart w:name="_GoBack" w:id="0"/>
      <w:bookmarkEnd w:id="0"/>
      <w:r w:rsidRPr="00AD0CE8">
        <w:t xml:space="preserve">  </w:t>
      </w:r>
      <w:r w:rsidR="0071047D">
        <w:rPr>
          <w:noProof/>
        </w:rPr>
        <w:t xml:space="preserve">          </w:t>
      </w:r>
      <w:r w:rsidR="0071047D">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 w:rsidRPr="00CA1D5E">
        <w:t xml:space="preserve">Zagreb, Amruševa 2/II                                                                   </w:t>
      </w:r>
      <w:r w:rsidR="00C943AD">
        <w:tab/>
      </w:r>
      <w:r w:rsidR="0071047D">
        <w:t xml:space="preserve">            </w:t>
      </w:r>
      <w:r w:rsidR="00765D07">
        <w:t xml:space="preserve"> </w:t>
      </w:r>
      <w:r w:rsidR="006747F9">
        <w:t xml:space="preserve">  67. St-8319/15</w:t>
      </w:r>
      <w:r w:rsidR="0071047D">
        <w:t>-72</w:t>
      </w:r>
    </w:p>
    <w:p w:rsidRDefault="006454AB" w:rsidP="00CA1D5E" w:rsidR="006454AB"/>
    <w:p w:rsidRDefault="006454AB" w:rsidP="00CA1D5E" w:rsidR="006454AB" w:rsidRPr="00CA1D5E"/>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BB40DB" w:rsidP="004F5171" w:rsidR="00CA1D5E" w:rsidRPr="00CA1D5E">
      <w:pPr>
        <w:ind w:firstLine="708"/>
        <w:jc w:val="both"/>
      </w:pPr>
      <w:r w:rsidRPr="00BB40DB">
        <w:t xml:space="preserve">Trgovački sud u Zagrebu, po sucu Gordanu Zubaku, u stečajnom postupku nad dužnikom </w:t>
      </w:r>
      <w:r w:rsidR="00FA458E" w:rsidRPr="00FA458E">
        <w:rPr>
          <w:bCs/>
          <w:lang w:val="pt-BR"/>
        </w:rPr>
        <w:t>ASTRAEA d.o.o. u stečaju, Sisak, Silvija Strahimira Kranjčevića 11, OIB: 02599873429</w:t>
      </w:r>
      <w:r w:rsidR="00FA458E">
        <w:t xml:space="preserve">, </w:t>
      </w:r>
      <w:r w:rsidR="00B80A10">
        <w:t>13. lipnja</w:t>
      </w:r>
      <w:r w:rsidRPr="00BB40DB">
        <w:t xml:space="preserve"> 2018</w:t>
      </w:r>
      <w:r>
        <w:t>.</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kupovnine</w:t>
      </w:r>
      <w:r w:rsidR="004319AE">
        <w:t xml:space="preserve"> ostvarene prodajom</w:t>
      </w:r>
      <w:r w:rsidR="004D2070" w:rsidRPr="00AD0CE8">
        <w:t xml:space="preserve"> </w:t>
      </w:r>
      <w:r w:rsidR="004319AE">
        <w:t>nekretnine</w:t>
      </w:r>
      <w:r w:rsidR="00787F01">
        <w:t xml:space="preserve"> upisane</w:t>
      </w:r>
      <w:r w:rsidR="004F5171">
        <w:t xml:space="preserve"> </w:t>
      </w:r>
      <w:r w:rsidR="00787F01" w:rsidRPr="00787F01">
        <w:t>u zemljišnim knjigama Općinskog suda u Sisku, i to u zk. ul. br. 5020, k.o. Sisak stari, kč. br. 1211/1, u naravi dvorište i zgrada mješ. uporabe sveukupne površine 1218 m2, 26. suvlasnički udio: 79/2363 etažno vlasništvo (E-26) –</w:t>
      </w:r>
      <w:r w:rsidR="00787F01" w:rsidRPr="00787F01">
        <w:rPr>
          <w:b/>
          <w:bCs/>
        </w:rPr>
        <w:t xml:space="preserve"> </w:t>
      </w:r>
      <w:r w:rsidR="00787F01" w:rsidRPr="00787F01">
        <w:rPr>
          <w:bCs/>
        </w:rPr>
        <w:t>„30" - poslovni prostor u potkrovlju, koji se sastoji od poslovnog prostora u ukupnoj površini od 79,42 m2 i zk. ul. br. 5020, k.o. Sisak stari, kč. br. 1211/1, u naravi dvorište i zgrada mješ. uporabe sveukupne površine 1218 m2, 27. suvlasnički dio: 38/2363 etažno vlasništvo (E-27) –</w:t>
      </w:r>
      <w:r w:rsidR="00787F01" w:rsidRPr="00787F01">
        <w:rPr>
          <w:b/>
          <w:bCs/>
        </w:rPr>
        <w:t xml:space="preserve"> </w:t>
      </w:r>
      <w:r w:rsidR="00787F01" w:rsidRPr="00787F01">
        <w:rPr>
          <w:bCs/>
        </w:rPr>
        <w:t>„31" - poslovni prostor u potkrovlju, koji se sastoji od poslovnog prostora u ukupnoj površini od 38,52 m2</w:t>
      </w:r>
      <w:r w:rsidR="004F5171">
        <w:t>,</w:t>
      </w:r>
      <w:r w:rsidR="004319AE">
        <w:t xml:space="preserve"> </w:t>
      </w:r>
      <w:r w:rsidR="00CF13AA">
        <w:t>za dan:</w:t>
      </w:r>
    </w:p>
    <w:p w:rsidRDefault="004319AE" w:rsidP="00523270" w:rsidR="004319AE">
      <w:pPr>
        <w:jc w:val="center"/>
      </w:pPr>
    </w:p>
    <w:p w:rsidRDefault="00B80A10" w:rsidP="00523270" w:rsidR="00537BDB" w:rsidRPr="003636FC">
      <w:pPr>
        <w:jc w:val="center"/>
      </w:pPr>
      <w:r>
        <w:t>19. lipnja 2018. u 10,15</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420CAC">
        <w:t>Matko Ljuban</w:t>
      </w:r>
    </w:p>
    <w:p w:rsidRDefault="00523270" w:rsidP="00213446" w:rsidR="009A47CF" w:rsidRPr="00AD0CE8">
      <w:pPr>
        <w:ind w:firstLine="708"/>
        <w:jc w:val="both"/>
      </w:pPr>
      <w:r w:rsidRPr="00AD0CE8">
        <w:t xml:space="preserve">- </w:t>
      </w:r>
      <w:r w:rsidR="00420CAC">
        <w:t>Adikko bank d.d.</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lastRenderedPageBreak/>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B80A10">
        <w:t>13. lipnja</w:t>
      </w:r>
      <w:r w:rsidR="00D02CF9" w:rsidRPr="00D02CF9">
        <w:t xml:space="preserve"> 2018</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DF63A8">
        <w:t>,v.r.</w:t>
      </w:r>
    </w:p>
    <w:p w:rsidRDefault="009A47CF" w:rsidP="00537BDB" w:rsidR="009A47CF"/>
    <w:p w:rsidRDefault="00537BDB" w:rsidP="00537BDB" w:rsidR="00537BDB" w:rsidRPr="00AD0CE8">
      <w:r w:rsidRPr="00AD0CE8">
        <w:t>UPUTA O PRAVNOM LIJEKU:</w:t>
      </w:r>
    </w:p>
    <w:p w:rsidRDefault="00537BDB" w:rsidP="00537BDB" w:rsidR="00537BDB">
      <w:r w:rsidRPr="00AD0CE8">
        <w:t>Protiv ovog zaklj</w:t>
      </w:r>
      <w:r w:rsidR="00DF1AE6">
        <w:t>učka nije dopuštena žalba (čl.19. st. 7</w:t>
      </w:r>
      <w:r w:rsidRPr="00AD0CE8">
        <w:t>. SZ).</w:t>
      </w:r>
    </w:p>
    <w:p w:rsidRDefault="006454AB" w:rsidP="00537BDB" w:rsidR="006454AB"/>
    <w:p w:rsidRDefault="006454AB" w:rsidP="00537BDB" w:rsidR="006454AB" w:rsidRPr="00AD0CE8"/>
    <w:p w:rsidRDefault="00DF63A8" w:rsidP="00400817" w:rsidR="00DF63A8" w:rsidRPr="00400817">
      <w:pPr>
        <w:jc w:val="right"/>
      </w:pPr>
      <w:r w:rsidRPr="00400817">
        <w:t>Za točnost otpravka – ovlašteni službenik</w:t>
      </w:r>
      <w:r>
        <w:t>:</w:t>
      </w:r>
    </w:p>
    <w:p w:rsidRDefault="00DF63A8" w:rsidP="00400817" w:rsidR="00DF63A8" w:rsidRPr="00400817">
      <w:pPr>
        <w:ind w:left="5664"/>
      </w:pPr>
      <w:r w:rsidRPr="00400817">
        <w:t xml:space="preserve">        Dijana Hadžić</w:t>
      </w:r>
    </w:p>
    <w:p w:rsidRDefault="00537BDB" w:rsidP="00DF63A8" w:rsidR="00537BDB"/>
    <w:p w:rsidRDefault="00DF63A8" w:rsidP="00DF63A8" w:rsidR="00DF63A8" w:rsidRPr="00AD0CE8"/>
    <w:sectPr w:rsidSect="0071047D" w:rsidR="00DF63A8" w:rsidRPr="00AD0CE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44804"/>
    <w:rsid w:val="001D7E2A"/>
    <w:rsid w:val="00213446"/>
    <w:rsid w:val="0035037C"/>
    <w:rsid w:val="003636FC"/>
    <w:rsid w:val="003B7728"/>
    <w:rsid w:val="003E4CEF"/>
    <w:rsid w:val="00420CAC"/>
    <w:rsid w:val="004319AE"/>
    <w:rsid w:val="0048754B"/>
    <w:rsid w:val="004D2070"/>
    <w:rsid w:val="004F5171"/>
    <w:rsid w:val="00523270"/>
    <w:rsid w:val="00537BDB"/>
    <w:rsid w:val="006454AB"/>
    <w:rsid w:val="006747F9"/>
    <w:rsid w:val="0071047D"/>
    <w:rsid w:val="00765D07"/>
    <w:rsid w:val="00787F01"/>
    <w:rsid w:val="0087046A"/>
    <w:rsid w:val="009A47CF"/>
    <w:rsid w:val="009F0845"/>
    <w:rsid w:val="00A82F93"/>
    <w:rsid w:val="00AD0CE8"/>
    <w:rsid w:val="00B80A10"/>
    <w:rsid w:val="00BB40DB"/>
    <w:rsid w:val="00C858F4"/>
    <w:rsid w:val="00C943AD"/>
    <w:rsid w:val="00CA1D5E"/>
    <w:rsid w:val="00CF13AA"/>
    <w:rsid w:val="00D02CF9"/>
    <w:rsid w:val="00DF1AE6"/>
    <w:rsid w:val="00DF63A8"/>
    <w:rsid w:val="00E87A06"/>
    <w:rsid w:val="00E978F0"/>
    <w:rsid w:val="00F97406"/>
    <w:rsid w:val="00FA458E"/>
    <w:rsid w:val="00FE7A37"/>
    <w:rsid w:val="00FF44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71047D"/>
    <w:rPr>
      <w:rFonts w:cs="Tahoma" w:hAnsi="Tahoma" w:ascii="Tahoma"/>
      <w:sz w:val="16"/>
      <w:szCs w:val="16"/>
    </w:rPr>
  </w:style>
  <w:style w:customStyle="true" w:styleId="TekstbaloniaChar" w:type="character">
    <w:name w:val="Tekst balončića Char"/>
    <w:basedOn w:val="Zadanifontodlomka"/>
    <w:link w:val="Tekstbalonia"/>
    <w:semiHidden/>
    <w:rsid w:val="0071047D"/>
    <w:rPr>
      <w:rFonts w:cs="Tahoma" w:hAnsi="Tahoma" w:ascii="Tahoma"/>
      <w:sz w:val="16"/>
      <w:szCs w:val="16"/>
    </w:rPr>
  </w:style>
  <w:style w:styleId="Tekstrezerviranogmjesta" w:type="character">
    <w:name w:val="Placeholder Text"/>
    <w:basedOn w:val="Zadanifontodlomka"/>
    <w:uiPriority w:val="99"/>
    <w:semiHidden/>
    <w:rsid w:val="00DF63A8"/>
    <w:rPr>
      <w:color w:val="808080"/>
      <w:bdr w:space="0" w:sz="0" w:color="auto" w:val="none"/>
      <w:shd w:fill="auto" w:color="auto" w:val="clear"/>
    </w:rPr>
  </w:style>
  <w:style w:customStyle="true" w:styleId="eSPISCCParagraphDefaultFont" w:type="character">
    <w:name w:val="eSPIS_CC_Paragraph Default Font"/>
    <w:basedOn w:val="Zadanifontodlomka"/>
    <w:rsid w:val="00DF63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63A8"/>
    <w:rPr>
      <w:bdr w:space="0" w:sz="0" w:color="auto" w:val="none"/>
      <w:shd w:fill="FFFFCC" w:color="auto" w:val="clear"/>
      <w:lang w:val="hr-HR"/>
    </w:rPr>
  </w:style>
  <w:style w:customStyle="true" w:styleId="PozadinaSvijetloCrvena" w:type="character">
    <w:name w:val="Pozadina_SvijetloCrvena"/>
    <w:basedOn w:val="eSPISCCParagraphDefaultFont"/>
    <w:rsid w:val="00DF63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63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71047D"/>
    <w:rPr>
      <w:rFonts w:ascii="Tahoma" w:cs="Tahoma" w:hAnsi="Tahoma"/>
      <w:sz w:val="16"/>
      <w:szCs w:val="16"/>
    </w:rPr>
  </w:style>
  <w:style w:customStyle="1" w:styleId="TekstbaloniaChar" w:type="character">
    <w:name w:val="Tekst balončića Char"/>
    <w:basedOn w:val="Zadanifontodlomka"/>
    <w:link w:val="Tekstbalonia"/>
    <w:semiHidden/>
    <w:rsid w:val="0071047D"/>
    <w:rPr>
      <w:rFonts w:ascii="Tahoma" w:cs="Tahoma" w:hAnsi="Tahoma"/>
      <w:sz w:val="16"/>
      <w:szCs w:val="16"/>
    </w:rPr>
  </w:style>
  <w:style w:styleId="Tekstrezerviranogmjesta" w:type="character">
    <w:name w:val="Placeholder Text"/>
    <w:basedOn w:val="Zadanifontodlomka"/>
    <w:uiPriority w:val="99"/>
    <w:semiHidden/>
    <w:rsid w:val="00DF63A8"/>
    <w:rPr>
      <w:color w:val="808080"/>
      <w:bdr w:color="auto" w:space="0" w:sz="0" w:val="none"/>
      <w:shd w:color="auto" w:fill="auto" w:val="clear"/>
    </w:rPr>
  </w:style>
  <w:style w:customStyle="1" w:styleId="eSPISCCParagraphDefaultFont" w:type="character">
    <w:name w:val="eSPIS_CC_Paragraph Default Font"/>
    <w:basedOn w:val="Zadanifontodlomka"/>
    <w:rsid w:val="00DF63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63A8"/>
    <w:rPr>
      <w:bdr w:color="auto" w:space="0" w:sz="0" w:val="none"/>
      <w:shd w:color="auto" w:fill="FFFFCC" w:val="clear"/>
      <w:lang w:val="hr-HR"/>
    </w:rPr>
  </w:style>
  <w:style w:customStyle="1" w:styleId="PozadinaSvijetloCrvena" w:type="character">
    <w:name w:val="Pozadina_SvijetloCrvena"/>
    <w:basedOn w:val="eSPISCCParagraphDefaultFont"/>
    <w:rsid w:val="00DF63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63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8319</izvorni_sadrzaj>
    <derivirana_varijabla naziv="DomainObject.Predmet.Broj_1">8319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St-8319/2015</izvorni_sadrzaj>
    <derivirana_varijabla naziv="DomainObject.Predmet.OznakaBroj_1">St-8319/2015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ASTRAEA d.o.o.</izvorni_sadrzaj>
    <derivirana_varijabla naziv="DomainObject.Predmet.ProtustrankaFormated_1">  ASTRAEA d.o.o.</derivirana_varijabla>
  </DomainObject.Predmet.ProtustrankaFormated>
  <DomainObject.Predmet.ProtustrankaFormatedOIB>
    <izvorni_sadrzaj>  ASTRAEA d.o.o., OIB 02599873429</izvorni_sadrzaj>
    <derivirana_varijabla naziv="DomainObject.Predmet.ProtustrankaFormatedOIB_1">  ASTRAEA d.o.o., OIB 02599873429</derivirana_varijabla>
  </DomainObject.Predmet.ProtustrankaFormatedOIB>
  <DomainObject.Predmet.ProtustrankaFormatedWithAdress>
    <izvorni_sadrzaj> ASTRAEA d.o.o., Silvija Strahimira Kranjčevića 11, 44000 Sisak</izvorni_sadrzaj>
    <derivirana_varijabla naziv="DomainObject.Predmet.ProtustrankaFormatedWithAdress_1"> ASTRAEA d.o.o., Silvija Strahimira Kranjčevića 11, 44000 Sisak</derivirana_varijabla>
  </DomainObject.Predmet.ProtustrankaFormatedWithAdress>
  <DomainObject.Predmet.ProtustrankaFormatedWithAdressOIB>
    <izvorni_sadrzaj> ASTRAEA d.o.o., OIB 02599873429, Silvija Strahimira Kranjčevića 11, 44000 Sisak</izvorni_sadrzaj>
    <derivirana_varijabla naziv="DomainObject.Predmet.ProtustrankaFormatedWithAdressOIB_1"> ASTRAEA d.o.o., OIB 02599873429, Silvija Strahimira Kranjčevića 11, 44000 Sisak</derivirana_varijabla>
  </DomainObject.Predmet.ProtustrankaFormatedWithAdressOIB>
  <DomainObject.Predmet.ProtustrankaWithAdress>
    <izvorni_sadrzaj>ASTRAEA d.o.o. Silvija Strahimira Kranjčevića 11, 44000 Sisak</izvorni_sadrzaj>
    <derivirana_varijabla naziv="DomainObject.Predmet.ProtustrankaWithAdress_1">ASTRAEA d.o.o. Silvija Strahimira Kranjčevića 11, 44000 Sisak</derivirana_varijabla>
  </DomainObject.Predmet.ProtustrankaWithAdress>
  <DomainObject.Predmet.ProtustrankaWithAdressOIB>
    <izvorni_sadrzaj>ASTRAEA d.o.o., OIB 02599873429, Silvija Strahimira Kranjčevića 11, 44000 Sisak</izvorni_sadrzaj>
    <derivirana_varijabla naziv="DomainObject.Predmet.ProtustrankaWithAdressOIB_1">ASTRAEA d.o.o., OIB 02599873429, Silvija Strahimira Kranjčevića 11, 44000 Sisak</derivirana_varijabla>
  </DomainObject.Predmet.ProtustrankaWithAdressOIB>
  <DomainObject.Predmet.ProtustrankaNazivFormated>
    <izvorni_sadrzaj>ASTRAEA d.o.o.</izvorni_sadrzaj>
    <derivirana_varijabla naziv="DomainObject.Predmet.ProtustrankaNazivFormated_1">ASTRAEA d.o.o.</derivirana_varijabla>
  </DomainObject.Predmet.ProtustrankaNazivFormated>
  <DomainObject.Predmet.ProtustrankaNazivFormatedOIB>
    <izvorni_sadrzaj>ASTRAEA d.o.o., OIB 02599873429</izvorni_sadrzaj>
    <derivirana_varijabla naziv="DomainObject.Predmet.ProtustrankaNazivFormatedOIB_1">ASTRAEA d.o.o., OIB 02599873429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ASTRAEA d.o.o.</item>
    </izvorni_sadrzaj>
    <derivirana_varijabla naziv="DomainObject.Predmet.ProtuStrankaListFormated_1">
      <item>ASTRAEA d.o.o.</item>
    </derivirana_varijabla>
  </DomainObject.Predmet.ProtuStrankaListFormated>
  <DomainObject.Predmet.ProtuStrankaListFormatedOIB>
    <izvorni_sadrzaj>
      <item>ASTRAEA d.o.o., OIB 02599873429</item>
    </izvorni_sadrzaj>
    <derivirana_varijabla naziv="DomainObject.Predmet.ProtuStrankaListFormatedOIB_1">
      <item>ASTRAEA d.o.o., OIB 02599873429</item>
    </derivirana_varijabla>
  </DomainObject.Predmet.ProtuStrankaListFormatedOIB>
  <DomainObject.Predmet.ProtuStrankaListFormatedWithAdress>
    <izvorni_sadrzaj>
      <item>ASTRAEA d.o.o., Silvija Strahimira Kranjčevića 11, 44000 Sisak</item>
    </izvorni_sadrzaj>
    <derivirana_varijabla naziv="DomainObject.Predmet.ProtuStrankaListFormatedWithAdress_1">
      <item>ASTRAEA d.o.o., Silvija Strahimira Kranjčevića 11, 44000 Sisak</item>
    </derivirana_varijabla>
  </DomainObject.Predmet.ProtuStrankaListFormatedWithAdress>
  <DomainObject.Predmet.ProtuStrankaListFormatedWithAdressOIB>
    <izvorni_sadrzaj>
      <item>ASTRAEA d.o.o., OIB 02599873429, Silvija Strahimira Kranjčevića 11, 44000 Sisak</item>
    </izvorni_sadrzaj>
    <derivirana_varijabla naziv="DomainObject.Predmet.ProtuStrankaListFormatedWithAdressOIB_1">
      <item>ASTRAEA d.o.o., OIB 02599873429, Silvija Strahimira Kranjčevića 11, 44000 Sisak</item>
    </derivirana_varijabla>
  </DomainObject.Predmet.ProtuStrankaListFormatedWithAdressOIB>
  <DomainObject.Predmet.ProtuStrankaListNazivFormated>
    <izvorni_sadrzaj>
      <item>ASTRAEA d.o.o.</item>
    </izvorni_sadrzaj>
    <derivirana_varijabla naziv="DomainObject.Predmet.ProtuStrankaListNazivFormated_1">
      <item>ASTRAEA d.o.o.</item>
    </derivirana_varijabla>
  </DomainObject.Predmet.ProtuStrankaListNazivFormated>
  <DomainObject.Predmet.ProtuStrankaListNazivFormatedOIB>
    <izvorni_sadrzaj>
      <item>ASTRAEA d.o.o., OIB 02599873429</item>
    </izvorni_sadrzaj>
    <derivirana_varijabla naziv="DomainObject.Predmet.ProtuStrankaListNazivFormatedOIB_1">
      <item>ASTRAEA d.o.o., OIB 02599873429</item>
    </derivirana_varijabla>
  </DomainObject.Predmet.ProtuStrankaListNazivFormatedOIB>
  <DomainObject.Predmet.OstaliListFormated>
    <izvorni_sadrzaj>
      <item>Dragana Prodanović Haines</item>
      <item>Addiko Bank dioničko društvo</item>
      <item>Nenad Cetinja</item>
    </izvorni_sadrzaj>
    <derivirana_varijabla naziv="DomainObject.Predmet.OstaliListFormated_1">
      <item>Dragana Prodanović Haines</item>
      <item>Addiko Bank dioničko društvo</item>
      <item>Nenad Cetinja</item>
    </derivirana_varijabla>
  </DomainObject.Predmet.OstaliListFormated>
  <DomainObject.Predmet.OstaliListFormatedOIB>
    <izvorni_sadrzaj>
      <item>Dragana Prodanović Haines, OIB 92697107612</item>
      <item>Addiko Bank dioničko društvo, OIB 14036333877</item>
      <item>Nenad Cetinja, OIB 15489081131</item>
    </izvorni_sadrzaj>
    <derivirana_varijabla naziv="DomainObject.Predmet.OstaliListFormatedOIB_1">
      <item>Dragana Prodanović Haines, OIB 92697107612</item>
      <item>Addiko Bank dioničko društvo, OIB 14036333877</item>
      <item>Nenad Cetinja, OIB 15489081131</item>
    </derivirana_varijabla>
  </DomainObject.Predmet.OstaliListFormatedOIB>
  <DomainObject.Predmet.OstaliListFormatedWithAdress>
    <izvorni_sadrzaj>
      <item>Dragana Prodanović Haines, Mije Goričkog 34, 44000 Sisak</item>
      <item>Addiko Bank dioničko društvo, Slavonska avenija 6, 10000 Zagreb</item>
      <item>Nenad Cetinja, Horvaćanska Cesta 17 A, 10000 Zagreb</item>
    </izvorni_sadrzaj>
    <derivirana_varijabla naziv="DomainObject.Predmet.OstaliListFormatedWithAdress_1">
      <item>Dragana Prodanović Haines, Mije Goričkog 34, 44000 Sisak</item>
      <item>Addiko Bank dioničko društvo, Slavonska avenija 6, 10000 Zagreb</item>
      <item>Nenad Cetinja, Horvaćanska Cesta 17 A, 10000 Zagreb</item>
    </derivirana_varijabla>
  </DomainObject.Predmet.OstaliListFormatedWithAdress>
  <DomainObject.Predmet.OstaliListFormatedWithAdressOIB>
    <izvorni_sadrzaj>
      <item>Dragana Prodanović Haines, OIB 92697107612, Mije Goričkog 34, 44000 Sisak</item>
      <item>Addiko Bank dioničko društvo, OIB 14036333877, Slavonska avenija 6, 10000 Zagreb</item>
      <item>Nenad Cetinja, OIB 15489081131, Horvaćanska Cesta 17 A, 10000 Zagreb</item>
    </izvorni_sadrzaj>
    <derivirana_varijabla naziv="DomainObject.Predmet.OstaliListFormatedWithAdressOIB_1">
      <item>Dragana Prodanović Haines, OIB 92697107612, Mije Goričkog 34, 44000 Sisak</item>
      <item>Addiko Bank dioničko društvo, OIB 14036333877, Slavonska avenija 6, 10000 Zagreb</item>
      <item>Nenad Cetinja, OIB 15489081131, Horvaćanska Cesta 17 A, 10000 Zagreb</item>
    </derivirana_varijabla>
  </DomainObject.Predmet.OstaliListFormatedWithAdressOIB>
  <DomainObject.Predmet.OstaliListNazivFormated>
    <izvorni_sadrzaj>
      <item>Dragana Prodanović Haines</item>
      <item>Addiko Bank dioničko društvo</item>
      <item>Nenad Cetinja</item>
    </izvorni_sadrzaj>
    <derivirana_varijabla naziv="DomainObject.Predmet.OstaliListNazivFormated_1">
      <item>Dragana Prodanović Haines</item>
      <item>Addiko Bank dioničko društvo</item>
      <item>Nenad Cetinja</item>
    </derivirana_varijabla>
  </DomainObject.Predmet.OstaliListNazivFormated>
  <DomainObject.Predmet.OstaliListNazivFormatedOIB>
    <izvorni_sadrzaj>
      <item>Dragana Prodanović Haines, OIB 92697107612</item>
      <item>Addiko Bank dioničko društvo, OIB 14036333877</item>
      <item>Nenad Cetinja, OIB 15489081131</item>
    </izvorni_sadrzaj>
    <derivirana_varijabla naziv="DomainObject.Predmet.OstaliListNazivFormatedOIB_1">
      <item>Dragana Prodanović Haines, OIB 92697107612</item>
      <item>Addiko Bank dioničko društvo, OIB 14036333877</item>
      <item>Nenad Cetinja, OIB 15489081131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ASTRAEA d.o.o.</izvorni_sadrzaj>
    <derivirana_varijabla naziv="DomainObject.Predmet.ProtustrankaIDrugi_1">ASTRAEA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ASTRAEA d.o.o., OIB 02599873429, Silvija Strahimira Kranjčevića 11, 44000 Sisak</izvorni_sadrzaj>
    <derivirana_varijabla naziv="DomainObject.Predmet.ProtustrankaIDrugiAdressOIB_1">ASTRAEA d.o.o., OIB 02599873429, Silvija Strahimira Kranjčevića 11,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ASTRAEA d.o.o.</item>
      <item>FINA Regionalni centar Zagreb</item>
      <item>Dragana Prodanović Haines</item>
      <item>Addiko Bank dioničko društvo</item>
      <item>Nenad Cetinja</item>
    </izvorni_sadrzaj>
    <derivirana_varijabla naziv="DomainObject.Predmet.SudioniciListNaziv_1">
      <item>ASTRAEA d.o.o.</item>
      <item>FINA Regionalni centar Zagreb</item>
      <item>Dragana Prodanović Haines</item>
      <item>Addiko Bank dioničko društvo</item>
      <item>Nenad Cetinja</item>
    </derivirana_varijabla>
  </DomainObject.Predmet.SudioniciListNaziv>
  <DomainObject.Predmet.SudioniciListAdressOIB>
    <izvorni_sadrzaj>
      <item>ASTRAEA d.o.o., OIB 02599873429, Silvija Strahimira Kranjčevića 11,44000 Sisak</item>
      <item>FINA Regionalni centar Zagreb, OIB 85821130368, Trg svibanjskih žrtava 1995. br. 1,10000 Zagreb</item>
      <item>Dragana Prodanović Haines, OIB 92697107612, Mije Goričkog 34,44000 Sisak</item>
      <item>Addiko Bank dioničko društvo, OIB 14036333877, Slavonska avenija 6,10000 Zagreb</item>
      <item>Nenad Cetinja, OIB 15489081131, Horvaćanska Cesta 17 A,10000 Zagreb</item>
    </izvorni_sadrzaj>
    <derivirana_varijabla naziv="DomainObject.Predmet.SudioniciListAdressOIB_1">
      <item>ASTRAEA d.o.o., OIB 02599873429, Silvija Strahimira Kranjčevića 11,44000 Sisak</item>
      <item>FINA Regionalni centar Zagreb, OIB 85821130368, Trg svibanjskih žrtava 1995. br. 1,10000 Zagreb</item>
      <item>Dragana Prodanović Haines, OIB 92697107612, Mije Goričkog 34,44000 Sisak</item>
      <item>Addiko Bank dioničko društvo, OIB 14036333877, Slavonska avenija 6,10000 Zagreb</item>
      <item>Nenad Cetinja, OIB 15489081131, Horvaćanska Cesta 17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02599873429</item>
      <item>, OIB 85821130368</item>
      <item>, OIB 92697107612</item>
      <item>, OIB 14036333877</item>
      <item>, OIB 15489081131</item>
    </izvorni_sadrzaj>
    <derivirana_varijabla naziv="DomainObject.Predmet.SudioniciListNazivOIB_1">
      <item>, OIB 02599873429</item>
      <item>, OIB 85821130368</item>
      <item>, OIB 92697107612</item>
      <item>, OIB 14036333877</item>
      <item>, OIB 15489081131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01F610-D28A-423E-91DA-E08D350B14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363</properties:Words>
  <properties:Characters>1876</properties:Characters>
  <properties:Lines>60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2018-06-13T08:22:00Z</dcterms:created>
  <dc:creator>gzubak</dc:creator>
  <cp:lastModifiedBy>Dijana Hadžić</cp:lastModifiedBy>
  <cp:lastPrinted>2018-06-13T09:00:00Z</cp:lastPrinted>
  <dcterms:modified xmlns:xsi="http://www.w3.org/2001/XMLSchema-instance" xsi:type="dcterms:W3CDTF">2018-06-13T09:02:00Z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(33.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