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983f" w14:paraId="f44983f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A84D15" w:rsidRPr="00A84D15">
        <w:rPr>
          <w:b/>
          <w:sz w:val="24"/>
        </w:rPr>
        <w:t>MARIDIUS j.d.o.o.</w:t>
      </w:r>
      <w:r w:rsidRPr="003D5956">
        <w:rPr>
          <w:b/>
          <w:sz w:val="24"/>
        </w:rPr>
        <w:t xml:space="preserve">, </w:t>
      </w:r>
      <w:r w:rsidR="00A84D15" w:rsidRPr="00A84D15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A84D15" w:rsidRPr="00A84D15">
        <w:rPr>
          <w:b/>
          <w:sz w:val="24"/>
        </w:rPr>
        <w:t>Psunjska 169</w:t>
      </w:r>
      <w:r w:rsidRPr="003D5956">
        <w:rPr>
          <w:b/>
          <w:sz w:val="24"/>
        </w:rPr>
        <w:t xml:space="preserve">, MBS: </w:t>
      </w:r>
      <w:r w:rsidR="00A84D15" w:rsidRPr="00A84D15">
        <w:rPr>
          <w:b/>
          <w:sz w:val="24"/>
        </w:rPr>
        <w:t>030138807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A84D15" w:rsidRPr="00A84D15">
        <w:rPr>
          <w:b/>
          <w:sz w:val="24"/>
        </w:rPr>
        <w:t>77523504333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A84D15">
        <w:rPr>
          <w:sz w:val="24"/>
        </w:rPr>
        <w:t>6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A84D15" w:rsidRPr="00A84D15">
        <w:rPr>
          <w:b/>
        </w:rPr>
        <w:t>Marija Dizdarević, OIB: 58511242437</w:t>
      </w:r>
      <w:r w:rsidRPr="00754992">
        <w:rPr>
          <w:b/>
        </w:rPr>
        <w:t xml:space="preserve">, </w:t>
      </w:r>
      <w:r w:rsidR="00A84D15" w:rsidRPr="00A84D15">
        <w:rPr>
          <w:b/>
        </w:rPr>
        <w:t>Osijek, Vijenac Petrove gore 3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A84D15">
        <w:rPr>
          <w:b/>
        </w:rPr>
        <w:t>MARIDIUS j.d.o.o., Osijek, Psunjska 169, MBS: 030138807</w:t>
      </w:r>
      <w:r w:rsidR="00A84D15">
        <w:t xml:space="preserve">, </w:t>
      </w:r>
      <w:r w:rsidR="00A84D15">
        <w:rPr>
          <w:b/>
        </w:rPr>
        <w:t>OIB: 77523504333</w:t>
      </w:r>
      <w:r w:rsidR="00B52CE5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7D1776">
        <w:rPr>
          <w:b/>
        </w:rPr>
        <w:t>Marija Dizdarević, Osijek, Vijenac Petrove gore 3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7D1776">
        <w:rPr>
          <w:b/>
        </w:rPr>
        <w:t>Marija Dizdarević, Osijek, Vijenac Petrove gore 3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7D1776">
        <w:t xml:space="preserve"> </w:t>
      </w:r>
      <w:r w:rsidR="008A6DA0" w:rsidRPr="009C396C">
        <w:t xml:space="preserve">Ukoliko zakonski zastupnik dužnika </w:t>
      </w:r>
      <w:r w:rsidR="007D1776">
        <w:rPr>
          <w:b/>
        </w:rPr>
        <w:t>Marija Dizdarević, Osijek, Vijenac Petrove gore 3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7D1776">
        <w:rPr>
          <w:b/>
        </w:rPr>
        <w:t>Marija Dizdarević, Osijek, Vijenac Petrove gore 3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DD0C83">
        <w:rPr>
          <w:sz w:val="24"/>
        </w:rPr>
        <w:t>6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7D1776" w:rsidRPr="007D1776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7D1776" w:rsidRPr="007D1776">
        <w:t>Marija Dizdarević, Osijek, Vijenac Petrove gore 3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870A14">
        <w:t>6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5D0" w:rsidR="009075D0">
      <w:r>
        <w:separator/>
      </w:r>
    </w:p>
  </w:endnote>
  <w:endnote w:id="0" w:type="continuationSeparator">
    <w:p w:rsidRDefault="009075D0" w:rsidR="00907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5D0" w:rsidR="009075D0">
      <w:r>
        <w:separator/>
      </w:r>
    </w:p>
  </w:footnote>
  <w:footnote w:id="0" w:type="continuationSeparator">
    <w:p w:rsidRDefault="009075D0" w:rsidR="009075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75D0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9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17DB8">
      <w:t>6 St-</w:t>
    </w:r>
    <w:r w:rsidR="00A84D15">
      <w:t>876</w:t>
    </w:r>
    <w:r w:rsidR="00B17DB8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A84D15">
      <w:t>876</w:t>
    </w:r>
    <w:r>
      <w:t>/16-3</w:t>
    </w:r>
  </w:p>
  <w:p w:rsidRDefault="009075D0" w:rsidP="00546D11" w:rsidR="00546D11">
    <w:pPr>
      <w:jc w:val="right"/>
    </w:pPr>
  </w:p>
  <w:p w:rsidRDefault="009075D0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E19A3"/>
    <w:rsid w:val="002010CC"/>
    <w:rsid w:val="00207758"/>
    <w:rsid w:val="002126A9"/>
    <w:rsid w:val="002B6C5B"/>
    <w:rsid w:val="002C439F"/>
    <w:rsid w:val="002E191A"/>
    <w:rsid w:val="002E2A89"/>
    <w:rsid w:val="00331FC0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02B8D"/>
    <w:rsid w:val="00531D16"/>
    <w:rsid w:val="00556767"/>
    <w:rsid w:val="0058380C"/>
    <w:rsid w:val="005E147B"/>
    <w:rsid w:val="005F702C"/>
    <w:rsid w:val="0060372C"/>
    <w:rsid w:val="00630962"/>
    <w:rsid w:val="006A1793"/>
    <w:rsid w:val="006D2F24"/>
    <w:rsid w:val="006F19F3"/>
    <w:rsid w:val="00707D74"/>
    <w:rsid w:val="00712941"/>
    <w:rsid w:val="0074532C"/>
    <w:rsid w:val="00754992"/>
    <w:rsid w:val="00784800"/>
    <w:rsid w:val="007D1776"/>
    <w:rsid w:val="007E05E0"/>
    <w:rsid w:val="00850AF8"/>
    <w:rsid w:val="00870A14"/>
    <w:rsid w:val="008A0198"/>
    <w:rsid w:val="008A6DA0"/>
    <w:rsid w:val="008A7573"/>
    <w:rsid w:val="008D3F18"/>
    <w:rsid w:val="008F70F4"/>
    <w:rsid w:val="009075D0"/>
    <w:rsid w:val="009160C7"/>
    <w:rsid w:val="00924C72"/>
    <w:rsid w:val="00963CBE"/>
    <w:rsid w:val="009705EA"/>
    <w:rsid w:val="0098061D"/>
    <w:rsid w:val="009836D5"/>
    <w:rsid w:val="009A0D2F"/>
    <w:rsid w:val="009B2FC8"/>
    <w:rsid w:val="009F16FF"/>
    <w:rsid w:val="00A61091"/>
    <w:rsid w:val="00A81A23"/>
    <w:rsid w:val="00A84D15"/>
    <w:rsid w:val="00AE0EB3"/>
    <w:rsid w:val="00B12CEE"/>
    <w:rsid w:val="00B17DB8"/>
    <w:rsid w:val="00B52CE5"/>
    <w:rsid w:val="00B54901"/>
    <w:rsid w:val="00B63939"/>
    <w:rsid w:val="00BA6465"/>
    <w:rsid w:val="00BC1AD9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9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639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39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93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93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9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639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39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93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93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MARIDIUS jednostavno društvo s ograničenom odgovornošću za proizvodnju, trgovinu i usluge</izvorni_sadrzaj>
    <derivirana_varijabla naziv="DomainObject.Predmet.ProtustrankaFormated_1">  MARIDIUS jednostavno društvo s ograničenom odgovornošću za proizvodnju, trgovinu i usluge</derivirana_varijabla>
  </DomainObject.Predmet.ProtustrankaFormated>
  <DomainObject.Predmet.ProtustrankaFormatedOIB>
    <izvorni_sadrzaj>  MARIDIUS jednostavno društvo s ograničenom odgovornošću za proizvodnju, trgovinu i usluge, OIB 77523504333</izvorni_sadrzaj>
    <derivirana_varijabla naziv="DomainObject.Predmet.ProtustrankaFormatedOIB_1">  MARIDIUS jednostavno društvo s ograničenom odgovornošću za proizvodnju, trgovinu i usluge, OIB 77523504333</derivirana_varijabla>
  </DomainObject.Predmet.ProtustrankaFormatedOIB>
  <DomainObject.Predmet.ProtustrankaFormatedWithAdress>
    <izvorni_sadrzaj> MARIDIUS jednostavno društvo s ograničenom odgovornošću za proizvodnju, trgovinu i usluge, Psunjska 169, 31000 Osijek</izvorni_sadrzaj>
    <derivirana_varijabla naziv="DomainObject.Predmet.ProtustrankaFormatedWithAdress_1"> MARIDIUS jednostavno društvo s ograničenom odgovornošću za proizvodnju, trgovinu i usluge, Psunjska 169, 31000 Osijek</derivirana_varijabla>
  </DomainObject.Predmet.ProtustrankaFormatedWithAdress>
  <DomainObject.Predmet.ProtustrankaFormatedWithAdressOIB>
    <izvorni_sadrzaj> MARIDIUS jednostavno društvo s ograničenom odgovornošću za proizvodnju, trgovinu i usluge, OIB 77523504333, Psunjska 169, 31000 Osijek</izvorni_sadrzaj>
    <derivirana_varijabla naziv="DomainObject.Predmet.ProtustrankaFormatedWithAdressOIB_1"> MARIDIUS jednostavno društvo s ograničenom odgovornošću za proizvodnju, trgovinu i usluge, OIB 77523504333, Psunjska 169, 31000 Osijek</derivirana_varijabla>
  </DomainObject.Predmet.ProtustrankaFormatedWithAdressOIB>
  <DomainObject.Predmet.ProtustrankaWithAdress>
    <izvorni_sadrzaj>MARIDIUS jednostavno društvo s ograničenom odgovornošću za proizvodnju, trgovinu i usluge Psunjska 169, 31000 Osijek</izvorni_sadrzaj>
    <derivirana_varijabla naziv="DomainObject.Predmet.ProtustrankaWithAdress_1">MARIDIUS jednostavno društvo s ograničenom odgovornošću za proizvodnju, trgovinu i usluge Psunjska 169, 31000 Osijek</derivirana_varijabla>
  </DomainObject.Predmet.ProtustrankaWithAdress>
  <DomainObject.Predmet.ProtustrankaWithAdressOIB>
    <izvorni_sadrzaj>MARIDIUS jednostavno društvo s ograničenom odgovornošću za proizvodnju, trgovinu i usluge, OIB 77523504333, Psunjska 169, 31000 Osijek</izvorni_sadrzaj>
    <derivirana_varijabla naziv="DomainObject.Predmet.ProtustrankaWithAdressOIB_1">MARIDIUS jednostavno društvo s ograničenom odgovornošću za proizvodnju, trgovinu i usluge, OIB 77523504333, Psunjska 169, 31000 Osijek</derivirana_varijabla>
  </DomainObject.Predmet.ProtustrankaWithAdressOIB>
  <DomainObject.Predmet.ProtustrankaNazivFormated>
    <izvorni_sadrzaj>MARIDIUS jednostavno društvo s ograničenom odgovornošću za proizvodnju, trgovinu i usluge</izvorni_sadrzaj>
    <derivirana_varijabla naziv="DomainObject.Predmet.ProtustrankaNazivFormated_1">MARIDIUS jednostavno društvo s ograničenom odgovornošću za proizvodnju, trgovinu i usluge</derivirana_varijabla>
  </DomainObject.Predmet.ProtustrankaNazivFormated>
  <DomainObject.Predmet.ProtustrankaNazivFormatedOIB>
    <izvorni_sadrzaj>MARIDIUS jednostavno društvo s ograničenom odgovornošću za proizvodnju, trgovinu i usluge, OIB 77523504333</izvorni_sadrzaj>
    <derivirana_varijabla naziv="DomainObject.Predmet.ProtustrankaNazivFormatedOIB_1">MARIDIUS jednostavno društvo s ograničenom odgovornošću za proizvodnju, trgovinu i usluge, OIB 77523504333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MARIDIUS jednostavno društvo s ograničenom odgovornošću za proizvodnju, trgovinu i usluge</item>
    </izvorni_sadrzaj>
    <derivirana_varijabla naziv="DomainObject.Predmet.ProtuStrankaListFormated_1">
      <item>MARIDIUS jednostavno društvo s ograničenom odgovornošću za proizvodnju, trgovinu i usluge</item>
    </derivirana_varijabla>
  </DomainObject.Predmet.ProtuStrankaListFormated>
  <DomainObject.Predmet.ProtuStrankaListFormatedOIB>
    <izvorni_sadrzaj>
      <item>MARIDIUS jednostavno društvo s ograničenom odgovornošću za proizvodnju, trgovinu i usluge, OIB 77523504333</item>
    </izvorni_sadrzaj>
    <derivirana_varijabla naziv="DomainObject.Predmet.ProtuStrankaListFormatedOIB_1">
      <item>MARIDIUS jednostavno društvo s ograničenom odgovornošću za proizvodnju, trgovinu i usluge, OIB 77523504333</item>
    </derivirana_varijabla>
  </DomainObject.Predmet.ProtuStrankaListFormatedOIB>
  <DomainObject.Predmet.ProtuStrankaListFormatedWithAdress>
    <izvorni_sadrzaj>
      <item>MARIDIUS jednostavno društvo s ograničenom odgovornošću za proizvodnju, trgovinu i usluge, Psunjska 169, 31000 Osijek</item>
    </izvorni_sadrzaj>
    <derivirana_varijabla naziv="DomainObject.Predmet.ProtuStrankaListFormatedWithAdress_1">
      <item>MARIDIUS jednostavno društvo s ograničenom odgovornošću za proizvodnju, trgovinu i usluge, Psunjska 169, 31000 Osijek</item>
    </derivirana_varijabla>
  </DomainObject.Predmet.ProtuStrankaListFormatedWithAdress>
  <DomainObject.Predmet.ProtuStrankaListFormatedWithAdressOIB>
    <izvorni_sadrzaj>
      <item>MARIDIUS jednostavno društvo s ograničenom odgovornošću za proizvodnju, trgovinu i usluge, OIB 77523504333, Psunjska 169, 31000 Osijek</item>
    </izvorni_sadrzaj>
    <derivirana_varijabla naziv="DomainObject.Predmet.ProtuStrankaListFormatedWithAdressOIB_1">
      <item>MARIDIUS jednostavno društvo s ograničenom odgovornošću za proizvodnju, trgovinu i usluge, OIB 77523504333, Psunjska 169, 31000 Osijek</item>
    </derivirana_varijabla>
  </DomainObject.Predmet.ProtuStrankaListFormatedWithAdressOIB>
  <DomainObject.Predmet.ProtuStrankaListNazivFormated>
    <izvorni_sadrzaj>
      <item>MARIDIUS jednostavno društvo s ograničenom odgovornošću za proizvodnju, trgovinu i usluge</item>
    </izvorni_sadrzaj>
    <derivirana_varijabla naziv="DomainObject.Predmet.ProtuStrankaListNazivFormated_1">
      <item>MARIDIUS jednostavno društvo s ograničenom odgovornošću za proizvodnju, trgovinu i usluge</item>
    </derivirana_varijabla>
  </DomainObject.Predmet.ProtuStrankaListNazivFormated>
  <DomainObject.Predmet.ProtuStrankaListNazivFormatedOIB>
    <izvorni_sadrzaj>
      <item>MARIDIUS jednostavno društvo s ograničenom odgovornošću za proizvodnju, trgovinu i usluge, OIB 77523504333</item>
    </izvorni_sadrzaj>
    <derivirana_varijabla naziv="DomainObject.Predmet.ProtuStrankaListNazivFormatedOIB_1">
      <item>MARIDIUS jednostavno društvo s ograničenom odgovornošću za proizvodnju, trgovinu i usluge, OIB 77523504333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MARIDIUS jednostavno društvo s ograničenom odgovornošću za proizvodnju, trgovinu i usluge</izvorni_sadrzaj>
    <derivirana_varijabla naziv="DomainObject.Predmet.ProtustrankaIDrugi_1">MARIDIUS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MARIDIUS jednostavno društvo s ograničenom odgovornošću za proizvodnju, trgovinu i usluge, OIB 77523504333, Psunjska 169, 31000 Osijek</izvorni_sadrzaj>
    <derivirana_varijabla naziv="DomainObject.Predmet.ProtustrankaIDrugiAdressOIB_1">MARIDIUS jednostavno društvo s ograničenom odgovornošću za proizvodnju, trgovinu i usluge, OIB 77523504333, Psunjska 169,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MARIDIUS jednostavno društvo s ograničenom odgovornošću za proizvodnju, trgovinu i usluge</item>
    </izvorni_sadrzaj>
    <derivirana_varijabla naziv="DomainObject.Predmet.SudioniciListNaziv_1">
      <item>FINA RC OSIJEK</item>
      <item>MARIDIUS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MARIDIUS jednostavno društvo s ograničenom odgovornošću za proizvodnju, trgovinu i usluge, OIB 77523504333, Psunjska 169,31000 Osijek</item>
    </izvorni_sadrzaj>
    <derivirana_varijabla naziv="DomainObject.Predmet.SudioniciListAdressOIB_1">
      <item>FINA RC OSIJEK, OIB 85821130368</item>
      <item>MARIDIUS jednostavno društvo s ograničenom odgovornošću za proizvodnju, trgovinu i usluge, OIB 77523504333, Psunjska 169,31000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77523504333</item>
    </izvorni_sadrzaj>
    <derivirana_varijabla naziv="DomainObject.Predmet.SudioniciListNazivOIB_1">
      <item>, OIB 85821130368</item>
      <item>, OIB 77523504333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EE40F7-4FA8-48D0-A2A7-CB8596268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499</properties:Words>
  <properties:Characters>2539</properties:Characters>
  <properties:Lines>110</properties:Lines>
  <properties:Paragraphs>24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2016-11-16T13:40:00Z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