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b7ba" w14:paraId="b0fb7ba" w:rsidRDefault="000D631B" w:rsidP="00A91121" w:rsidR="000D631B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712/15-6</w:t>
      </w:r>
    </w:p>
    <w:p w:rsidRDefault="000D631B" w:rsidP="00BF3D61" w:rsidR="000D631B" w:rsidRPr="008C3132">
      <w:pPr>
        <w:jc w:val="center"/>
      </w:pPr>
    </w:p>
    <w:p w:rsidRDefault="000D631B" w:rsidP="00952B68" w:rsidR="000D631B" w:rsidRPr="008C3132">
      <w:r w:rsidRPr="008C3132">
        <w:t>REPUBLIKA HRVATSKA</w:t>
      </w:r>
    </w:p>
    <w:p w:rsidRDefault="000D631B" w:rsidP="00952B68" w:rsidR="000D631B">
      <w:r w:rsidRPr="008C3132">
        <w:t>TRGOVAČKI SUD U ZADRU</w:t>
      </w:r>
    </w:p>
    <w:p w:rsidRDefault="000D631B" w:rsidP="00952B68" w:rsidR="000D631B">
      <w:r>
        <w:t>Dr. Franje Tuđmana 35</w:t>
      </w:r>
    </w:p>
    <w:p w:rsidRDefault="000D631B" w:rsidP="00952B68" w:rsidR="000D631B"/>
    <w:p w:rsidRDefault="000D631B" w:rsidP="008C3132" w:rsidR="000D631B" w:rsidRPr="008C3132">
      <w:pPr>
        <w:jc w:val="center"/>
      </w:pPr>
      <w:r>
        <w:t xml:space="preserve">U  I M E  R E P U B L I K E  H R V A T S K E </w:t>
      </w:r>
    </w:p>
    <w:p w:rsidRDefault="000D631B" w:rsidP="00106EA8" w:rsidR="000D631B" w:rsidRPr="008C3132">
      <w:pPr>
        <w:jc w:val="both"/>
      </w:pPr>
    </w:p>
    <w:p w:rsidRDefault="000D631B" w:rsidP="001A4E75" w:rsidR="000D631B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0D631B" w:rsidP="005440C2" w:rsidR="000D631B" w:rsidRPr="008C3132"/>
    <w:p w:rsidRDefault="000D631B" w:rsidP="008D4452" w:rsidR="000D631B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NEAPOLIS d.o.o., Nadin, Nadin bb, Nadin, OIB: 36873727510</w:t>
      </w:r>
      <w:r w:rsidRPr="008C3132">
        <w:t xml:space="preserve">, dana </w:t>
      </w:r>
      <w:r w:rsidR="004805F0">
        <w:t>17. ožujka</w:t>
      </w:r>
      <w:r>
        <w:t xml:space="preserve"> 2016</w:t>
      </w:r>
      <w:r w:rsidRPr="008C3132">
        <w:t>.,</w:t>
      </w:r>
    </w:p>
    <w:p w:rsidRDefault="000D631B" w:rsidP="00316882" w:rsidR="000D631B" w:rsidRPr="008C3132">
      <w:pPr>
        <w:jc w:val="both"/>
      </w:pPr>
    </w:p>
    <w:p w:rsidRDefault="000D631B" w:rsidP="005440C2" w:rsidR="000D631B" w:rsidRPr="008C3132">
      <w:pPr>
        <w:jc w:val="center"/>
      </w:pPr>
      <w:r w:rsidRPr="008C3132">
        <w:t>r i j e š i o  j e</w:t>
      </w:r>
    </w:p>
    <w:p w:rsidRDefault="000D631B" w:rsidP="005440C2" w:rsidR="000D631B" w:rsidRPr="008C3132">
      <w:pPr>
        <w:jc w:val="center"/>
      </w:pPr>
    </w:p>
    <w:p w:rsidRDefault="000D631B" w:rsidP="00193657" w:rsidR="000D631B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805F0">
        <w:t xml:space="preserve">skraćeni </w:t>
      </w:r>
      <w:r w:rsidRPr="002B5AAE">
        <w:t xml:space="preserve">stečajni postupak nad stečajnim dužnikom </w:t>
      </w:r>
      <w:r>
        <w:t>NEAPOLIS d.o.o., Nadin, Nadin bb, Nadin, OIB: 36873727510</w:t>
      </w:r>
      <w:r w:rsidRPr="002B5AAE">
        <w:t>.</w:t>
      </w:r>
    </w:p>
    <w:p w:rsidRDefault="000D631B" w:rsidP="00193657" w:rsidR="000D631B" w:rsidRPr="002B5AAE">
      <w:pPr>
        <w:ind w:hanging="705" w:left="705"/>
        <w:jc w:val="both"/>
        <w:rPr>
          <w:b/>
        </w:rPr>
      </w:pPr>
    </w:p>
    <w:p w:rsidRDefault="000D631B" w:rsidP="00193657" w:rsidR="000D631B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NEAPOLIS d.o.o., Nadin, Nadin bb, Nadin, OIB: 36873727510,</w:t>
      </w:r>
      <w:r w:rsidRPr="002B5AAE">
        <w:t xml:space="preserve"> otvara se </w:t>
      </w:r>
      <w:r w:rsidR="004805F0">
        <w:t xml:space="preserve">17. </w:t>
      </w:r>
      <w:r>
        <w:t>ožujka</w:t>
      </w:r>
      <w:r w:rsidRPr="002B5AAE">
        <w:t xml:space="preserve"> 2016. u 14,</w:t>
      </w:r>
      <w:r w:rsidR="00032C4F">
        <w:t>40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0D631B" w:rsidP="00193657" w:rsidR="000D631B" w:rsidRPr="002B5AAE">
      <w:pPr>
        <w:ind w:hanging="705" w:left="705"/>
        <w:jc w:val="both"/>
      </w:pPr>
    </w:p>
    <w:p w:rsidRDefault="000D631B" w:rsidP="004805F0" w:rsidR="004805F0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4805F0">
        <w:t>Stečajnim upraviteljem imenuje se</w:t>
      </w:r>
      <w:r w:rsidRPr="00A90F82">
        <w:rPr>
          <w:color w:val="0000FF"/>
        </w:rPr>
        <w:t xml:space="preserve"> </w:t>
      </w:r>
      <w:r w:rsidR="004805F0" w:rsidRPr="00483981">
        <w:t>Ivan Gjurašić iz Zagreba, Petrinjska 28, OIB: 66025260916.</w:t>
      </w:r>
    </w:p>
    <w:p w:rsidRDefault="000D631B" w:rsidP="00E41244" w:rsidR="000D631B" w:rsidRPr="002B5AAE">
      <w:pPr>
        <w:ind w:hanging="705" w:left="705"/>
        <w:jc w:val="both"/>
      </w:pPr>
    </w:p>
    <w:p w:rsidRDefault="000D631B" w:rsidP="00193657" w:rsidR="000D631B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4805F0">
        <w:t xml:space="preserve"> skraćeni</w:t>
      </w:r>
      <w:r w:rsidRPr="002B5AAE">
        <w:t xml:space="preserve"> stečajni postupak nad dužnikom </w:t>
      </w:r>
      <w:r>
        <w:t>NEAPOLIS d.o.o., Nadin, Nadin bb, Nadin, OIB: 36873727510</w:t>
      </w:r>
      <w:r w:rsidRPr="002B5AAE">
        <w:t>.</w:t>
      </w:r>
    </w:p>
    <w:p w:rsidRDefault="000D631B" w:rsidP="00193657" w:rsidR="000D631B">
      <w:pPr>
        <w:ind w:hanging="705" w:left="705"/>
        <w:jc w:val="both"/>
        <w:rPr>
          <w:b/>
        </w:rPr>
      </w:pPr>
    </w:p>
    <w:p w:rsidRDefault="000D631B" w:rsidP="00193657" w:rsidR="000D631B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0D631B" w:rsidP="00193657" w:rsidR="000D631B" w:rsidRPr="002B5AAE">
      <w:pPr>
        <w:jc w:val="both"/>
      </w:pPr>
    </w:p>
    <w:p w:rsidRDefault="000D631B" w:rsidP="00193657" w:rsidR="000D631B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0D631B" w:rsidP="00193657" w:rsidR="000D631B" w:rsidRPr="002B5AAE">
      <w:pPr>
        <w:ind w:hanging="705" w:left="705"/>
        <w:jc w:val="both"/>
      </w:pPr>
    </w:p>
    <w:p w:rsidRDefault="000D631B" w:rsidP="00193657" w:rsidR="000D631B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0D631B" w:rsidP="00193657" w:rsidR="000D631B" w:rsidRPr="002B5AAE">
      <w:pPr>
        <w:jc w:val="both"/>
      </w:pPr>
    </w:p>
    <w:p w:rsidRDefault="000D631B" w:rsidP="00193657" w:rsidR="000D631B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0D631B" w:rsidP="00193657" w:rsidR="000D631B" w:rsidRPr="002B5AAE">
      <w:pPr>
        <w:rPr>
          <w:b/>
        </w:rPr>
      </w:pPr>
    </w:p>
    <w:p w:rsidRDefault="000D631B" w:rsidP="00193657" w:rsidR="000D631B" w:rsidRPr="002B5AAE">
      <w:pPr>
        <w:jc w:val="center"/>
      </w:pPr>
      <w:r w:rsidRPr="002B5AAE">
        <w:t>Obrazloženje</w:t>
      </w:r>
    </w:p>
    <w:p w:rsidRDefault="000D631B" w:rsidP="00193657" w:rsidR="000D631B" w:rsidRPr="002B5AAE">
      <w:pPr>
        <w:jc w:val="center"/>
        <w:rPr>
          <w:b/>
        </w:rPr>
      </w:pPr>
    </w:p>
    <w:p w:rsidRDefault="000D631B" w:rsidP="00193657" w:rsidR="000D631B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032C4F">
        <w:t>23</w:t>
      </w:r>
      <w:r>
        <w:t>. studenog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832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31.811,95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0D631B" w:rsidP="00193657" w:rsidR="000D631B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D631B" w:rsidP="00193657" w:rsidR="000D631B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0D631B" w:rsidP="00193657" w:rsidR="000D631B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4805F0" w:rsidRPr="00483981">
        <w:t>Ivan Gjurašić iz Zagreba</w:t>
      </w:r>
      <w:r w:rsidRPr="00D75141">
        <w:t>.</w:t>
      </w:r>
    </w:p>
    <w:p w:rsidRDefault="000D631B" w:rsidP="00193657" w:rsidR="000D631B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53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0D631B" w:rsidP="00193657" w:rsidR="000D631B" w:rsidRPr="002B5AAE">
      <w:pPr>
        <w:jc w:val="both"/>
      </w:pPr>
      <w:r w:rsidRPr="002B5AAE">
        <w:t xml:space="preserve">          Stoga je odlučeno kao u izreci.</w:t>
      </w:r>
    </w:p>
    <w:p w:rsidRDefault="000D631B" w:rsidP="00193657" w:rsidR="000D631B" w:rsidRPr="002B5AAE">
      <w:pPr>
        <w:jc w:val="both"/>
      </w:pPr>
    </w:p>
    <w:p w:rsidRDefault="000D631B" w:rsidP="00193657" w:rsidR="000D631B" w:rsidRPr="00240F6B">
      <w:pPr>
        <w:jc w:val="center"/>
      </w:pPr>
      <w:r w:rsidRPr="00240F6B">
        <w:t xml:space="preserve">U Zadru, dana </w:t>
      </w:r>
      <w:r w:rsidR="004805F0">
        <w:t>17. ožujka</w:t>
      </w:r>
      <w:r w:rsidRPr="00240F6B">
        <w:t xml:space="preserve"> 2016. </w:t>
      </w:r>
    </w:p>
    <w:p w:rsidRDefault="000D631B" w:rsidP="00193657" w:rsidR="000D631B" w:rsidRPr="00240F6B">
      <w:pPr>
        <w:jc w:val="both"/>
      </w:pPr>
    </w:p>
    <w:p w:rsidRDefault="000D631B" w:rsidP="00193657" w:rsidR="000D631B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0D631B" w:rsidP="00193657" w:rsidR="000D631B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0D631B" w:rsidP="00193657" w:rsidR="000D631B" w:rsidRPr="002B5AAE">
      <w:pPr>
        <w:jc w:val="both"/>
        <w:rPr>
          <w:b/>
        </w:rPr>
      </w:pPr>
    </w:p>
    <w:p w:rsidRDefault="000D631B" w:rsidP="00193657" w:rsidR="000D631B" w:rsidRPr="002B5AAE">
      <w:pPr>
        <w:jc w:val="both"/>
        <w:rPr>
          <w:b/>
        </w:rPr>
      </w:pPr>
    </w:p>
    <w:p w:rsidRDefault="000D631B" w:rsidP="00193657" w:rsidR="000D631B" w:rsidRPr="00240F6B">
      <w:pPr>
        <w:jc w:val="both"/>
      </w:pPr>
      <w:r w:rsidRPr="00240F6B">
        <w:t>POUKA O PRAVNOM LIJEKU</w:t>
      </w:r>
    </w:p>
    <w:p w:rsidRDefault="004805F0" w:rsidP="004805F0" w:rsidR="004805F0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4805F0" w:rsidP="004805F0" w:rsidR="004805F0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0D631B" w:rsidP="00193657" w:rsidR="000D631B" w:rsidRPr="00240F6B">
      <w:pPr>
        <w:ind w:firstLine="705"/>
        <w:jc w:val="both"/>
      </w:pPr>
    </w:p>
    <w:p w:rsidRDefault="000D631B" w:rsidP="00193657" w:rsidR="000D631B" w:rsidRPr="002B5AAE">
      <w:pPr>
        <w:jc w:val="both"/>
        <w:rPr>
          <w:b/>
        </w:rPr>
      </w:pPr>
    </w:p>
    <w:p w:rsidRDefault="000D631B" w:rsidP="00193657" w:rsidR="000D631B" w:rsidRPr="00240F6B">
      <w:pPr>
        <w:jc w:val="both"/>
      </w:pPr>
      <w:r w:rsidRPr="00240F6B">
        <w:t>DNA: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FINA,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ŽDO - Zadar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Poreznoj upravi Zadar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Pisarnica suda-ovdje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lastRenderedPageBreak/>
        <w:t>Hrvatska agencija za civilno zrakoplovstvo 10 000 Zagreb Ulica grada Vukovara 284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0D631B" w:rsidP="00193657" w:rsidR="000D631B" w:rsidRPr="00240F6B">
      <w:pPr>
        <w:numPr>
          <w:ilvl w:val="0"/>
          <w:numId w:val="4"/>
        </w:numPr>
      </w:pPr>
      <w:r w:rsidRPr="00240F6B">
        <w:t>u spis</w:t>
      </w:r>
    </w:p>
    <w:p w:rsidRDefault="000D631B" w:rsidP="00193657" w:rsidR="000D631B" w:rsidRPr="002B5AAE">
      <w:pPr>
        <w:jc w:val="both"/>
      </w:pPr>
    </w:p>
    <w:p w:rsidRDefault="000D631B" w:rsidP="00193657" w:rsidR="000D631B" w:rsidRPr="002B5AAE">
      <w:pPr>
        <w:ind w:hanging="705" w:left="705"/>
        <w:jc w:val="both"/>
      </w:pPr>
    </w:p>
    <w:p w:rsidRDefault="000D631B" w:rsidP="00193657" w:rsidR="000D631B">
      <w:pPr>
        <w:ind w:hanging="705" w:left="705"/>
        <w:jc w:val="both"/>
      </w:pPr>
    </w:p>
    <w:sectPr w:rsidSect="00BE1154" w:rsidR="000D631B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31B" w:rsidR="000D631B">
      <w:r>
        <w:separator/>
      </w:r>
    </w:p>
  </w:endnote>
  <w:endnote w:id="0" w:type="continuationSeparator">
    <w:p w:rsidRDefault="000D631B" w:rsidR="000D6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31B" w:rsidR="000D631B">
      <w:r>
        <w:separator/>
      </w:r>
    </w:p>
  </w:footnote>
  <w:footnote w:id="0" w:type="continuationSeparator">
    <w:p w:rsidRDefault="000D631B" w:rsidR="000D6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31B" w:rsidP="00E37B9D" w:rsidR="000D63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31B" w:rsidR="000D63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31B" w:rsidP="00E37B9D" w:rsidR="000D63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B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631B" w:rsidP="008C3132" w:rsidR="000D631B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712/15-6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32C4F"/>
    <w:rsid w:val="00044342"/>
    <w:rsid w:val="000764A2"/>
    <w:rsid w:val="00082765"/>
    <w:rsid w:val="00086EBE"/>
    <w:rsid w:val="0008729C"/>
    <w:rsid w:val="00091D5A"/>
    <w:rsid w:val="000931FC"/>
    <w:rsid w:val="000A0DAE"/>
    <w:rsid w:val="000A3E59"/>
    <w:rsid w:val="000B6817"/>
    <w:rsid w:val="000C6F34"/>
    <w:rsid w:val="000D04CB"/>
    <w:rsid w:val="000D631B"/>
    <w:rsid w:val="000E466C"/>
    <w:rsid w:val="0010473C"/>
    <w:rsid w:val="00104AC8"/>
    <w:rsid w:val="001062F4"/>
    <w:rsid w:val="00106EA8"/>
    <w:rsid w:val="00113E22"/>
    <w:rsid w:val="00127667"/>
    <w:rsid w:val="001357C2"/>
    <w:rsid w:val="00142922"/>
    <w:rsid w:val="00147DE6"/>
    <w:rsid w:val="0015425E"/>
    <w:rsid w:val="00157784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A1238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805F0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455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14F80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D5BC6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64C2D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26B00"/>
    <w:rsid w:val="00B41A83"/>
    <w:rsid w:val="00B44770"/>
    <w:rsid w:val="00B541D9"/>
    <w:rsid w:val="00B73CC9"/>
    <w:rsid w:val="00B74ADF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67778"/>
    <w:rsid w:val="00C758AA"/>
    <w:rsid w:val="00C832FE"/>
    <w:rsid w:val="00C84E20"/>
    <w:rsid w:val="00CA28F5"/>
    <w:rsid w:val="00CA3E6B"/>
    <w:rsid w:val="00CA6E9D"/>
    <w:rsid w:val="00CD3CB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E0197B"/>
    <w:rsid w:val="00E0298A"/>
    <w:rsid w:val="00E2239F"/>
    <w:rsid w:val="00E255ED"/>
    <w:rsid w:val="00E37B9D"/>
    <w:rsid w:val="00E41244"/>
    <w:rsid w:val="00E5646B"/>
    <w:rsid w:val="00E57B5F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D5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3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699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NEAPOLIS društvo s ograničenom odgovornošću za trgovinu i poslovne usluge</izvorni_sadrzaj>
    <derivirana_varijabla naziv="DomainObject.Predmet.ProtustrankaFormated_1">  NEAPOLIS društvo s ograničenom odgovornošću za trgovinu i poslovne usluge</derivirana_varijabla>
  </DomainObject.Predmet.ProtustrankaFormated>
  <DomainObject.Predmet.ProtustrankaFormatedOIB>
    <izvorni_sadrzaj>  NEAPOLIS društvo s ograničenom odgovornošću za trgovinu i poslovne usluge, OIB 36873727510</izvorni_sadrzaj>
    <derivirana_varijabla naziv="DomainObject.Predmet.ProtustrankaFormatedOIB_1">  NEAPOLIS društvo s ograničenom odgovornošću za trgovinu i poslovne usluge, OIB 36873727510</derivirana_varijabla>
  </DomainObject.Predmet.ProtustrankaFormatedOIB>
  <DomainObject.Predmet.ProtustrankaFormatedWithAdress>
    <izvorni_sadrzaj> NEAPOLIS društvo s ograničenom odgovornošću za trgovinu i poslovne usluge, Nadin bb, 23223 Nadin</izvorni_sadrzaj>
    <derivirana_varijabla naziv="DomainObject.Predmet.ProtustrankaFormatedWithAdress_1"> NEAPOLIS društvo s ograničenom odgovornošću za trgovinu i poslovne usluge, Nadin bb, 23223 Nadin</derivirana_varijabla>
  </DomainObject.Predmet.ProtustrankaFormatedWithAdress>
  <DomainObject.Predmet.ProtustrankaFormatedWithAdressOIB>
    <izvorni_sadrzaj> NEAPOLIS društvo s ograničenom odgovornošću za trgovinu i poslovne usluge, OIB 36873727510, Nadin bb, 23223 Nadin</izvorni_sadrzaj>
    <derivirana_varijabla naziv="DomainObject.Predmet.ProtustrankaFormatedWithAdressOIB_1"> NEAPOLIS društvo s ograničenom odgovornošću za trgovinu i poslovne usluge, OIB 36873727510, Nadin bb, 23223 Nadin</derivirana_varijabla>
  </DomainObject.Predmet.ProtustrankaFormatedWithAdressOIB>
  <DomainObject.Predmet.ProtustrankaWithAdress>
    <izvorni_sadrzaj>NEAPOLIS društvo s ograničenom odgovornošću za trgovinu i poslovne usluge Nadin bb, 23223 Nadin</izvorni_sadrzaj>
    <derivirana_varijabla naziv="DomainObject.Predmet.ProtustrankaWithAdress_1">NEAPOLIS društvo s ograničenom odgovornošću za trgovinu i poslovne usluge Nadin bb, 23223 Nadin</derivirana_varijabla>
  </DomainObject.Predmet.ProtustrankaWithAdress>
  <DomainObject.Predmet.ProtustrankaWithAdressOIB>
    <izvorni_sadrzaj>NEAPOLIS društvo s ograničenom odgovornošću za trgovinu i poslovne usluge, OIB 36873727510, Nadin bb, 23223 Nadin</izvorni_sadrzaj>
    <derivirana_varijabla naziv="DomainObject.Predmet.ProtustrankaWithAdressOIB_1">NEAPOLIS društvo s ograničenom odgovornošću za trgovinu i poslovne usluge, OIB 36873727510, Nadin bb, 23223 Nadin</derivirana_varijabla>
  </DomainObject.Predmet.ProtustrankaWithAdressOIB>
  <DomainObject.Predmet.ProtustrankaNazivFormated>
    <izvorni_sadrzaj>NEAPOLIS društvo s ograničenom odgovornošću za trgovinu i poslovne usluge</izvorni_sadrzaj>
    <derivirana_varijabla naziv="DomainObject.Predmet.ProtustrankaNazivFormated_1">NEAPOLIS društvo s ograničenom odgovornošću za trgovinu i poslovne usluge</derivirana_varijabla>
  </DomainObject.Predmet.ProtustrankaNazivFormated>
  <DomainObject.Predmet.ProtustrankaNazivFormatedOIB>
    <izvorni_sadrzaj>NEAPOLIS društvo s ograničenom odgovornošću za trgovinu i poslovne usluge, OIB 36873727510</izvorni_sadrzaj>
    <derivirana_varijabla naziv="DomainObject.Predmet.ProtustrankaNazivFormatedOIB_1">NEAPOLIS društvo s ograničenom odgovornošću za trgovinu i poslovne usluge, OIB 36873727510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31811.95</izvorni_sadrzaj>
    <derivirana_varijabla naziv="DomainObject.Predmet.TrenutnaVrijednost_1">31811.95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NEAPOLIS društvo s ograničenom odgovornošću za trgovinu i poslovne usluge</item>
    </izvorni_sadrzaj>
    <derivirana_varijabla naziv="DomainObject.Predmet.ProtuStrankaListFormated_1">
      <item>NEAPOLIS društvo s ograničenom odgovornošću za trgovinu i poslovne usluge</item>
    </derivirana_varijabla>
  </DomainObject.Predmet.ProtuStrankaListFormated>
  <DomainObject.Predmet.ProtuStrankaListFormatedOIB>
    <izvorni_sadrzaj>
      <item>NEAPOLIS društvo s ograničenom odgovornošću za trgovinu i poslovne usluge, OIB 36873727510</item>
    </izvorni_sadrzaj>
    <derivirana_varijabla naziv="DomainObject.Predmet.ProtuStrankaListFormatedOIB_1">
      <item>NEAPOLIS društvo s ograničenom odgovornošću za trgovinu i poslovne usluge, OIB 36873727510</item>
    </derivirana_varijabla>
  </DomainObject.Predmet.ProtuStrankaListFormatedOIB>
  <DomainObject.Predmet.ProtuStrankaListFormatedWithAdress>
    <izvorni_sadrzaj>
      <item>NEAPOLIS društvo s ograničenom odgovornošću za trgovinu i poslovne usluge, Nadin bb, 23223 Nadin</item>
    </izvorni_sadrzaj>
    <derivirana_varijabla naziv="DomainObject.Predmet.ProtuStrankaListFormatedWithAdress_1">
      <item>NEAPOLIS društvo s ograničenom odgovornošću za trgovinu i poslovne usluge, Nadin bb, 23223 Nadin</item>
    </derivirana_varijabla>
  </DomainObject.Predmet.ProtuStrankaListFormatedWithAdress>
  <DomainObject.Predmet.ProtuStrankaListFormatedWithAdressOIB>
    <izvorni_sadrzaj>
      <item>NEAPOLIS društvo s ograničenom odgovornošću za trgovinu i poslovne usluge, OIB 36873727510, Nadin bb, 23223 Nadin</item>
    </izvorni_sadrzaj>
    <derivirana_varijabla naziv="DomainObject.Predmet.ProtuStrankaListFormatedWithAdressOIB_1">
      <item>NEAPOLIS društvo s ograničenom odgovornošću za trgovinu i poslovne usluge, OIB 36873727510, Nadin bb, 23223 Nadin</item>
    </derivirana_varijabla>
  </DomainObject.Predmet.ProtuStrankaListFormatedWithAdressOIB>
  <DomainObject.Predmet.ProtuStrankaListNazivFormated>
    <izvorni_sadrzaj>
      <item>NEAPOLIS društvo s ograničenom odgovornošću za trgovinu i poslovne usluge</item>
    </izvorni_sadrzaj>
    <derivirana_varijabla naziv="DomainObject.Predmet.ProtuStrankaListNazivFormated_1">
      <item>NEAPOLIS društvo s ograničenom odgovornošću za trgovinu i poslovne usluge</item>
    </derivirana_varijabla>
  </DomainObject.Predmet.ProtuStrankaListNazivFormated>
  <DomainObject.Predmet.ProtuStrankaListNazivFormatedOIB>
    <izvorni_sadrzaj>
      <item>NEAPOLIS društvo s ograničenom odgovornošću za trgovinu i poslovne usluge, OIB 36873727510</item>
    </izvorni_sadrzaj>
    <derivirana_varijabla naziv="DomainObject.Predmet.ProtuStrankaListNazivFormatedOIB_1">
      <item>NEAPOLIS društvo s ograničenom odgovornošću za trgovinu i poslovne usluge, OIB 36873727510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NEAPOLIS društvo s ograničenom odgovornošću za trgovinu i poslovne usluge</izvorni_sadrzaj>
    <derivirana_varijabla naziv="DomainObject.Predmet.ProtustrankaIDrugi_1">NEAPOLIS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NEAPOLIS društvo s ograničenom odgovornošću za trgovinu i poslovne usluge, OIB 36873727510, Nadin bb, 23223 Nadin</izvorni_sadrzaj>
    <derivirana_varijabla naziv="DomainObject.Predmet.ProtustrankaIDrugiAdressOIB_1">NEAPOLIS društvo s ograničenom odgovornošću za trgovinu i poslovne usluge, OIB 36873727510, Nadin bb,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NEAPOLIS društvo s ograničenom odgovornošću za trgovinu i poslovne usluge</item>
    </izvorni_sadrzaj>
    <derivirana_varijabla naziv="DomainObject.Predmet.SudioniciListNaziv_1">
      <item>FINA</item>
      <item>NEAPOLIS društvo s ograničenom odgovornošću za trgovinu i poslovne usluge</item>
    </derivirana_varijabla>
  </DomainObject.Predmet.SudioniciListNaziv>
  <DomainObject.Predmet.SudioniciListAdressOIB>
    <izvorni_sadrzaj>
      <item>FINA, OIB 85821130368</item>
      <item>NEAPOLIS društvo s ograničenom odgovornošću za trgovinu i poslovne usluge, OIB 36873727510, Nadin bb,23223 Nadin</item>
    </izvorni_sadrzaj>
    <derivirana_varijabla naziv="DomainObject.Predmet.SudioniciListAdressOIB_1">
      <item>FINA, OIB 85821130368</item>
      <item>NEAPOLIS društvo s ograničenom odgovornošću za trgovinu i poslovne usluge, OIB 36873727510, Nadin bb,23223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36873727510</item>
    </izvorni_sadrzaj>
    <derivirana_varijabla naziv="DomainObject.Predmet.SudioniciListNazivOIB_1">
      <item>, OIB 85821130368</item>
      <item>, OIB 36873727510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791</properties:Words>
  <properties:Characters>4285</properties:Characters>
  <properties:Lines>107</properties:Lines>
  <properties:Paragraphs>44</properties:Paragraphs>
  <properties:TotalTime>7</properties:TotalTime>
  <properties:ScaleCrop>false</properties:ScaleCrop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2016-03-08T13:51:00Z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2016-03-17T10:35:00Z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