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054" w14:paraId="6a9b054" w:rsidRDefault="00B057DF" w:rsidP="00B057DF" w:rsidR="00B057D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1096</w:t>
      </w:r>
      <w:r>
        <w:rPr>
          <w:lang w:val="hr-HR"/>
        </w:rPr>
        <w:t>/15-4</w:t>
      </w:r>
    </w:p>
    <w:p w:rsidRDefault="00B057DF" w:rsidP="00B057DF" w:rsidR="00B057D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7DF" w:rsidP="00B057DF" w:rsidR="00B057DF">
      <w:r>
        <w:t xml:space="preserve">         REPUBLIKA HRVATSKA</w:t>
      </w:r>
    </w:p>
    <w:p w:rsidRDefault="00B057DF" w:rsidP="00B057DF" w:rsidR="00B057DF">
      <w:r>
        <w:t xml:space="preserve"> TRGOVAČKI SUD U VARAŽDINU</w:t>
      </w:r>
    </w:p>
    <w:p w:rsidRDefault="00B057DF" w:rsidP="00B057DF" w:rsidR="00B057D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jc w:val="center"/>
        <w:rPr>
          <w:lang w:val="hr-HR"/>
        </w:rPr>
      </w:pPr>
    </w:p>
    <w:p w:rsidRDefault="00B057DF" w:rsidP="00B057DF" w:rsidR="00B057DF">
      <w:pPr>
        <w:jc w:val="center"/>
        <w:rPr>
          <w:lang w:val="hr-HR"/>
        </w:rPr>
      </w:pPr>
    </w:p>
    <w:p w:rsidRDefault="00B057DF" w:rsidP="00B057DF" w:rsidR="00B057D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MAESTRO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Jalkovečka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80, </w:t>
      </w:r>
      <w:proofErr w:type="spellStart"/>
      <w:r>
        <w:t>Varaždin</w:t>
      </w:r>
      <w:proofErr w:type="spellEnd"/>
      <w:r>
        <w:t>, OIB: 78208882599</w:t>
      </w:r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057DF" w:rsidP="00B057DF" w:rsidR="00B057DF">
      <w:pPr>
        <w:jc w:val="both"/>
      </w:pPr>
    </w:p>
    <w:p w:rsidRDefault="00B057DF" w:rsidP="00B057DF" w:rsidR="00B057D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057DF" w:rsidP="00B057DF" w:rsidR="00B057DF">
      <w:pPr>
        <w:jc w:val="both"/>
        <w:rPr>
          <w:lang w:val="hr-HR"/>
        </w:rPr>
      </w:pPr>
    </w:p>
    <w:p w:rsidRDefault="00B057DF" w:rsidP="00B057DF" w:rsidR="00B057DF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MAESTRO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Jalkovečka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80, </w:t>
      </w:r>
      <w:proofErr w:type="spellStart"/>
      <w:r>
        <w:t>Varaždin</w:t>
      </w:r>
      <w:proofErr w:type="spellEnd"/>
      <w:r>
        <w:t>, OIB: 78208882599,</w:t>
      </w:r>
      <w:r>
        <w:rPr>
          <w:lang w:val="hr-HR"/>
        </w:rPr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1. rujna 2015. ima ukupni iznos duga evidentiranog na temelju neizvršenih osnova za plaćanje dužnika u iznosu od </w:t>
      </w:r>
      <w:r>
        <w:rPr>
          <w:lang w:val="hr-HR"/>
        </w:rPr>
        <w:t>16.978,61</w:t>
      </w:r>
      <w:r>
        <w:rPr>
          <w:lang w:val="hr-HR"/>
        </w:rPr>
        <w:t xml:space="preserve">  </w:t>
      </w:r>
      <w:r>
        <w:t>kn.</w:t>
      </w:r>
    </w:p>
    <w:p w:rsidRDefault="00B057DF" w:rsidP="00B057DF" w:rsidR="00B057DF">
      <w:pPr>
        <w:jc w:val="both"/>
      </w:pPr>
    </w:p>
    <w:p w:rsidRDefault="00B057DF" w:rsidP="00B057DF" w:rsidR="00B057DF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MAESTRO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Jalkovečka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80, </w:t>
      </w:r>
      <w:proofErr w:type="spellStart"/>
      <w:r>
        <w:t>Varaždin</w:t>
      </w:r>
      <w:proofErr w:type="spellEnd"/>
      <w:r>
        <w:t xml:space="preserve">, OIB: 78208882599,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057DF" w:rsidP="00B057DF" w:rsidR="00B057DF">
      <w:pPr>
        <w:jc w:val="both"/>
      </w:pPr>
    </w:p>
    <w:p w:rsidRDefault="00B057DF" w:rsidP="00B057DF" w:rsidR="00B057DF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057DF" w:rsidP="00B057DF" w:rsidR="00B057DF">
      <w:pPr>
        <w:jc w:val="both"/>
      </w:pPr>
    </w:p>
    <w:p w:rsidRDefault="00B057DF" w:rsidP="00B057DF" w:rsidR="00B057DF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jc w:val="center"/>
        <w:outlineLvl w:val="0"/>
        <w:rPr>
          <w:lang w:val="hr-HR"/>
        </w:rPr>
      </w:pPr>
    </w:p>
    <w:p w:rsidRDefault="00B057DF" w:rsidP="00B057DF" w:rsidR="00B057D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16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MAESTRO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Jalkovečka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80, </w:t>
      </w:r>
      <w:proofErr w:type="spellStart"/>
      <w:r>
        <w:t>Varaždin</w:t>
      </w:r>
      <w:proofErr w:type="spellEnd"/>
      <w:r>
        <w:t>, OIB: 78208882599.</w:t>
      </w:r>
    </w:p>
    <w:p w:rsidRDefault="00B057DF" w:rsidP="00B057DF" w:rsidR="00B057DF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16.978,61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057DF" w:rsidP="00B057DF" w:rsidR="00B057D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B057DF" w:rsidP="00B057DF" w:rsidR="00B057DF">
      <w:pPr>
        <w:jc w:val="center"/>
        <w:outlineLvl w:val="0"/>
        <w:rPr>
          <w:lang w:val="hr-HR"/>
        </w:rPr>
      </w:pPr>
    </w:p>
    <w:p w:rsidRDefault="00B057DF" w:rsidP="00B057DF" w:rsidR="00B057DF">
      <w:pPr>
        <w:jc w:val="center"/>
        <w:outlineLvl w:val="0"/>
        <w:rPr>
          <w:lang w:val="hr-HR"/>
        </w:rPr>
      </w:pPr>
    </w:p>
    <w:p w:rsidRDefault="00B057DF" w:rsidP="00B057DF" w:rsidR="00B057DF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B057DF" w:rsidP="00B057DF" w:rsidR="00B057DF">
      <w:pPr>
        <w:jc w:val="center"/>
        <w:outlineLvl w:val="0"/>
        <w:rPr>
          <w:lang w:val="hr-HR"/>
        </w:rPr>
      </w:pPr>
    </w:p>
    <w:p w:rsidRDefault="00B057DF" w:rsidP="00B057DF" w:rsidR="00B057D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057DF" w:rsidP="00B057DF" w:rsidR="00B057DF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B057DF" w:rsidP="00B057DF" w:rsidR="00B057DF">
      <w:pPr>
        <w:ind w:firstLine="720" w:left="5040"/>
        <w:jc w:val="center"/>
        <w:outlineLvl w:val="0"/>
        <w:rPr>
          <w:lang w:val="hr-HR"/>
        </w:rPr>
      </w:pPr>
    </w:p>
    <w:p w:rsidRDefault="00B057DF" w:rsidP="00B057DF" w:rsidR="00B057DF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B057DF" w:rsidP="00B057DF" w:rsidR="00B057DF">
      <w:pPr>
        <w:ind w:firstLine="720" w:left="3600"/>
        <w:jc w:val="center"/>
        <w:outlineLvl w:val="0"/>
        <w:rPr>
          <w:lang w:val="hr-HR"/>
        </w:rPr>
      </w:pPr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outlineLvl w:val="0"/>
        <w:rPr>
          <w:lang w:val="hr-HR"/>
        </w:rPr>
      </w:pPr>
    </w:p>
    <w:p w:rsidRDefault="00B057DF" w:rsidP="00B057DF" w:rsidR="00B057D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057DF" w:rsidP="00B057DF" w:rsidR="00B057DF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B057DF" w:rsidR="00DA0242" w:rsidRPr="00B057DF"/>
    <w:sectPr w:rsidSect="00B057DF" w:rsidR="00DA0242" w:rsidRPr="00B057DF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7DF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057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057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3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St-1096/2015-4</izvorni_sadrzaj>
    <derivirana_varijabla naziv="DomainObject.Oznaka_1">St-1096/2015-4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MAESTRO jednostavno društvo s ograničenom odgovornošću za ugostiteljstvo, turizam i trgovinu</izvorni_sadrzaj>
    <derivirana_varijabla naziv="DomainObject.Predmet.ProtustrankaFormated_1">  MAESTRO jednostavno društvo s ograničenom odgovornošću za ugostiteljstvo, turizam i trgovinu</derivirana_varijabla>
  </DomainObject.Predmet.ProtustrankaFormated>
  <DomainObject.Predmet.ProtustrankaFormatedOIB>
    <izvorni_sadrzaj>  MAESTRO jednostavno društvo s ograničenom odgovornošću za ugostiteljstvo, turizam i trgovinu, OIB 78208882599</izvorni_sadrzaj>
    <derivirana_varijabla naziv="DomainObject.Predmet.ProtustrankaFormatedOIB_1">  MAESTRO jednostavno društvo s ograničenom odgovornošću za ugostiteljstvo, turizam i trgovinu, OIB 78208882599</derivirana_varijabla>
  </DomainObject.Predmet.ProtustrankaFormatedOIB>
  <DomainObject.Predmet.ProtustrankaFormatedWithAdress>
    <izvorni_sadrzaj> MAESTRO jednostavno društvo s ograničenom odgovornošću za ugostiteljstvo, turizam i trgovinu, Jalkovečka ulica 80, 42000 Varaždin</izvorni_sadrzaj>
    <derivirana_varijabla naziv="DomainObject.Predmet.ProtustrankaFormatedWithAdress_1"> MAESTRO jednostavno društvo s ograničenom odgovornošću za ugostiteljstvo, turizam i trgovinu, Jalkovečka ulica 80, 42000 Varaždin</derivirana_varijabla>
  </DomainObject.Predmet.ProtustrankaFormatedWithAdress>
  <DomainObject.Predmet.ProtustrankaFormatedWithAdressOIB>
    <izvorni_sadrzaj> MAESTRO jednostavno društvo s ograničenom odgovornošću za ugostiteljstvo, turizam i trgovinu, OIB 78208882599, Jalkovečka ulica 80, 42000 Varaždin</izvorni_sadrzaj>
    <derivirana_varijabla naziv="DomainObject.Predmet.ProtustrankaFormatedWithAdressOIB_1"> MAESTRO jednostavno društvo s ograničenom odgovornošću za ugostiteljstvo, turizam i trgovinu, OIB 78208882599, Jalkovečka ulica 80, 42000 Varaždin</derivirana_varijabla>
  </DomainObject.Predmet.ProtustrankaFormatedWithAdressOIB>
  <DomainObject.Predmet.ProtustrankaWithAdress>
    <izvorni_sadrzaj>MAESTRO jednostavno društvo s ograničenom odgovornošću za ugostiteljstvo, turizam i trgovinu Jalkovečka ulica 80, 42000 Varaždin</izvorni_sadrzaj>
    <derivirana_varijabla naziv="DomainObject.Predmet.ProtustrankaWithAdress_1">MAESTRO jednostavno društvo s ograničenom odgovornošću za ugostiteljstvo, turizam i trgovinu Jalkovečka ulica 80, 42000 Varaždin</derivirana_varijabla>
  </DomainObject.Predmet.ProtustrankaWithAdress>
  <DomainObject.Predmet.ProtustrankaWithAdressOIB>
    <izvorni_sadrzaj>MAESTRO jednostavno društvo s ograničenom odgovornošću za ugostiteljstvo, turizam i trgovinu, OIB 78208882599, Jalkovečka ulica 80, 42000 Varaždin</izvorni_sadrzaj>
    <derivirana_varijabla naziv="DomainObject.Predmet.ProtustrankaWithAdressOIB_1">MAESTRO jednostavno društvo s ograničenom odgovornošću za ugostiteljstvo, turizam i trgovinu, OIB 78208882599, Jalkovečka ulica 80, 42000 Varaždin</derivirana_varijabla>
  </DomainObject.Predmet.ProtustrankaWithAdressOIB>
  <DomainObject.Predmet.ProtustrankaNazivFormated>
    <izvorni_sadrzaj>MAESTRO jednostavno društvo s ograničenom odgovornošću za ugostiteljstvo, turizam i trgovinu</izvorni_sadrzaj>
    <derivirana_varijabla naziv="DomainObject.Predmet.ProtustrankaNazivFormated_1">MAESTRO jednostavno društvo s ograničenom odgovornošću za ugostiteljstvo, turizam i trgovinu</derivirana_varijabla>
  </DomainObject.Predmet.ProtustrankaNazivFormated>
  <DomainObject.Predmet.ProtustrankaNazivFormatedOIB>
    <izvorni_sadrzaj>MAESTRO jednostavno društvo s ograničenom odgovornošću za ugostiteljstvo, turizam i trgovinu, OIB 78208882599</izvorni_sadrzaj>
    <derivirana_varijabla naziv="DomainObject.Predmet.ProtustrankaNazivFormatedOIB_1">MAESTRO jednostavno društvo s ograničenom odgovornošću za ugostiteljstvo, turizam i trgovinu, OIB 78208882599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16978.61</izvorni_sadrzaj>
    <derivirana_varijabla naziv="DomainObject.Predmet.TrenutnaVrijednost_1">16978.61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MAESTRO jednostavno društvo s ograničenom odgovornošću za ugostiteljstvo, turizam i trgovinu</item>
    </izvorni_sadrzaj>
    <derivirana_varijabla naziv="DomainObject.Predmet.ProtuStrankaListFormated_1">
      <item>MAESTRO jednostavno društvo s ograničenom odgovornošću za ugostiteljstvo, turizam i trgovinu</item>
    </derivirana_varijabla>
  </DomainObject.Predmet.ProtuStrankaListFormated>
  <DomainObject.Predmet.ProtuStrankaListFormatedOIB>
    <izvorni_sadrzaj>
      <item>MAESTRO jednostavno društvo s ograničenom odgovornošću za ugostiteljstvo, turizam i trgovinu, OIB 78208882599</item>
    </izvorni_sadrzaj>
    <derivirana_varijabla naziv="DomainObject.Predmet.ProtuStrankaListFormatedOIB_1">
      <item>MAESTRO jednostavno društvo s ograničenom odgovornošću za ugostiteljstvo, turizam i trgovinu, OIB 78208882599</item>
    </derivirana_varijabla>
  </DomainObject.Predmet.ProtuStrankaListFormatedOIB>
  <DomainObject.Predmet.ProtuStrankaListFormatedWithAdress>
    <izvorni_sadrzaj>
      <item>MAESTRO jednostavno društvo s ograničenom odgovornošću za ugostiteljstvo, turizam i trgovinu, Jalkovečka ulica 80, 42000 Varaždin</item>
    </izvorni_sadrzaj>
    <derivirana_varijabla naziv="DomainObject.Predmet.ProtuStrankaListFormatedWithAdress_1">
      <item>MAESTRO jednostavno društvo s ograničenom odgovornošću za ugostiteljstvo, turizam i trgovinu, Jalkovečka ulica 80, 42000 Varaždin</item>
    </derivirana_varijabla>
  </DomainObject.Predmet.ProtuStrankaListFormatedWithAdress>
  <DomainObject.Predmet.ProtuStrankaListFormatedWithAdressOIB>
    <izvorni_sadrzaj>
      <item>MAESTRO jednostavno društvo s ograničenom odgovornošću za ugostiteljstvo, turizam i trgovinu, OIB 78208882599, Jalkovečka ulica 80, 42000 Varaždin</item>
    </izvorni_sadrzaj>
    <derivirana_varijabla naziv="DomainObject.Predmet.ProtuStrankaListFormatedWithAdressOIB_1">
      <item>MAESTRO jednostavno društvo s ograničenom odgovornošću za ugostiteljstvo, turizam i trgovinu, OIB 78208882599, Jalkovečka ulica 80, 42000 Varaždin</item>
    </derivirana_varijabla>
  </DomainObject.Predmet.ProtuStrankaListFormatedWithAdressOIB>
  <DomainObject.Predmet.ProtuStrankaListNazivFormated>
    <izvorni_sadrzaj>
      <item>MAESTRO jednostavno društvo s ograničenom odgovornošću za ugostiteljstvo, turizam i trgovinu</item>
    </izvorni_sadrzaj>
    <derivirana_varijabla naziv="DomainObject.Predmet.ProtuStrankaListNazivFormated_1">
      <item>MAESTRO jednostavno društvo s ograničenom odgovornošću za ugostiteljstvo, turizam i trgovinu</item>
    </derivirana_varijabla>
  </DomainObject.Predmet.ProtuStrankaListNazivFormated>
  <DomainObject.Predmet.ProtuStrankaListNazivFormatedOIB>
    <izvorni_sadrzaj>
      <item>MAESTRO jednostavno društvo s ograničenom odgovornošću za ugostiteljstvo, turizam i trgovinu, OIB 78208882599</item>
    </izvorni_sadrzaj>
    <derivirana_varijabla naziv="DomainObject.Predmet.ProtuStrankaListNazivFormatedOIB_1">
      <item>MAESTRO jednostavno društvo s ograničenom odgovornošću za ugostiteljstvo, turizam i trgovinu, OIB 78208882599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St-1096/2015-4</izvorni_sadrzaj>
    <derivirana_varijabla naziv="DomainObject.PoslovniBrojDokumenta_1">St-1096/2015-4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MAESTRO jednostavno društvo s ograničenom odgovornošću za ugostiteljstvo, turizam i trgovinu</izvorni_sadrzaj>
    <derivirana_varijabla naziv="DomainObject.Predmet.ProtustrankaIDrugi_1">MAESTRO jednostavno društvo s ograničenom odgovornošću za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MAESTRO jednostavno društvo s ograničenom odgovornošću za ugostiteljstvo, turizam i trgovinu, OIB 78208882599, Jalkovečka ulica 80, 42000 Varaždin</izvorni_sadrzaj>
    <derivirana_varijabla naziv="DomainObject.Predmet.ProtustrankaIDrugiAdressOIB_1">MAESTRO jednostavno društvo s ograničenom odgovornošću za ugostiteljstvo, turizam i trgovinu, OIB 78208882599, Jalkovečka ulica 80,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MAESTRO jednostavno društvo s ograničenom odgovornošću za ugostiteljstvo, turizam i trgovinu</item>
      <item>E-oglasna ploča</item>
      <item>Sudski registar, Trgovački sud u Varaždinu</item>
    </izvorni_sadrzaj>
    <derivirana_varijabla naziv="DomainObject.Predmet.SudioniciListNaziv_1">
      <item>Financijska agencija</item>
      <item>MAESTRO jednostavno društvo s ograničenom odgovornošću za ugostiteljstvo, turizam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MAESTRO jednostavno društvo s ograničenom odgovornošću za ugostiteljstvo, turizam i trgovinu, OIB 78208882599, Jalkovečka ulica 80,42000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MAESTRO jednostavno društvo s ograničenom odgovornošću za ugostiteljstvo, turizam i trgovinu, OIB 78208882599, Jalkovečka ulica 80,42000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2A7E7-FC5C-437C-9D21-2253EE45E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2245</properties:Characters>
  <properties:Lines>65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2016-03-08T09:26:00Z</cp:lastPrinted>
  <dcterms:modified xmlns:xsi="http://www.w3.org/2001/XMLSchema-instance" xsi:type="dcterms:W3CDTF">2016-03-08T09:26:00Z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