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66c63" w14:paraId="a866c63" w:rsidRDefault="00387A39" w:rsidP="00FF68DA" w:rsidR="00387A39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87A39" w:rsidP="00FF68DA" w:rsidR="00387A39">
      <w:pPr>
        <w:rPr>
          <w:sz w:val="24"/>
          <w:szCs w:val="24"/>
        </w:rPr>
      </w:pPr>
    </w:p>
    <w:p w:rsidRDefault="00387A39" w:rsidP="00FF68DA" w:rsidR="00387A39">
      <w:pPr>
        <w:rPr>
          <w:sz w:val="24"/>
          <w:szCs w:val="24"/>
        </w:rPr>
      </w:pPr>
    </w:p>
    <w:p w:rsidRDefault="00FF68DA" w:rsidP="00FF68DA" w:rsidR="00FF68DA" w:rsidRPr="00C37D39">
      <w:pPr>
        <w:rPr>
          <w:sz w:val="24"/>
          <w:szCs w:val="24"/>
        </w:rPr>
      </w:pPr>
      <w:r w:rsidRPr="00C37D39">
        <w:rPr>
          <w:sz w:val="24"/>
          <w:szCs w:val="24"/>
        </w:rPr>
        <w:t>REPUBLIKA HRVATSKA</w:t>
      </w:r>
    </w:p>
    <w:p w:rsidRDefault="00FF68DA" w:rsidP="00FF68DA" w:rsidR="00FF68DA" w:rsidRPr="00C37D39">
      <w:pPr>
        <w:rPr>
          <w:sz w:val="24"/>
          <w:szCs w:val="24"/>
        </w:rPr>
      </w:pPr>
      <w:r w:rsidRPr="00C37D39">
        <w:rPr>
          <w:sz w:val="24"/>
          <w:szCs w:val="24"/>
        </w:rPr>
        <w:t xml:space="preserve">TRGOVAČKI SUD U ZAGREBU                                </w:t>
      </w:r>
      <w:r w:rsidR="00C07A03">
        <w:rPr>
          <w:sz w:val="24"/>
          <w:szCs w:val="24"/>
        </w:rPr>
        <w:t xml:space="preserve">                       </w:t>
      </w:r>
      <w:r w:rsidR="00F43EE1">
        <w:rPr>
          <w:sz w:val="24"/>
          <w:szCs w:val="24"/>
        </w:rPr>
        <w:t xml:space="preserve">            </w:t>
      </w:r>
      <w:r w:rsidR="00965C40">
        <w:rPr>
          <w:sz w:val="24"/>
          <w:szCs w:val="24"/>
        </w:rPr>
        <w:t>89</w:t>
      </w:r>
      <w:r w:rsidRPr="00C37D39">
        <w:rPr>
          <w:sz w:val="24"/>
          <w:szCs w:val="24"/>
        </w:rPr>
        <w:t>. St</w:t>
      </w:r>
      <w:r w:rsidR="00B01BA8">
        <w:rPr>
          <w:sz w:val="24"/>
          <w:szCs w:val="24"/>
        </w:rPr>
        <w:t>-3861</w:t>
      </w:r>
      <w:r w:rsidR="00BE281E" w:rsidRPr="00C37D39">
        <w:rPr>
          <w:sz w:val="24"/>
          <w:szCs w:val="24"/>
        </w:rPr>
        <w:t>/</w:t>
      </w:r>
      <w:r w:rsidR="00965C40">
        <w:rPr>
          <w:sz w:val="24"/>
          <w:szCs w:val="24"/>
        </w:rPr>
        <w:t>16</w:t>
      </w:r>
      <w:r w:rsidR="00387A39">
        <w:rPr>
          <w:sz w:val="24"/>
          <w:szCs w:val="24"/>
        </w:rPr>
        <w:t>-3</w:t>
      </w:r>
    </w:p>
    <w:p w:rsidRDefault="00FF68DA" w:rsidP="00FF68DA" w:rsidR="00FF68DA" w:rsidRPr="00C37D39">
      <w:pPr>
        <w:rPr>
          <w:sz w:val="24"/>
          <w:szCs w:val="24"/>
        </w:rPr>
      </w:pPr>
      <w:r w:rsidRPr="00C37D39">
        <w:rPr>
          <w:sz w:val="24"/>
          <w:szCs w:val="24"/>
        </w:rPr>
        <w:t>Amruševa 2/II</w:t>
      </w:r>
    </w:p>
    <w:p w:rsidRDefault="00FF68DA" w:rsidP="00FF68DA" w:rsidR="00FF68DA">
      <w:pPr>
        <w:rPr>
          <w:sz w:val="24"/>
          <w:szCs w:val="24"/>
        </w:rPr>
      </w:pPr>
    </w:p>
    <w:p w:rsidRDefault="007A5828" w:rsidP="00FF68DA" w:rsidR="007A5828">
      <w:pPr>
        <w:rPr>
          <w:sz w:val="24"/>
          <w:szCs w:val="24"/>
        </w:rPr>
      </w:pPr>
    </w:p>
    <w:p w:rsidRDefault="0072193D" w:rsidP="0072193D" w:rsidR="004C646D" w:rsidRPr="0072193D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Pr="0072193D">
        <w:rPr>
          <w:sz w:val="24"/>
          <w:szCs w:val="24"/>
        </w:rPr>
        <w:t>U  I M E  R E P U B L I K E   H R V A T S K E</w:t>
      </w:r>
    </w:p>
    <w:p w:rsidRDefault="004C646D" w:rsidP="004C646D" w:rsidR="004C646D" w:rsidRPr="0072193D">
      <w:pPr>
        <w:jc w:val="center"/>
        <w:rPr>
          <w:sz w:val="24"/>
          <w:szCs w:val="24"/>
        </w:rPr>
      </w:pPr>
    </w:p>
    <w:p w:rsidRDefault="00FF68DA" w:rsidP="00F43EE1" w:rsidR="005F543A" w:rsidRPr="0072193D">
      <w:pPr>
        <w:jc w:val="center"/>
        <w:rPr>
          <w:sz w:val="24"/>
          <w:szCs w:val="24"/>
        </w:rPr>
      </w:pPr>
      <w:r w:rsidRPr="0072193D">
        <w:rPr>
          <w:sz w:val="24"/>
          <w:szCs w:val="24"/>
        </w:rPr>
        <w:t>R J E Š E NJ E</w:t>
      </w:r>
    </w:p>
    <w:p w:rsidRDefault="00FF68DA" w:rsidP="00FF68DA" w:rsidR="00FF68DA" w:rsidRPr="00C37D39">
      <w:pPr>
        <w:rPr>
          <w:b/>
          <w:sz w:val="24"/>
          <w:szCs w:val="24"/>
        </w:rPr>
      </w:pPr>
    </w:p>
    <w:p w:rsidRDefault="00B01BA8" w:rsidP="00B01BA8" w:rsidR="00B01BA8">
      <w:pPr>
        <w:ind w:firstLine="708"/>
        <w:jc w:val="both"/>
        <w:rPr>
          <w:sz w:val="24"/>
          <w:szCs w:val="24"/>
        </w:rPr>
      </w:pPr>
      <w:r w:rsidRPr="00B01BA8">
        <w:rPr>
          <w:sz w:val="24"/>
          <w:szCs w:val="24"/>
        </w:rPr>
        <w:t xml:space="preserve">Trgovački sud u Zagrebu, po sucu Nikolini Dorić Hadžisejdić, u predstečajnom postupku </w:t>
      </w:r>
      <w:r>
        <w:rPr>
          <w:sz w:val="24"/>
          <w:szCs w:val="24"/>
        </w:rPr>
        <w:t>povodom</w:t>
      </w:r>
      <w:r w:rsidRPr="00B01BA8">
        <w:rPr>
          <w:sz w:val="24"/>
          <w:szCs w:val="24"/>
        </w:rPr>
        <w:t xml:space="preserve"> prijedloga dužnika </w:t>
      </w:r>
      <w:r>
        <w:rPr>
          <w:sz w:val="24"/>
          <w:szCs w:val="24"/>
        </w:rPr>
        <w:t xml:space="preserve">EKOSANITACIJA d.o.o., </w:t>
      </w:r>
      <w:r w:rsidRPr="00B01BA8">
        <w:rPr>
          <w:sz w:val="24"/>
          <w:szCs w:val="24"/>
        </w:rPr>
        <w:t xml:space="preserve">Zagreb, </w:t>
      </w:r>
      <w:r>
        <w:rPr>
          <w:sz w:val="24"/>
          <w:szCs w:val="24"/>
        </w:rPr>
        <w:t>3. Laz 8,</w:t>
      </w:r>
      <w:r w:rsidRPr="00B01BA8">
        <w:rPr>
          <w:sz w:val="24"/>
          <w:szCs w:val="24"/>
        </w:rPr>
        <w:t xml:space="preserve"> OIB: 86</w:t>
      </w:r>
      <w:r>
        <w:rPr>
          <w:sz w:val="24"/>
          <w:szCs w:val="24"/>
        </w:rPr>
        <w:t>351137500</w:t>
      </w:r>
      <w:r w:rsidRPr="00B01BA8">
        <w:rPr>
          <w:sz w:val="24"/>
          <w:szCs w:val="24"/>
        </w:rPr>
        <w:t xml:space="preserve">, </w:t>
      </w:r>
      <w:r w:rsidR="00AD0510">
        <w:rPr>
          <w:sz w:val="24"/>
          <w:szCs w:val="24"/>
        </w:rPr>
        <w:t>dana 27</w:t>
      </w:r>
      <w:r w:rsidRPr="00B01BA8">
        <w:rPr>
          <w:sz w:val="24"/>
          <w:szCs w:val="24"/>
        </w:rPr>
        <w:t xml:space="preserve">. </w:t>
      </w:r>
      <w:r>
        <w:rPr>
          <w:sz w:val="24"/>
          <w:szCs w:val="24"/>
        </w:rPr>
        <w:t>travnja</w:t>
      </w:r>
      <w:r w:rsidRPr="00B01BA8">
        <w:rPr>
          <w:sz w:val="24"/>
          <w:szCs w:val="24"/>
        </w:rPr>
        <w:t xml:space="preserve"> 2016. </w:t>
      </w:r>
    </w:p>
    <w:p w:rsidRDefault="00B01BA8" w:rsidP="00B01BA8" w:rsidR="00B01BA8" w:rsidRPr="00B01BA8">
      <w:pPr>
        <w:ind w:firstLine="708"/>
        <w:jc w:val="both"/>
        <w:rPr>
          <w:sz w:val="24"/>
          <w:szCs w:val="24"/>
        </w:rPr>
      </w:pPr>
    </w:p>
    <w:p w:rsidRDefault="00B01BA8" w:rsidP="00B01BA8" w:rsidR="00B01BA8" w:rsidRPr="00B01BA8">
      <w:pPr>
        <w:jc w:val="center"/>
        <w:rPr>
          <w:b/>
          <w:sz w:val="24"/>
          <w:szCs w:val="24"/>
        </w:rPr>
      </w:pPr>
      <w:r w:rsidRPr="00B01BA8">
        <w:rPr>
          <w:sz w:val="24"/>
          <w:szCs w:val="24"/>
        </w:rPr>
        <w:t>r i j e š i o  j e</w:t>
      </w:r>
    </w:p>
    <w:p w:rsidRDefault="00B01BA8" w:rsidP="00B01BA8" w:rsidR="00B01BA8" w:rsidRPr="00B01BA8">
      <w:pPr>
        <w:jc w:val="center"/>
        <w:rPr>
          <w:b/>
          <w:sz w:val="24"/>
          <w:szCs w:val="24"/>
        </w:rPr>
      </w:pPr>
    </w:p>
    <w:p w:rsidRDefault="00B01BA8" w:rsidP="00B01BA8" w:rsidR="00B01BA8" w:rsidRPr="00B01BA8">
      <w:pPr>
        <w:ind w:firstLine="708"/>
        <w:jc w:val="both"/>
        <w:rPr>
          <w:sz w:val="24"/>
          <w:szCs w:val="24"/>
        </w:rPr>
      </w:pPr>
      <w:r w:rsidRPr="00B01BA8">
        <w:rPr>
          <w:sz w:val="24"/>
          <w:szCs w:val="24"/>
        </w:rPr>
        <w:t>Odbacuje se</w:t>
      </w:r>
      <w:r>
        <w:rPr>
          <w:sz w:val="24"/>
          <w:szCs w:val="24"/>
        </w:rPr>
        <w:t xml:space="preserve"> </w:t>
      </w:r>
      <w:r w:rsidRPr="00B01BA8">
        <w:rPr>
          <w:sz w:val="24"/>
          <w:szCs w:val="24"/>
        </w:rPr>
        <w:t xml:space="preserve">prijedlog dužnika </w:t>
      </w:r>
      <w:r>
        <w:rPr>
          <w:sz w:val="24"/>
          <w:szCs w:val="24"/>
        </w:rPr>
        <w:t xml:space="preserve">EKOSANITACIJA d.o.o., </w:t>
      </w:r>
      <w:r w:rsidRPr="00B01BA8">
        <w:rPr>
          <w:sz w:val="24"/>
          <w:szCs w:val="24"/>
        </w:rPr>
        <w:t xml:space="preserve">Zagreb, </w:t>
      </w:r>
      <w:r>
        <w:rPr>
          <w:sz w:val="24"/>
          <w:szCs w:val="24"/>
        </w:rPr>
        <w:t>3. Laz 8,</w:t>
      </w:r>
      <w:r w:rsidRPr="00B01BA8">
        <w:rPr>
          <w:sz w:val="24"/>
          <w:szCs w:val="24"/>
        </w:rPr>
        <w:t xml:space="preserve"> OIB: 86</w:t>
      </w:r>
      <w:r>
        <w:rPr>
          <w:sz w:val="24"/>
          <w:szCs w:val="24"/>
        </w:rPr>
        <w:t>351137500</w:t>
      </w:r>
      <w:r w:rsidRPr="00B01BA8">
        <w:rPr>
          <w:sz w:val="24"/>
          <w:szCs w:val="24"/>
        </w:rPr>
        <w:t>, za otvaranje predstečajnog postupka</w:t>
      </w:r>
      <w:r w:rsidR="00BF7B0E">
        <w:rPr>
          <w:sz w:val="24"/>
          <w:szCs w:val="24"/>
        </w:rPr>
        <w:t>, kao nedopušten</w:t>
      </w:r>
      <w:r w:rsidRPr="00B01BA8">
        <w:rPr>
          <w:sz w:val="24"/>
          <w:szCs w:val="24"/>
        </w:rPr>
        <w:t xml:space="preserve">. </w:t>
      </w:r>
    </w:p>
    <w:p w:rsidRDefault="00B01BA8" w:rsidP="00B01BA8" w:rsidR="00B01BA8" w:rsidRPr="00B01BA8">
      <w:pPr>
        <w:jc w:val="both"/>
        <w:rPr>
          <w:sz w:val="24"/>
          <w:szCs w:val="24"/>
        </w:rPr>
      </w:pPr>
    </w:p>
    <w:p w:rsidRDefault="00B01BA8" w:rsidP="00B01BA8" w:rsidR="00B01BA8" w:rsidRPr="00B01BA8">
      <w:pPr>
        <w:jc w:val="center"/>
        <w:rPr>
          <w:sz w:val="24"/>
          <w:szCs w:val="24"/>
        </w:rPr>
      </w:pPr>
      <w:r w:rsidRPr="00B01BA8">
        <w:rPr>
          <w:sz w:val="24"/>
          <w:szCs w:val="24"/>
        </w:rPr>
        <w:t>Obrazloženje</w:t>
      </w:r>
    </w:p>
    <w:p w:rsidRDefault="00B01BA8" w:rsidP="00B01BA8" w:rsidR="00B01BA8" w:rsidRPr="00B01BA8">
      <w:pPr>
        <w:pStyle w:val="Tijeloteksta"/>
        <w:jc w:val="center"/>
        <w:rPr>
          <w:sz w:val="24"/>
        </w:rPr>
      </w:pPr>
    </w:p>
    <w:p w:rsidRDefault="00B01BA8" w:rsidP="00B01BA8" w:rsidR="0072193D">
      <w:pPr>
        <w:ind w:firstLine="708"/>
        <w:jc w:val="both"/>
        <w:rPr>
          <w:sz w:val="24"/>
          <w:szCs w:val="24"/>
        </w:rPr>
      </w:pPr>
      <w:r w:rsidRPr="00B01BA8">
        <w:rPr>
          <w:sz w:val="24"/>
          <w:szCs w:val="24"/>
        </w:rPr>
        <w:t xml:space="preserve">Dužnik je kao podnositelj prijedloga podnio ovom sudu, </w:t>
      </w:r>
      <w:r w:rsidRPr="00AD0510">
        <w:rPr>
          <w:sz w:val="24"/>
          <w:szCs w:val="24"/>
        </w:rPr>
        <w:t>na temelju odredbe čl. 25. st. 1. Stečajnog zakona („Narodne novine“ broj 71/2015: dalje: SZ), prijedlog za otvaranje predstečajnog postupka.</w:t>
      </w:r>
      <w:r w:rsidRPr="00B01BA8">
        <w:rPr>
          <w:sz w:val="24"/>
          <w:szCs w:val="24"/>
        </w:rPr>
        <w:t xml:space="preserve"> </w:t>
      </w:r>
    </w:p>
    <w:p w:rsidRDefault="006E4C15" w:rsidP="004D3F34" w:rsidR="006E4C15">
      <w:pPr>
        <w:ind w:firstLine="709"/>
        <w:jc w:val="both"/>
        <w:rPr>
          <w:sz w:val="24"/>
          <w:szCs w:val="24"/>
        </w:rPr>
      </w:pPr>
    </w:p>
    <w:p w:rsidRDefault="0072193D" w:rsidP="00A003D9" w:rsidR="007F2D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čl. 16. st. 1. S</w:t>
      </w:r>
      <w:r w:rsidR="00B01BA8">
        <w:rPr>
          <w:sz w:val="24"/>
          <w:szCs w:val="24"/>
        </w:rPr>
        <w:t>Z-a</w:t>
      </w:r>
      <w:r>
        <w:rPr>
          <w:sz w:val="24"/>
          <w:szCs w:val="24"/>
        </w:rPr>
        <w:t xml:space="preserve"> p</w:t>
      </w:r>
      <w:r w:rsidRPr="0072193D">
        <w:rPr>
          <w:sz w:val="24"/>
          <w:szCs w:val="24"/>
        </w:rPr>
        <w:t xml:space="preserve">rijedlog za otvaranje </w:t>
      </w:r>
      <w:r w:rsidR="00B01BA8">
        <w:rPr>
          <w:sz w:val="24"/>
          <w:szCs w:val="24"/>
        </w:rPr>
        <w:t>pred</w:t>
      </w:r>
      <w:r w:rsidRPr="0072193D">
        <w:rPr>
          <w:sz w:val="24"/>
          <w:szCs w:val="24"/>
        </w:rPr>
        <w:t>stečajnoga postupka podnosi se sudu na propisanom obrascu te sadržava podatke za identifikaciju dužnika i podnositelja prijedloga i popis imovine i obveza dužnika</w:t>
      </w:r>
      <w:r>
        <w:rPr>
          <w:sz w:val="24"/>
          <w:szCs w:val="24"/>
        </w:rPr>
        <w:t>.</w:t>
      </w:r>
    </w:p>
    <w:p w:rsidRDefault="0072193D" w:rsidP="00A003D9" w:rsidR="007219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72193D" w:rsidP="00A003D9" w:rsidR="007219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13. st. 1. SZ-a propisano je kako se u </w:t>
      </w:r>
      <w:r w:rsidR="00B01BA8">
        <w:rPr>
          <w:sz w:val="24"/>
          <w:szCs w:val="24"/>
        </w:rPr>
        <w:t>pred</w:t>
      </w:r>
      <w:r>
        <w:rPr>
          <w:sz w:val="24"/>
          <w:szCs w:val="24"/>
        </w:rPr>
        <w:t xml:space="preserve">stečajnom </w:t>
      </w:r>
      <w:r w:rsidRPr="0072193D">
        <w:rPr>
          <w:sz w:val="24"/>
          <w:szCs w:val="24"/>
        </w:rPr>
        <w:t>postupku podnesci podnose na propisanim obrascima, ako je to ovim Zakonom određeno</w:t>
      </w:r>
      <w:r>
        <w:rPr>
          <w:sz w:val="24"/>
          <w:szCs w:val="24"/>
        </w:rPr>
        <w:t xml:space="preserve">. </w:t>
      </w:r>
      <w:r w:rsidRPr="0072193D">
        <w:rPr>
          <w:sz w:val="24"/>
          <w:szCs w:val="24"/>
        </w:rPr>
        <w:t>Sadržaj i oblik obrazaca iz stavka 1. ovoga članka propisat će pravilnikom ministar nadležan za poslove pravosuđa</w:t>
      </w:r>
      <w:r>
        <w:rPr>
          <w:sz w:val="24"/>
          <w:szCs w:val="24"/>
        </w:rPr>
        <w:t xml:space="preserve"> (stavak 2.). </w:t>
      </w:r>
      <w:r w:rsidRPr="0072193D">
        <w:rPr>
          <w:sz w:val="24"/>
          <w:szCs w:val="24"/>
        </w:rPr>
        <w:t>Ako podnesak nije podnesen na propisanom obrascu, sud će ga odbaciti kao nedopušten</w:t>
      </w:r>
      <w:r>
        <w:rPr>
          <w:sz w:val="24"/>
          <w:szCs w:val="24"/>
        </w:rPr>
        <w:t xml:space="preserve"> (stava</w:t>
      </w:r>
      <w:r w:rsidR="00050C1A">
        <w:rPr>
          <w:sz w:val="24"/>
          <w:szCs w:val="24"/>
        </w:rPr>
        <w:t>k 4</w:t>
      </w:r>
      <w:r>
        <w:rPr>
          <w:sz w:val="24"/>
          <w:szCs w:val="24"/>
        </w:rPr>
        <w:t>.)</w:t>
      </w:r>
    </w:p>
    <w:p w:rsidRDefault="0072193D" w:rsidP="00A003D9" w:rsidR="0072193D">
      <w:pPr>
        <w:jc w:val="both"/>
        <w:rPr>
          <w:sz w:val="24"/>
          <w:szCs w:val="24"/>
        </w:rPr>
      </w:pPr>
    </w:p>
    <w:p w:rsidRDefault="0072193D" w:rsidP="00A003D9" w:rsidR="007219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Pravilnik o sadržaju i obliku obrazaca na kojima se podnose podnesci u predstečajnom i stečajnom postupku objavljen je u „Narodnim novinama“ broj 107/15 od 7. listopada 2015.</w:t>
      </w:r>
      <w:r w:rsidR="00050C1A">
        <w:rPr>
          <w:sz w:val="24"/>
          <w:szCs w:val="24"/>
        </w:rPr>
        <w:t xml:space="preserve"> </w:t>
      </w:r>
      <w:r>
        <w:rPr>
          <w:sz w:val="24"/>
          <w:szCs w:val="24"/>
        </w:rPr>
        <w:t>Prema čl. 3. tog Pravilnika isti je stupio</w:t>
      </w:r>
      <w:r w:rsidRPr="0072193D">
        <w:rPr>
          <w:sz w:val="24"/>
          <w:szCs w:val="24"/>
        </w:rPr>
        <w:t xml:space="preserve"> na snag</w:t>
      </w:r>
      <w:r w:rsidR="00050C1A">
        <w:rPr>
          <w:sz w:val="24"/>
          <w:szCs w:val="24"/>
        </w:rPr>
        <w:t>u osmoga dana od dana objave u „Narodnim novinama“</w:t>
      </w:r>
      <w:r w:rsidRPr="0072193D">
        <w:rPr>
          <w:sz w:val="24"/>
          <w:szCs w:val="24"/>
        </w:rPr>
        <w:t>.</w:t>
      </w:r>
      <w:r w:rsidR="00050C1A">
        <w:rPr>
          <w:sz w:val="24"/>
          <w:szCs w:val="24"/>
        </w:rPr>
        <w:t xml:space="preserve"> Slijedom navedenog, taj pravilnik stupio je na snagu 15. listopada 2015., a prijedlog za otvaranje </w:t>
      </w:r>
      <w:r w:rsidR="00B01BA8">
        <w:rPr>
          <w:sz w:val="24"/>
          <w:szCs w:val="24"/>
        </w:rPr>
        <w:t>pred</w:t>
      </w:r>
      <w:r w:rsidR="00050C1A">
        <w:rPr>
          <w:sz w:val="24"/>
          <w:szCs w:val="24"/>
        </w:rPr>
        <w:t>s</w:t>
      </w:r>
      <w:r w:rsidR="00B01BA8">
        <w:rPr>
          <w:sz w:val="24"/>
          <w:szCs w:val="24"/>
        </w:rPr>
        <w:t>tečajnog postupka podnesen je 21</w:t>
      </w:r>
      <w:r w:rsidR="00050C1A">
        <w:rPr>
          <w:sz w:val="24"/>
          <w:szCs w:val="24"/>
        </w:rPr>
        <w:t xml:space="preserve">. </w:t>
      </w:r>
      <w:r w:rsidR="00B01BA8">
        <w:rPr>
          <w:sz w:val="24"/>
          <w:szCs w:val="24"/>
        </w:rPr>
        <w:t>travnja</w:t>
      </w:r>
      <w:r w:rsidR="001B2041">
        <w:rPr>
          <w:sz w:val="24"/>
          <w:szCs w:val="24"/>
        </w:rPr>
        <w:t xml:space="preserve"> 2016</w:t>
      </w:r>
      <w:r w:rsidR="00050C1A">
        <w:rPr>
          <w:sz w:val="24"/>
          <w:szCs w:val="24"/>
        </w:rPr>
        <w:t xml:space="preserve">. Obrasci iz čl. 13. st. 1. SZ-a dostupni su,  u skladu s čl. 13. st. 3. SZ-a, </w:t>
      </w:r>
      <w:r w:rsidR="00050C1A" w:rsidRPr="00050C1A">
        <w:rPr>
          <w:sz w:val="24"/>
          <w:szCs w:val="24"/>
        </w:rPr>
        <w:t>na mrežnoj stranici e-Oglasna ploča sudova</w:t>
      </w:r>
      <w:r w:rsidR="00050C1A">
        <w:rPr>
          <w:sz w:val="24"/>
          <w:szCs w:val="24"/>
        </w:rPr>
        <w:t>.</w:t>
      </w:r>
    </w:p>
    <w:p w:rsidRDefault="00050C1A" w:rsidP="00A003D9" w:rsidR="00050C1A">
      <w:pPr>
        <w:jc w:val="both"/>
        <w:rPr>
          <w:sz w:val="24"/>
          <w:szCs w:val="24"/>
        </w:rPr>
      </w:pPr>
    </w:p>
    <w:p w:rsidRDefault="00050C1A" w:rsidP="00A003D9" w:rsidR="00050C1A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S obzirom na to da u konkretnom slučaju prijedlog  </w:t>
      </w:r>
      <w:r w:rsidRPr="00050C1A">
        <w:rPr>
          <w:sz w:val="24"/>
          <w:szCs w:val="24"/>
        </w:rPr>
        <w:t xml:space="preserve">za otvaranje </w:t>
      </w:r>
      <w:r w:rsidR="00B01BA8">
        <w:rPr>
          <w:sz w:val="24"/>
          <w:szCs w:val="24"/>
        </w:rPr>
        <w:t>pred</w:t>
      </w:r>
      <w:r w:rsidRPr="00050C1A">
        <w:rPr>
          <w:sz w:val="24"/>
          <w:szCs w:val="24"/>
        </w:rPr>
        <w:t>stečajnog postupka</w:t>
      </w:r>
      <w:r>
        <w:rPr>
          <w:sz w:val="24"/>
          <w:szCs w:val="24"/>
        </w:rPr>
        <w:t xml:space="preserve"> nije podnesen na propisanom obrascu, sud je na temelju odredbe čl. 13. st. 4. SZ-a u ve</w:t>
      </w:r>
      <w:r w:rsidR="001B2041">
        <w:rPr>
          <w:sz w:val="24"/>
          <w:szCs w:val="24"/>
        </w:rPr>
        <w:t>zi s čl. 13. st. 1. i 16. st. 1.</w:t>
      </w:r>
      <w:r>
        <w:rPr>
          <w:sz w:val="24"/>
          <w:szCs w:val="24"/>
        </w:rPr>
        <w:t xml:space="preserve"> SZ-a riješio kao u izreci. </w:t>
      </w:r>
    </w:p>
    <w:p w:rsidRDefault="00050C1A" w:rsidP="00A003D9" w:rsidR="00050C1A">
      <w:pPr>
        <w:jc w:val="both"/>
        <w:rPr>
          <w:sz w:val="24"/>
          <w:szCs w:val="24"/>
        </w:rPr>
      </w:pPr>
    </w:p>
    <w:p w:rsidRDefault="004E36D1" w:rsidP="00D84311" w:rsidR="004E36D1" w:rsidRPr="00C37D39">
      <w:pPr>
        <w:jc w:val="both"/>
        <w:rPr>
          <w:sz w:val="24"/>
          <w:szCs w:val="24"/>
        </w:rPr>
      </w:pPr>
    </w:p>
    <w:p w:rsidRDefault="008D5D0F" w:rsidP="006C7E17" w:rsidR="006C7E17">
      <w:pPr>
        <w:ind w:firstLine="720"/>
        <w:jc w:val="center"/>
        <w:rPr>
          <w:sz w:val="24"/>
          <w:szCs w:val="24"/>
        </w:rPr>
      </w:pPr>
      <w:r w:rsidRPr="00C37D39">
        <w:rPr>
          <w:sz w:val="24"/>
          <w:szCs w:val="24"/>
        </w:rPr>
        <w:t>U Zagrebu</w:t>
      </w:r>
      <w:r w:rsidR="00AD0510">
        <w:rPr>
          <w:sz w:val="24"/>
          <w:szCs w:val="24"/>
        </w:rPr>
        <w:t>, 27</w:t>
      </w:r>
      <w:r w:rsidR="001B2041">
        <w:rPr>
          <w:sz w:val="24"/>
          <w:szCs w:val="24"/>
        </w:rPr>
        <w:t xml:space="preserve">. </w:t>
      </w:r>
      <w:r w:rsidR="005B4708">
        <w:rPr>
          <w:sz w:val="24"/>
          <w:szCs w:val="24"/>
        </w:rPr>
        <w:t>travnja</w:t>
      </w:r>
      <w:r w:rsidR="001B2041">
        <w:rPr>
          <w:sz w:val="24"/>
          <w:szCs w:val="24"/>
        </w:rPr>
        <w:t xml:space="preserve"> 2016</w:t>
      </w:r>
      <w:r w:rsidR="00A55F37">
        <w:rPr>
          <w:sz w:val="24"/>
          <w:szCs w:val="24"/>
        </w:rPr>
        <w:t>.</w:t>
      </w:r>
    </w:p>
    <w:p w:rsidRDefault="007A5828" w:rsidP="006C7E17" w:rsidR="007A5828" w:rsidRPr="00C37D39">
      <w:pPr>
        <w:ind w:firstLine="720"/>
        <w:jc w:val="center"/>
        <w:rPr>
          <w:sz w:val="24"/>
          <w:szCs w:val="24"/>
        </w:rPr>
      </w:pPr>
    </w:p>
    <w:p w:rsidRDefault="006C7E17" w:rsidP="00C07A03" w:rsidR="00F3761C" w:rsidRPr="00C37D39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C37D39">
        <w:rPr>
          <w:sz w:val="24"/>
          <w:szCs w:val="24"/>
        </w:rPr>
        <w:tab/>
        <w:t>Sudac:</w:t>
      </w:r>
    </w:p>
    <w:p w:rsidRDefault="001B2041" w:rsidP="00C07A03" w:rsidR="005B114B" w:rsidRPr="00C37D39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>Nikolina Dorić Hadžisejdić</w:t>
      </w:r>
      <w:r w:rsidR="00D14201">
        <w:rPr>
          <w:sz w:val="24"/>
          <w:szCs w:val="24"/>
        </w:rPr>
        <w:t>,v.r.</w:t>
      </w:r>
    </w:p>
    <w:p w:rsidRDefault="00556403" w:rsidP="004151D3" w:rsidR="00556403">
      <w:pPr>
        <w:rPr>
          <w:sz w:val="24"/>
          <w:szCs w:val="24"/>
        </w:rPr>
      </w:pPr>
    </w:p>
    <w:p w:rsidRDefault="00387A39" w:rsidP="004151D3" w:rsidR="00387A39" w:rsidRPr="00C37D39">
      <w:pPr>
        <w:rPr>
          <w:sz w:val="24"/>
          <w:szCs w:val="24"/>
        </w:rPr>
      </w:pPr>
    </w:p>
    <w:p w:rsidRDefault="00482933" w:rsidR="006F7455" w:rsidRPr="00C37D39">
      <w:pPr>
        <w:jc w:val="both"/>
        <w:rPr>
          <w:sz w:val="24"/>
          <w:szCs w:val="24"/>
        </w:rPr>
      </w:pPr>
      <w:r w:rsidRPr="00C37D39">
        <w:rPr>
          <w:sz w:val="24"/>
          <w:szCs w:val="24"/>
        </w:rPr>
        <w:t>Uputa o pravnom lijeku</w:t>
      </w:r>
      <w:r w:rsidR="006F7455" w:rsidRPr="00C37D39">
        <w:rPr>
          <w:sz w:val="24"/>
          <w:szCs w:val="24"/>
        </w:rPr>
        <w:t>:</w:t>
      </w:r>
    </w:p>
    <w:p w:rsidRDefault="006F7455" w:rsidP="00050C1A" w:rsidR="000D2BE7" w:rsidRPr="00C37D39">
      <w:pPr>
        <w:jc w:val="both"/>
        <w:rPr>
          <w:sz w:val="24"/>
          <w:szCs w:val="24"/>
        </w:rPr>
      </w:pPr>
      <w:r w:rsidRPr="00C37D39">
        <w:rPr>
          <w:sz w:val="24"/>
          <w:szCs w:val="24"/>
        </w:rPr>
        <w:t>P</w:t>
      </w:r>
      <w:r w:rsidR="000D2BE7" w:rsidRPr="00C37D39">
        <w:rPr>
          <w:sz w:val="24"/>
          <w:szCs w:val="24"/>
        </w:rPr>
        <w:t>rotiv</w:t>
      </w:r>
      <w:r w:rsidR="00050C1A">
        <w:rPr>
          <w:sz w:val="24"/>
          <w:szCs w:val="24"/>
        </w:rPr>
        <w:t xml:space="preserve"> ovog</w:t>
      </w:r>
      <w:r w:rsidR="000D2BE7" w:rsidRPr="00C37D39">
        <w:rPr>
          <w:sz w:val="24"/>
          <w:szCs w:val="24"/>
        </w:rPr>
        <w:t xml:space="preserve"> </w:t>
      </w:r>
      <w:r w:rsidR="00556403" w:rsidRPr="00C37D39">
        <w:rPr>
          <w:sz w:val="24"/>
          <w:szCs w:val="24"/>
        </w:rPr>
        <w:t>r</w:t>
      </w:r>
      <w:r w:rsidRPr="00C37D39">
        <w:rPr>
          <w:sz w:val="24"/>
          <w:szCs w:val="24"/>
        </w:rPr>
        <w:t xml:space="preserve">ješenja </w:t>
      </w:r>
      <w:r w:rsidR="00050C1A" w:rsidRPr="00050C1A">
        <w:rPr>
          <w:sz w:val="24"/>
          <w:szCs w:val="24"/>
        </w:rPr>
        <w:t>može se izjaviti žalba</w:t>
      </w:r>
      <w:r w:rsidR="00050C1A">
        <w:rPr>
          <w:sz w:val="24"/>
          <w:szCs w:val="24"/>
        </w:rPr>
        <w:t xml:space="preserve">. </w:t>
      </w:r>
      <w:r w:rsidR="00050C1A" w:rsidRPr="00050C1A">
        <w:rPr>
          <w:sz w:val="24"/>
          <w:szCs w:val="24"/>
        </w:rPr>
        <w:t xml:space="preserve">Žalba se izjavljuje u roku osam dana od dostave </w:t>
      </w:r>
      <w:r w:rsidR="00050C1A">
        <w:rPr>
          <w:sz w:val="24"/>
          <w:szCs w:val="24"/>
        </w:rPr>
        <w:t>ovog</w:t>
      </w:r>
      <w:r w:rsidR="00050C1A" w:rsidRPr="00050C1A">
        <w:rPr>
          <w:sz w:val="24"/>
          <w:szCs w:val="24"/>
        </w:rPr>
        <w:t xml:space="preserve"> rješenja</w:t>
      </w:r>
      <w:r w:rsidR="00050C1A">
        <w:rPr>
          <w:sz w:val="24"/>
          <w:szCs w:val="24"/>
        </w:rPr>
        <w:t xml:space="preserve">. </w:t>
      </w:r>
    </w:p>
    <w:p w:rsidRDefault="00723D12" w:rsidP="008E6A96" w:rsidR="00723D12">
      <w:pPr>
        <w:jc w:val="both"/>
        <w:rPr>
          <w:sz w:val="24"/>
          <w:szCs w:val="24"/>
        </w:rPr>
      </w:pPr>
    </w:p>
    <w:p w:rsidRDefault="007A5828" w:rsidP="008E6A96" w:rsidR="007A5828">
      <w:pPr>
        <w:jc w:val="both"/>
        <w:rPr>
          <w:sz w:val="24"/>
          <w:szCs w:val="24"/>
        </w:rPr>
      </w:pPr>
    </w:p>
    <w:p w:rsidRDefault="00D14201" w:rsidR="00D14201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D14201" w:rsidR="00D14201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7A5828" w:rsidP="008E6A96" w:rsidR="007A5828">
      <w:pPr>
        <w:jc w:val="both"/>
        <w:rPr>
          <w:sz w:val="24"/>
          <w:szCs w:val="24"/>
        </w:rPr>
      </w:pPr>
    </w:p>
    <w:sectPr w:rsidSect="00387A39" w:rsidR="007A5828"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9B3" w:rsidR="00C739B3">
      <w:r>
        <w:separator/>
      </w:r>
    </w:p>
  </w:endnote>
  <w:endnote w:id="0" w:type="continuationSeparator">
    <w:p w:rsidRDefault="00C739B3" w:rsidR="00C73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9B3" w:rsidR="00C739B3">
      <w:r>
        <w:separator/>
      </w:r>
    </w:p>
  </w:footnote>
  <w:footnote w:id="0" w:type="continuationSeparator">
    <w:p w:rsidRDefault="00C739B3" w:rsidR="00C73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22E" w:rsidR="006A522E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21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522E" w:rsidR="006A522E">
    <w:pPr>
      <w:pStyle w:val="Zaglavlje"/>
      <w:jc w:val="right"/>
    </w:pPr>
    <w:r>
      <w:rPr>
        <w:b/>
        <w:sz w:val="24"/>
      </w:rPr>
      <w:t xml:space="preserve">  </w:t>
    </w:r>
    <w:r w:rsidR="001B2041">
      <w:rPr>
        <w:sz w:val="24"/>
      </w:rPr>
      <w:t>89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 w:rsidR="00862C15">
      <w:rPr>
        <w:sz w:val="24"/>
      </w:rPr>
      <w:t>t-</w:t>
    </w:r>
    <w:r w:rsidR="005B4708">
      <w:rPr>
        <w:sz w:val="24"/>
      </w:rPr>
      <w:t>3861</w:t>
    </w:r>
    <w:r w:rsidR="004151D3">
      <w:rPr>
        <w:sz w:val="24"/>
      </w:rPr>
      <w:t>/1</w:t>
    </w:r>
    <w:r w:rsidR="001B2041">
      <w:rPr>
        <w:sz w:val="24"/>
      </w:rPr>
      <w:t>6</w:t>
    </w:r>
    <w:r w:rsidR="00387A39">
      <w:rPr>
        <w:sz w:val="24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828" w:rsidR="007A5828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85B8A"/>
    <w:multiLevelType w:val="hybridMultilevel"/>
    <w:tmpl w:val="FB268038"/>
    <w:lvl w:tplc="8B023BA8" w:ilvl="0">
      <w:start w:val="15"/>
      <w:numFmt w:val="decimal"/>
      <w:lvlText w:val="%1."/>
      <w:lvlJc w:val="left"/>
      <w:pPr>
        <w:ind w:hanging="360" w:left="136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8764E18"/>
    <w:multiLevelType w:val="hybridMultilevel"/>
    <w:tmpl w:val="95AA3160"/>
    <w:lvl w:tplc="E58E3786" w:ilvl="0">
      <w:start w:val="7"/>
      <w:numFmt w:val="decimal"/>
      <w:lvlText w:val="%1."/>
      <w:lvlJc w:val="left"/>
      <w:pPr>
        <w:ind w:hanging="360" w:left="136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5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475F580D"/>
    <w:multiLevelType w:val="hybridMultilevel"/>
    <w:tmpl w:val="7512B694"/>
    <w:lvl w:tplc="880E193C" w:ilvl="0">
      <w:start w:val="6"/>
      <w:numFmt w:val="decimal"/>
      <w:lvlText w:val="%1."/>
      <w:lvlJc w:val="left"/>
      <w:pPr>
        <w:ind w:hanging="360" w:left="172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443"/>
      </w:pPr>
    </w:lvl>
    <w:lvl w:tentative="true" w:tplc="041A001B" w:ilvl="2">
      <w:start w:val="1"/>
      <w:numFmt w:val="lowerRoman"/>
      <w:lvlText w:val="%3."/>
      <w:lvlJc w:val="right"/>
      <w:pPr>
        <w:ind w:hanging="180" w:left="3163"/>
      </w:pPr>
    </w:lvl>
    <w:lvl w:tentative="true" w:tplc="041A000F" w:ilvl="3">
      <w:start w:val="1"/>
      <w:numFmt w:val="decimal"/>
      <w:lvlText w:val="%4."/>
      <w:lvlJc w:val="left"/>
      <w:pPr>
        <w:ind w:hanging="360" w:left="3883"/>
      </w:pPr>
    </w:lvl>
    <w:lvl w:tentative="true" w:tplc="041A0019" w:ilvl="4">
      <w:start w:val="1"/>
      <w:numFmt w:val="lowerLetter"/>
      <w:lvlText w:val="%5."/>
      <w:lvlJc w:val="left"/>
      <w:pPr>
        <w:ind w:hanging="360" w:left="4603"/>
      </w:pPr>
    </w:lvl>
    <w:lvl w:tentative="true" w:tplc="041A001B" w:ilvl="5">
      <w:start w:val="1"/>
      <w:numFmt w:val="lowerRoman"/>
      <w:lvlText w:val="%6."/>
      <w:lvlJc w:val="right"/>
      <w:pPr>
        <w:ind w:hanging="180" w:left="5323"/>
      </w:pPr>
    </w:lvl>
    <w:lvl w:tentative="true" w:tplc="041A000F" w:ilvl="6">
      <w:start w:val="1"/>
      <w:numFmt w:val="decimal"/>
      <w:lvlText w:val="%7."/>
      <w:lvlJc w:val="left"/>
      <w:pPr>
        <w:ind w:hanging="360" w:left="6043"/>
      </w:pPr>
    </w:lvl>
    <w:lvl w:tentative="true" w:tplc="041A0019" w:ilvl="7">
      <w:start w:val="1"/>
      <w:numFmt w:val="lowerLetter"/>
      <w:lvlText w:val="%8."/>
      <w:lvlJc w:val="left"/>
      <w:pPr>
        <w:ind w:hanging="360" w:left="6763"/>
      </w:pPr>
    </w:lvl>
    <w:lvl w:tentative="true" w:tplc="041A001B" w:ilvl="8">
      <w:start w:val="1"/>
      <w:numFmt w:val="lowerRoman"/>
      <w:lvlText w:val="%9."/>
      <w:lvlJc w:val="right"/>
      <w:pPr>
        <w:ind w:hanging="180" w:left="7483"/>
      </w:pPr>
    </w:lvl>
  </w:abstractNum>
  <w:abstractNum w:abstractNumId="8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9">
    <w:nsid w:val="48605C62"/>
    <w:multiLevelType w:val="hybridMultilevel"/>
    <w:tmpl w:val="ABD82DA2"/>
    <w:lvl w:tplc="E12606B4" w:ilvl="0">
      <w:start w:val="14"/>
      <w:numFmt w:val="decimal"/>
      <w:lvlText w:val="%1."/>
      <w:lvlJc w:val="left"/>
      <w:pPr>
        <w:ind w:hanging="360" w:left="172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443"/>
      </w:pPr>
    </w:lvl>
    <w:lvl w:tentative="true" w:tplc="041A001B" w:ilvl="2">
      <w:start w:val="1"/>
      <w:numFmt w:val="lowerRoman"/>
      <w:lvlText w:val="%3."/>
      <w:lvlJc w:val="right"/>
      <w:pPr>
        <w:ind w:hanging="180" w:left="3163"/>
      </w:pPr>
    </w:lvl>
    <w:lvl w:tentative="true" w:tplc="041A000F" w:ilvl="3">
      <w:start w:val="1"/>
      <w:numFmt w:val="decimal"/>
      <w:lvlText w:val="%4."/>
      <w:lvlJc w:val="left"/>
      <w:pPr>
        <w:ind w:hanging="360" w:left="3883"/>
      </w:pPr>
    </w:lvl>
    <w:lvl w:tentative="true" w:tplc="041A0019" w:ilvl="4">
      <w:start w:val="1"/>
      <w:numFmt w:val="lowerLetter"/>
      <w:lvlText w:val="%5."/>
      <w:lvlJc w:val="left"/>
      <w:pPr>
        <w:ind w:hanging="360" w:left="4603"/>
      </w:pPr>
    </w:lvl>
    <w:lvl w:tentative="true" w:tplc="041A001B" w:ilvl="5">
      <w:start w:val="1"/>
      <w:numFmt w:val="lowerRoman"/>
      <w:lvlText w:val="%6."/>
      <w:lvlJc w:val="right"/>
      <w:pPr>
        <w:ind w:hanging="180" w:left="5323"/>
      </w:pPr>
    </w:lvl>
    <w:lvl w:tentative="true" w:tplc="041A000F" w:ilvl="6">
      <w:start w:val="1"/>
      <w:numFmt w:val="decimal"/>
      <w:lvlText w:val="%7."/>
      <w:lvlJc w:val="left"/>
      <w:pPr>
        <w:ind w:hanging="360" w:left="6043"/>
      </w:pPr>
    </w:lvl>
    <w:lvl w:tentative="true" w:tplc="041A0019" w:ilvl="7">
      <w:start w:val="1"/>
      <w:numFmt w:val="lowerLetter"/>
      <w:lvlText w:val="%8."/>
      <w:lvlJc w:val="left"/>
      <w:pPr>
        <w:ind w:hanging="360" w:left="6763"/>
      </w:pPr>
    </w:lvl>
    <w:lvl w:tentative="true" w:tplc="041A001B" w:ilvl="8">
      <w:start w:val="1"/>
      <w:numFmt w:val="lowerRoman"/>
      <w:lvlText w:val="%9."/>
      <w:lvlJc w:val="right"/>
      <w:pPr>
        <w:ind w:hanging="180" w:left="7483"/>
      </w:pPr>
    </w:lvl>
  </w:abstractNum>
  <w:abstractNum w:abstractNumId="10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2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3">
    <w:nsid w:val="7D9F1273"/>
    <w:multiLevelType w:val="hybridMultilevel"/>
    <w:tmpl w:val="D6867910"/>
    <w:lvl w:tplc="D576B04C" w:ilvl="0">
      <w:start w:val="1"/>
      <w:numFmt w:val="decimal"/>
      <w:lvlText w:val="%1."/>
      <w:lvlJc w:val="left"/>
      <w:pPr>
        <w:ind w:hanging="360" w:left="136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14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3"/>
  </w:num>
  <w:num w:numId="5">
    <w:abstractNumId w:val="6"/>
  </w:num>
  <w:num w:numId="6">
    <w:abstractNumId w:val="10"/>
  </w:num>
  <w:num w:numId="7">
    <w:abstractNumId w:val="5"/>
  </w:num>
  <w:num w:numId="8">
    <w:abstractNumId w:val="14"/>
  </w:num>
  <w:num w:numId="9">
    <w:abstractNumId w:val="12"/>
  </w:num>
  <w:num w:numId="10">
    <w:abstractNumId w:val="2"/>
  </w:num>
  <w:num w:numId="11">
    <w:abstractNumId w:val="13"/>
  </w:num>
  <w:num w:numId="12">
    <w:abstractNumId w:val="4"/>
  </w:num>
  <w:num w:numId="13">
    <w:abstractNumId w:val="0"/>
  </w:num>
  <w:num w:numId="14">
    <w:abstractNumId w:val="7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26D23"/>
    <w:rsid w:val="0003155D"/>
    <w:rsid w:val="00050C1A"/>
    <w:rsid w:val="000519B3"/>
    <w:rsid w:val="0005692D"/>
    <w:rsid w:val="00070DBE"/>
    <w:rsid w:val="00071081"/>
    <w:rsid w:val="00074C71"/>
    <w:rsid w:val="0007677D"/>
    <w:rsid w:val="00087C03"/>
    <w:rsid w:val="000C09DA"/>
    <w:rsid w:val="000D2BE7"/>
    <w:rsid w:val="000F0727"/>
    <w:rsid w:val="000F2FD1"/>
    <w:rsid w:val="00113EC7"/>
    <w:rsid w:val="0013391D"/>
    <w:rsid w:val="0014185B"/>
    <w:rsid w:val="001511E1"/>
    <w:rsid w:val="001720CD"/>
    <w:rsid w:val="00173E0A"/>
    <w:rsid w:val="00191776"/>
    <w:rsid w:val="001918DF"/>
    <w:rsid w:val="00192786"/>
    <w:rsid w:val="00193D7B"/>
    <w:rsid w:val="001A0A77"/>
    <w:rsid w:val="001A1A7F"/>
    <w:rsid w:val="001B2041"/>
    <w:rsid w:val="001D6CF8"/>
    <w:rsid w:val="002144DF"/>
    <w:rsid w:val="00215D92"/>
    <w:rsid w:val="00242102"/>
    <w:rsid w:val="002434EF"/>
    <w:rsid w:val="00255D4A"/>
    <w:rsid w:val="00256348"/>
    <w:rsid w:val="00260A9E"/>
    <w:rsid w:val="00285E26"/>
    <w:rsid w:val="002903F5"/>
    <w:rsid w:val="002952A5"/>
    <w:rsid w:val="002C13FE"/>
    <w:rsid w:val="002C2080"/>
    <w:rsid w:val="002D765A"/>
    <w:rsid w:val="002E710A"/>
    <w:rsid w:val="002E7605"/>
    <w:rsid w:val="003045B7"/>
    <w:rsid w:val="00311E40"/>
    <w:rsid w:val="0031379E"/>
    <w:rsid w:val="003153AC"/>
    <w:rsid w:val="00315CEB"/>
    <w:rsid w:val="003247B7"/>
    <w:rsid w:val="00343D19"/>
    <w:rsid w:val="00373E6A"/>
    <w:rsid w:val="00387A39"/>
    <w:rsid w:val="00390AA7"/>
    <w:rsid w:val="003E2A8B"/>
    <w:rsid w:val="003F1080"/>
    <w:rsid w:val="003F2F6B"/>
    <w:rsid w:val="003F7139"/>
    <w:rsid w:val="0040103B"/>
    <w:rsid w:val="004151D3"/>
    <w:rsid w:val="00415B6F"/>
    <w:rsid w:val="004257A4"/>
    <w:rsid w:val="004438E0"/>
    <w:rsid w:val="00454BBA"/>
    <w:rsid w:val="00457FDD"/>
    <w:rsid w:val="004609F1"/>
    <w:rsid w:val="00464C75"/>
    <w:rsid w:val="00471710"/>
    <w:rsid w:val="00475FAC"/>
    <w:rsid w:val="00476E8D"/>
    <w:rsid w:val="00482933"/>
    <w:rsid w:val="00487737"/>
    <w:rsid w:val="00491A4B"/>
    <w:rsid w:val="004A10BF"/>
    <w:rsid w:val="004A64D4"/>
    <w:rsid w:val="004B0EDA"/>
    <w:rsid w:val="004C4346"/>
    <w:rsid w:val="004C646D"/>
    <w:rsid w:val="004D29C5"/>
    <w:rsid w:val="004D3F34"/>
    <w:rsid w:val="004E36D1"/>
    <w:rsid w:val="004F118D"/>
    <w:rsid w:val="004F258F"/>
    <w:rsid w:val="00516616"/>
    <w:rsid w:val="00532E1F"/>
    <w:rsid w:val="00540232"/>
    <w:rsid w:val="00544F72"/>
    <w:rsid w:val="00556403"/>
    <w:rsid w:val="00563B2F"/>
    <w:rsid w:val="00567F40"/>
    <w:rsid w:val="005B114B"/>
    <w:rsid w:val="005B4708"/>
    <w:rsid w:val="005B5C24"/>
    <w:rsid w:val="005B6F75"/>
    <w:rsid w:val="005C5E15"/>
    <w:rsid w:val="005D23B5"/>
    <w:rsid w:val="005E4D68"/>
    <w:rsid w:val="005E74E2"/>
    <w:rsid w:val="005E7834"/>
    <w:rsid w:val="005F543A"/>
    <w:rsid w:val="00615F2C"/>
    <w:rsid w:val="0062157A"/>
    <w:rsid w:val="0062390A"/>
    <w:rsid w:val="00646958"/>
    <w:rsid w:val="0066340C"/>
    <w:rsid w:val="00666BD2"/>
    <w:rsid w:val="00682C5A"/>
    <w:rsid w:val="00687FD0"/>
    <w:rsid w:val="00695606"/>
    <w:rsid w:val="00695E99"/>
    <w:rsid w:val="00697981"/>
    <w:rsid w:val="006A067E"/>
    <w:rsid w:val="006A0D5A"/>
    <w:rsid w:val="006A522E"/>
    <w:rsid w:val="006B2AD2"/>
    <w:rsid w:val="006B41AE"/>
    <w:rsid w:val="006B50DF"/>
    <w:rsid w:val="006B7B4D"/>
    <w:rsid w:val="006C714A"/>
    <w:rsid w:val="006C7961"/>
    <w:rsid w:val="006C7E17"/>
    <w:rsid w:val="006D40B3"/>
    <w:rsid w:val="006E4C15"/>
    <w:rsid w:val="006F7455"/>
    <w:rsid w:val="00713169"/>
    <w:rsid w:val="00721921"/>
    <w:rsid w:val="0072193D"/>
    <w:rsid w:val="00723D12"/>
    <w:rsid w:val="00727A3A"/>
    <w:rsid w:val="0073501D"/>
    <w:rsid w:val="0075575A"/>
    <w:rsid w:val="0075681B"/>
    <w:rsid w:val="00760B91"/>
    <w:rsid w:val="0078194C"/>
    <w:rsid w:val="007915AB"/>
    <w:rsid w:val="007948D1"/>
    <w:rsid w:val="007A5828"/>
    <w:rsid w:val="007B51E2"/>
    <w:rsid w:val="007E5759"/>
    <w:rsid w:val="007F2D02"/>
    <w:rsid w:val="007F61FF"/>
    <w:rsid w:val="00813CE7"/>
    <w:rsid w:val="00820667"/>
    <w:rsid w:val="00835C07"/>
    <w:rsid w:val="0085270F"/>
    <w:rsid w:val="00862C15"/>
    <w:rsid w:val="008873AB"/>
    <w:rsid w:val="008A12C7"/>
    <w:rsid w:val="008A1FC6"/>
    <w:rsid w:val="008B29F7"/>
    <w:rsid w:val="008B5CD6"/>
    <w:rsid w:val="008C52B1"/>
    <w:rsid w:val="008C641C"/>
    <w:rsid w:val="008D1877"/>
    <w:rsid w:val="008D5D0F"/>
    <w:rsid w:val="008D744A"/>
    <w:rsid w:val="008E2C38"/>
    <w:rsid w:val="008E4BC6"/>
    <w:rsid w:val="008E6A96"/>
    <w:rsid w:val="00901E4E"/>
    <w:rsid w:val="00915920"/>
    <w:rsid w:val="00943970"/>
    <w:rsid w:val="0095007A"/>
    <w:rsid w:val="00955B4B"/>
    <w:rsid w:val="009621CE"/>
    <w:rsid w:val="00965C40"/>
    <w:rsid w:val="00965F05"/>
    <w:rsid w:val="00970B0E"/>
    <w:rsid w:val="00972FCA"/>
    <w:rsid w:val="009747C8"/>
    <w:rsid w:val="0097571A"/>
    <w:rsid w:val="0099154D"/>
    <w:rsid w:val="009A099C"/>
    <w:rsid w:val="009B116D"/>
    <w:rsid w:val="009B184F"/>
    <w:rsid w:val="009B7B88"/>
    <w:rsid w:val="009C2324"/>
    <w:rsid w:val="009E6F2C"/>
    <w:rsid w:val="009F6CE8"/>
    <w:rsid w:val="00A003D9"/>
    <w:rsid w:val="00A00458"/>
    <w:rsid w:val="00A110D0"/>
    <w:rsid w:val="00A225FC"/>
    <w:rsid w:val="00A26D54"/>
    <w:rsid w:val="00A27088"/>
    <w:rsid w:val="00A317CC"/>
    <w:rsid w:val="00A344A3"/>
    <w:rsid w:val="00A44A71"/>
    <w:rsid w:val="00A50862"/>
    <w:rsid w:val="00A51533"/>
    <w:rsid w:val="00A529E9"/>
    <w:rsid w:val="00A55DFF"/>
    <w:rsid w:val="00A55F37"/>
    <w:rsid w:val="00A56978"/>
    <w:rsid w:val="00A578D6"/>
    <w:rsid w:val="00A6313F"/>
    <w:rsid w:val="00A80EB3"/>
    <w:rsid w:val="00A90C82"/>
    <w:rsid w:val="00AA4FA3"/>
    <w:rsid w:val="00AB2A56"/>
    <w:rsid w:val="00AB5564"/>
    <w:rsid w:val="00AC3C4C"/>
    <w:rsid w:val="00AD0510"/>
    <w:rsid w:val="00AD43A6"/>
    <w:rsid w:val="00AF3329"/>
    <w:rsid w:val="00AF7EA2"/>
    <w:rsid w:val="00B01BA8"/>
    <w:rsid w:val="00B36032"/>
    <w:rsid w:val="00B417E2"/>
    <w:rsid w:val="00B661F6"/>
    <w:rsid w:val="00B756ED"/>
    <w:rsid w:val="00B80D19"/>
    <w:rsid w:val="00B844BF"/>
    <w:rsid w:val="00B86421"/>
    <w:rsid w:val="00B917AB"/>
    <w:rsid w:val="00B92A2C"/>
    <w:rsid w:val="00B93B9A"/>
    <w:rsid w:val="00B96CCB"/>
    <w:rsid w:val="00BA3836"/>
    <w:rsid w:val="00BB618C"/>
    <w:rsid w:val="00BC49CB"/>
    <w:rsid w:val="00BE281E"/>
    <w:rsid w:val="00BF22EA"/>
    <w:rsid w:val="00BF7B0E"/>
    <w:rsid w:val="00C07A03"/>
    <w:rsid w:val="00C17898"/>
    <w:rsid w:val="00C20B42"/>
    <w:rsid w:val="00C37D39"/>
    <w:rsid w:val="00C56200"/>
    <w:rsid w:val="00C653B8"/>
    <w:rsid w:val="00C739B3"/>
    <w:rsid w:val="00C83D28"/>
    <w:rsid w:val="00C87F22"/>
    <w:rsid w:val="00C90B35"/>
    <w:rsid w:val="00CA4B47"/>
    <w:rsid w:val="00CB77AE"/>
    <w:rsid w:val="00CB7BAF"/>
    <w:rsid w:val="00CC43BC"/>
    <w:rsid w:val="00CC7D07"/>
    <w:rsid w:val="00CD4B44"/>
    <w:rsid w:val="00CD55EB"/>
    <w:rsid w:val="00CD769C"/>
    <w:rsid w:val="00CE3B7D"/>
    <w:rsid w:val="00CE5029"/>
    <w:rsid w:val="00D0239C"/>
    <w:rsid w:val="00D031CB"/>
    <w:rsid w:val="00D14201"/>
    <w:rsid w:val="00D15081"/>
    <w:rsid w:val="00D3740E"/>
    <w:rsid w:val="00D55A79"/>
    <w:rsid w:val="00D72B4F"/>
    <w:rsid w:val="00D81152"/>
    <w:rsid w:val="00D84311"/>
    <w:rsid w:val="00D92D7B"/>
    <w:rsid w:val="00DC008D"/>
    <w:rsid w:val="00DC5208"/>
    <w:rsid w:val="00DD2BCB"/>
    <w:rsid w:val="00DE3E07"/>
    <w:rsid w:val="00DE6788"/>
    <w:rsid w:val="00DF62FF"/>
    <w:rsid w:val="00E01B84"/>
    <w:rsid w:val="00E04E9C"/>
    <w:rsid w:val="00E0714E"/>
    <w:rsid w:val="00E0726D"/>
    <w:rsid w:val="00E16798"/>
    <w:rsid w:val="00E43067"/>
    <w:rsid w:val="00E52730"/>
    <w:rsid w:val="00E61527"/>
    <w:rsid w:val="00E969FA"/>
    <w:rsid w:val="00EA4845"/>
    <w:rsid w:val="00EB0011"/>
    <w:rsid w:val="00ED4FCB"/>
    <w:rsid w:val="00ED66F8"/>
    <w:rsid w:val="00EF26A9"/>
    <w:rsid w:val="00F21F12"/>
    <w:rsid w:val="00F259A5"/>
    <w:rsid w:val="00F3525C"/>
    <w:rsid w:val="00F3704A"/>
    <w:rsid w:val="00F3761C"/>
    <w:rsid w:val="00F42A90"/>
    <w:rsid w:val="00F43EE1"/>
    <w:rsid w:val="00F554F1"/>
    <w:rsid w:val="00F63075"/>
    <w:rsid w:val="00F74C0F"/>
    <w:rsid w:val="00F74D07"/>
    <w:rsid w:val="00F83060"/>
    <w:rsid w:val="00F878E8"/>
    <w:rsid w:val="00F92BC3"/>
    <w:rsid w:val="00F94526"/>
    <w:rsid w:val="00FA1D22"/>
    <w:rsid w:val="00FA5A5E"/>
    <w:rsid w:val="00FB30F0"/>
    <w:rsid w:val="00FB5D5A"/>
    <w:rsid w:val="00FC5796"/>
    <w:rsid w:val="00FD0016"/>
    <w:rsid w:val="00FD0250"/>
    <w:rsid w:val="00FE74D0"/>
    <w:rsid w:val="00FF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BalloonText1" w:type="paragraph">
    <w:name w:val="Balloon Text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C37D39"/>
  </w:style>
  <w:style w:styleId="Odlomakpopisa" w:type="paragraph">
    <w:name w:val="List Paragraph"/>
    <w:basedOn w:val="Normal"/>
    <w:uiPriority w:val="34"/>
    <w:qFormat/>
    <w:rsid w:val="00C20B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21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21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210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1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1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BalloonText1" w:type="paragraph">
    <w:name w:val="Balloon Text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C37D39"/>
  </w:style>
  <w:style w:styleId="Odlomakpopisa" w:type="paragraph">
    <w:name w:val="List Paragraph"/>
    <w:basedOn w:val="Normal"/>
    <w:uiPriority w:val="34"/>
    <w:qFormat/>
    <w:rsid w:val="00C20B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21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21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10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1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1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984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43024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1761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38961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20488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44210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4249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1544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753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223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1236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4016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892924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8150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58640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3589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2669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238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058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179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463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1571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582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30816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80477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059092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7710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66111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0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2016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7673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4738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58177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2347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465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6762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91390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59531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206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847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28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8273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975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619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41476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695879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23275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604778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24934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40956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4985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9712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8893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7046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725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64613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5872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2131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96265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64121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03937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5505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359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2982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854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532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11663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0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83199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65131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2487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66748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1025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06599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920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253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339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81467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158239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9930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88896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78254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9308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8583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204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10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8188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2884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4315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360503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4188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075062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43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03205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4709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5941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762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6364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3821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43496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235729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8964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8331618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993475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6604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8577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7025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910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1663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40510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17821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848262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62086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74843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15130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159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418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4805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7102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996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9727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80679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95926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02604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0579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37273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27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163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7826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7965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505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7085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31019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244625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58658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578241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3167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18715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129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5560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1063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702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32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3462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335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32875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43149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2005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21043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539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79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5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8361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2679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9012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294557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2444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9581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35344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85162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7122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04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7145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8285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7941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10920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606424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7853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235081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28492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5144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589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956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434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10055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42606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9879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375347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24126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965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02053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1688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8782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5269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6445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4482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9396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642255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69467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24537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75226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9939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71946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61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7978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480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2906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4673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079062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955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0841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62439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23411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580415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129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495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9244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8903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3837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579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53040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335056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11724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097542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19350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622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714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5134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3674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5024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560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30940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360304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9030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85628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074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81523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70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5567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5377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2367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498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34699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65404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4455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754374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5193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9782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0176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7550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557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48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6684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2814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87813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240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8705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35057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074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3710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745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484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6666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0855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6430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890767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9148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7819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03960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18904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5369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31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7349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4054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8659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39485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445123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1747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283840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78577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9398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1339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1259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655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8755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8430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1675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02069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00313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2351470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8952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21595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221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1046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0946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193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0250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414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304095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050347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27212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9549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5064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2478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6245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0909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9962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1434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79702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378570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3091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935573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26475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35982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9214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272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8983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0525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3627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7540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54259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04485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73422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90920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0756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494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91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4791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7093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8938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32942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810040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346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6608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55484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17683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789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3705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317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678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6410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48951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913999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284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499473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53494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21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58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2113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4238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3320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6277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2679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1374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83880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8339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47441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9534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2736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163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76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5010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3032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795604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400265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55216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026658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62834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019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2269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7714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184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93034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6892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60935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291448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35751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300522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69406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68351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839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19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1732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51253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3857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115302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7483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884709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087436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37094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4359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6386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280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115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126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471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56719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6740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94536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738424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2674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5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2594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37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1244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565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6507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3903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5427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173331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091397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28759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5097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3791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0213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0697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812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3118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5178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07684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6223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222398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3337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6196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00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023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728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9046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5036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16310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89869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74804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08269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194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29516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4606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1853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0585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6425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6341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7217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70695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01448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19527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15158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56386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41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28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314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5357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0667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5348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150692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52529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1954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08501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1515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5200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971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2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9365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0262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1066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129527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74730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47568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40311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78455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114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8363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396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5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9803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7954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29433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74727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223422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11620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98572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007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6195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181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7421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6116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71744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22418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04973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95222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75269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2480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4957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397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5368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751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5175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3233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51290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40393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7849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1358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370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583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0640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061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102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5959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543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67521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94200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22116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6401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707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98207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791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456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3621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992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7533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93530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838311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4241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4764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0929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3587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457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378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044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0678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895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7593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1693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4497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474058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55214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26912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1075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8679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82264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126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3105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6863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307878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6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559029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95404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99384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7713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07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281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0167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3044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6858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706416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3253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695468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669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237307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605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646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105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4274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2785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 
1.	predlagatelju,  
2.	e-oglasna ploča</izvorni_sadrzaj>
    <derivirana_varijabla naziv="DomainObject.Primjedba_1">DNA: 
1.	predlagatelju,  
2.	e-oglasna ploča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3861</izvorni_sadrzaj>
    <derivirana_varijabla naziv="DomainObject.Predmet.Broj_1">3861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St-3861/2016</izvorni_sadrzaj>
    <derivirana_varijabla naziv="DomainObject.Predmet.OznakaBroj_1">St-3861/2016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EKOSANITACIJA d.o.o.</izvorni_sadrzaj>
    <derivirana_varijabla naziv="DomainObject.Predmet.ProtustrankaFormated_1">  EKOSANITACIJA d.o.o.</derivirana_varijabla>
  </DomainObject.Predmet.ProtustrankaFormated>
  <DomainObject.Predmet.ProtustrankaFormatedOIB>
    <izvorni_sadrzaj>  EKOSANITACIJA d.o.o., OIB 86351137500</izvorni_sadrzaj>
    <derivirana_varijabla naziv="DomainObject.Predmet.ProtustrankaFormatedOIB_1">  EKOSANITACIJA d.o.o., OIB 86351137500</derivirana_varijabla>
  </DomainObject.Predmet.ProtustrankaFormatedOIB>
  <DomainObject.Predmet.ProtustrankaFormatedWithAdress>
    <izvorni_sadrzaj> EKOSANITACIJA d.o.o., 3. Laz 8, 10000 Zagreb</izvorni_sadrzaj>
    <derivirana_varijabla naziv="DomainObject.Predmet.ProtustrankaFormatedWithAdress_1"> EKOSANITACIJA d.o.o., 3. Laz 8, 10000 Zagreb</derivirana_varijabla>
  </DomainObject.Predmet.ProtustrankaFormatedWithAdress>
  <DomainObject.Predmet.ProtustrankaFormatedWithAdressOIB>
    <izvorni_sadrzaj> EKOSANITACIJA d.o.o., OIB 86351137500, 3. Laz 8, 10000 Zagreb</izvorni_sadrzaj>
    <derivirana_varijabla naziv="DomainObject.Predmet.ProtustrankaFormatedWithAdressOIB_1"> EKOSANITACIJA d.o.o., OIB 86351137500, 3. Laz 8, 10000 Zagreb</derivirana_varijabla>
  </DomainObject.Predmet.ProtustrankaFormatedWithAdressOIB>
  <DomainObject.Predmet.ProtustrankaWithAdress>
    <izvorni_sadrzaj>EKOSANITACIJA d.o.o. 3. Laz 8, 10000 Zagreb</izvorni_sadrzaj>
    <derivirana_varijabla naziv="DomainObject.Predmet.ProtustrankaWithAdress_1">EKOSANITACIJA d.o.o. 3. Laz 8, 10000 Zagreb</derivirana_varijabla>
  </DomainObject.Predmet.ProtustrankaWithAdress>
  <DomainObject.Predmet.ProtustrankaWithAdressOIB>
    <izvorni_sadrzaj>EKOSANITACIJA d.o.o., OIB 86351137500, 3. Laz 8, 10000 Zagreb</izvorni_sadrzaj>
    <derivirana_varijabla naziv="DomainObject.Predmet.ProtustrankaWithAdressOIB_1">EKOSANITACIJA d.o.o., OIB 86351137500, 3. Laz 8, 10000 Zagreb</derivirana_varijabla>
  </DomainObject.Predmet.ProtustrankaWithAdressOIB>
  <DomainObject.Predmet.ProtustrankaNazivFormated>
    <izvorni_sadrzaj>EKOSANITACIJA d.o.o.</izvorni_sadrzaj>
    <derivirana_varijabla naziv="DomainObject.Predmet.ProtustrankaNazivFormated_1">EKOSANITACIJA d.o.o.</derivirana_varijabla>
  </DomainObject.Predmet.ProtustrankaNazivFormated>
  <DomainObject.Predmet.ProtustrankaNazivFormatedOIB>
    <izvorni_sadrzaj>EKOSANITACIJA d.o.o., OIB 86351137500</izvorni_sadrzaj>
    <derivirana_varijabla naziv="DomainObject.Predmet.ProtustrankaNazivFormatedOIB_1">EKOSANITACIJA d.o.o., OIB 86351137500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EKOSANITACIJA d.o.o.</izvorni_sadrzaj>
    <derivirana_varijabla naziv="DomainObject.Predmet.StrankaFormated_1">  EKOSANITACIJA d.o.o.</derivirana_varijabla>
  </DomainObject.Predmet.StrankaFormated>
  <DomainObject.Predmet.StrankaFormatedOIB>
    <izvorni_sadrzaj>  EKOSANITACIJA d.o.o., OIB 86351137500</izvorni_sadrzaj>
    <derivirana_varijabla naziv="DomainObject.Predmet.StrankaFormatedOIB_1">  EKOSANITACIJA d.o.o., OIB 86351137500</derivirana_varijabla>
  </DomainObject.Predmet.StrankaFormatedOIB>
  <DomainObject.Predmet.StrankaFormatedWithAdress>
    <izvorni_sadrzaj> EKOSANITACIJA d.o.o., 3. Laz 8, 10000 Zagreb</izvorni_sadrzaj>
    <derivirana_varijabla naziv="DomainObject.Predmet.StrankaFormatedWithAdress_1"> EKOSANITACIJA d.o.o., 3. Laz 8, 10000 Zagreb</derivirana_varijabla>
  </DomainObject.Predmet.StrankaFormatedWithAdress>
  <DomainObject.Predmet.StrankaFormatedWithAdressOIB>
    <izvorni_sadrzaj> EKOSANITACIJA d.o.o., OIB 86351137500, 3. Laz 8, 10000 Zagreb</izvorni_sadrzaj>
    <derivirana_varijabla naziv="DomainObject.Predmet.StrankaFormatedWithAdressOIB_1"> EKOSANITACIJA d.o.o., OIB 86351137500, 3. Laz 8, 10000 Zagreb</derivirana_varijabla>
  </DomainObject.Predmet.StrankaFormatedWithAdressOIB>
  <DomainObject.Predmet.StrankaWithAdress>
    <izvorni_sadrzaj>EKOSANITACIJA d.o.o. 3. Laz 8,10000 Zagreb</izvorni_sadrzaj>
    <derivirana_varijabla naziv="DomainObject.Predmet.StrankaWithAdress_1">EKOSANITACIJA d.o.o. 3. Laz 8,10000 Zagreb</derivirana_varijabla>
  </DomainObject.Predmet.StrankaWithAdress>
  <DomainObject.Predmet.StrankaWithAdressOIB>
    <izvorni_sadrzaj>EKOSANITACIJA d.o.o., OIB 86351137500, 3. Laz 8,10000 Zagreb</izvorni_sadrzaj>
    <derivirana_varijabla naziv="DomainObject.Predmet.StrankaWithAdressOIB_1">EKOSANITACIJA d.o.o., OIB 86351137500, 3. Laz 8,10000 Zagreb</derivirana_varijabla>
  </DomainObject.Predmet.StrankaWithAdressOIB>
  <DomainObject.Predmet.StrankaNazivFormated>
    <izvorni_sadrzaj>EKOSANITACIJA d.o.o.</izvorni_sadrzaj>
    <derivirana_varijabla naziv="DomainObject.Predmet.StrankaNazivFormated_1">EKOSANITACIJA d.o.o.</derivirana_varijabla>
  </DomainObject.Predmet.StrankaNazivFormated>
  <DomainObject.Predmet.StrankaNazivFormatedOIB>
    <izvorni_sadrzaj>EKOSANITACIJA d.o.o., OIB 86351137500</izvorni_sadrzaj>
    <derivirana_varijabla naziv="DomainObject.Predmet.StrankaNazivFormatedOIB_1">EKOSANITACIJA d.o.o., OIB 86351137500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EKOSANITACIJA d.o.o.</item>
    </izvorni_sadrzaj>
    <derivirana_varijabla naziv="DomainObject.Predmet.StrankaListFormated_1">
      <item>EKOSANITACIJA d.o.o.</item>
    </derivirana_varijabla>
  </DomainObject.Predmet.StrankaListFormated>
  <DomainObject.Predmet.StrankaListFormatedOIB>
    <izvorni_sadrzaj>
      <item>EKOSANITACIJA d.o.o., OIB 86351137500</item>
    </izvorni_sadrzaj>
    <derivirana_varijabla naziv="DomainObject.Predmet.StrankaListFormatedOIB_1">
      <item>EKOSANITACIJA d.o.o., OIB 86351137500</item>
    </derivirana_varijabla>
  </DomainObject.Predmet.StrankaListFormatedOIB>
  <DomainObject.Predmet.StrankaListFormatedWithAdress>
    <izvorni_sadrzaj>
      <item>EKOSANITACIJA d.o.o., 3. Laz 8, 10000 Zagreb</item>
    </izvorni_sadrzaj>
    <derivirana_varijabla naziv="DomainObject.Predmet.StrankaListFormatedWithAdress_1">
      <item>EKOSANITACIJA d.o.o., 3. Laz 8, 10000 Zagreb</item>
    </derivirana_varijabla>
  </DomainObject.Predmet.StrankaListFormatedWithAdress>
  <DomainObject.Predmet.StrankaListFormatedWithAdressOIB>
    <izvorni_sadrzaj>
      <item>EKOSANITACIJA d.o.o., OIB 86351137500, 3. Laz 8, 10000 Zagreb</item>
    </izvorni_sadrzaj>
    <derivirana_varijabla naziv="DomainObject.Predmet.StrankaListFormatedWithAdressOIB_1">
      <item>EKOSANITACIJA d.o.o., OIB 86351137500, 3. Laz 8, 10000 Zagreb</item>
    </derivirana_varijabla>
  </DomainObject.Predmet.StrankaListFormatedWithAdressOIB>
  <DomainObject.Predmet.StrankaListNazivFormated>
    <izvorni_sadrzaj>
      <item>EKOSANITACIJA d.o.o.</item>
    </izvorni_sadrzaj>
    <derivirana_varijabla naziv="DomainObject.Predmet.StrankaListNazivFormated_1">
      <item>EKOSANITACIJA d.o.o.</item>
    </derivirana_varijabla>
  </DomainObject.Predmet.StrankaListNazivFormated>
  <DomainObject.Predmet.StrankaListNazivFormatedOIB>
    <izvorni_sadrzaj>
      <item>EKOSANITACIJA d.o.o., OIB 86351137500</item>
    </izvorni_sadrzaj>
    <derivirana_varijabla naziv="DomainObject.Predmet.StrankaListNazivFormatedOIB_1">
      <item>EKOSANITACIJA d.o.o., OIB 86351137500</item>
    </derivirana_varijabla>
  </DomainObject.Predmet.StrankaListNazivFormatedOIB>
  <DomainObject.Predmet.ProtuStrankaListFormated>
    <izvorni_sadrzaj>
      <item>EKOSANITACIJA d.o.o.</item>
    </izvorni_sadrzaj>
    <derivirana_varijabla naziv="DomainObject.Predmet.ProtuStrankaListFormated_1">
      <item>EKOSANITACIJA d.o.o.</item>
    </derivirana_varijabla>
  </DomainObject.Predmet.ProtuStrankaListFormated>
  <DomainObject.Predmet.ProtuStrankaListFormatedOIB>
    <izvorni_sadrzaj>
      <item>EKOSANITACIJA d.o.o., OIB 86351137500</item>
    </izvorni_sadrzaj>
    <derivirana_varijabla naziv="DomainObject.Predmet.ProtuStrankaListFormatedOIB_1">
      <item>EKOSANITACIJA d.o.o., OIB 86351137500</item>
    </derivirana_varijabla>
  </DomainObject.Predmet.ProtuStrankaListFormatedOIB>
  <DomainObject.Predmet.ProtuStrankaListFormatedWithAdress>
    <izvorni_sadrzaj>
      <item>EKOSANITACIJA d.o.o., 3. Laz 8, 10000 Zagreb</item>
    </izvorni_sadrzaj>
    <derivirana_varijabla naziv="DomainObject.Predmet.ProtuStrankaListFormatedWithAdress_1">
      <item>EKOSANITACIJA d.o.o., 3. Laz 8, 10000 Zagreb</item>
    </derivirana_varijabla>
  </DomainObject.Predmet.ProtuStrankaListFormatedWithAdress>
  <DomainObject.Predmet.ProtuStrankaListFormatedWithAdressOIB>
    <izvorni_sadrzaj>
      <item>EKOSANITACIJA d.o.o., OIB 86351137500, 3. Laz 8, 10000 Zagreb</item>
    </izvorni_sadrzaj>
    <derivirana_varijabla naziv="DomainObject.Predmet.ProtuStrankaListFormatedWithAdressOIB_1">
      <item>EKOSANITACIJA d.o.o., OIB 86351137500, 3. Laz 8, 10000 Zagreb</item>
    </derivirana_varijabla>
  </DomainObject.Predmet.ProtuStrankaListFormatedWithAdressOIB>
  <DomainObject.Predmet.ProtuStrankaListNazivFormated>
    <izvorni_sadrzaj>
      <item>EKOSANITACIJA d.o.o.</item>
    </izvorni_sadrzaj>
    <derivirana_varijabla naziv="DomainObject.Predmet.ProtuStrankaListNazivFormated_1">
      <item>EKOSANITACIJA d.o.o.</item>
    </derivirana_varijabla>
  </DomainObject.Predmet.ProtuStrankaListNazivFormated>
  <DomainObject.Predmet.ProtuStrankaListNazivFormatedOIB>
    <izvorni_sadrzaj>
      <item>EKOSANITACIJA d.o.o., OIB 86351137500</item>
    </izvorni_sadrzaj>
    <derivirana_varijabla naziv="DomainObject.Predmet.ProtuStrankaListNazivFormatedOIB_1">
      <item>EKOSANITACIJA d.o.o., OIB 86351137500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EKOSANITACIJA d.o.o.</izvorni_sadrzaj>
    <derivirana_varijabla naziv="DomainObject.Predmet.StrankaIDrugi_1">EKOSANITACIJA d.o.o.</derivirana_varijabla>
  </DomainObject.Predmet.StrankaIDrugi>
  <DomainObject.Predmet.ProtustrankaIDrugi>
    <izvorni_sadrzaj>EKOSANITACIJA d.o.o.</izvorni_sadrzaj>
    <derivirana_varijabla naziv="DomainObject.Predmet.ProtustrankaIDrugi_1">EKOSANITACIJA d.o.o.</derivirana_varijabla>
  </DomainObject.Predmet.ProtustrankaIDrugi>
  <DomainObject.Predmet.StrankaIDrugiAdressOIB>
    <izvorni_sadrzaj>EKOSANITACIJA d.o.o., OIB 86351137500, 3. Laz 8, 10000 Zagreb</izvorni_sadrzaj>
    <derivirana_varijabla naziv="DomainObject.Predmet.StrankaIDrugiAdressOIB_1">EKOSANITACIJA d.o.o., OIB 86351137500, 3. Laz 8, 10000 Zagreb</derivirana_varijabla>
  </DomainObject.Predmet.StrankaIDrugiAdressOIB>
  <DomainObject.Predmet.ProtustrankaIDrugiAdressOIB>
    <izvorni_sadrzaj>EKOSANITACIJA d.o.o., OIB 86351137500, 3. Laz 8, 10000 Zagreb</izvorni_sadrzaj>
    <derivirana_varijabla naziv="DomainObject.Predmet.ProtustrankaIDrugiAdressOIB_1">EKOSANITACIJA d.o.o., OIB 86351137500, 3. Laz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EKOSANITACIJA d.o.o.</item>
      <item>EKOSANITACIJA d.o.o.</item>
    </izvorni_sadrzaj>
    <derivirana_varijabla naziv="DomainObject.Predmet.SudioniciListNaziv_1">
      <item>EKOSANITACIJA d.o.o.</item>
      <item>EKOSANITACIJA d.o.o.</item>
    </derivirana_varijabla>
  </DomainObject.Predmet.SudioniciListNaziv>
  <DomainObject.Predmet.SudioniciListAdressOIB>
    <izvorni_sadrzaj>
      <item>EKOSANITACIJA d.o.o., OIB 86351137500, 3. Laz 8,10000 Zagreb</item>
      <item>EKOSANITACIJA d.o.o., OIB 86351137500, 3. Laz 8,10000 Zagreb</item>
    </izvorni_sadrzaj>
    <derivirana_varijabla naziv="DomainObject.Predmet.SudioniciListAdressOIB_1">
      <item>EKOSANITACIJA d.o.o., OIB 86351137500, 3. Laz 8,10000 Zagreb</item>
      <item>EKOSANITACIJA d.o.o., OIB 86351137500, 3. Laz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86351137500</item>
      <item>, OIB 86351137500</item>
    </izvorni_sadrzaj>
    <derivirana_varijabla naziv="DomainObject.Predmet.SudioniciListNazivOIB_1">
      <item>, OIB 86351137500</item>
      <item>, OIB 86351137500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85F134-2C3D-479D-B7BF-95936E9475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1947</properties:Characters>
  <properties:Lines>63</properties:Lines>
  <properties:Paragraphs>21</properties:Paragraphs>
  <properties:TotalTime>88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2015-10-27T13:57:00Z</dcterms:created>
  <dc:creator>Unknown</dc:creator>
  <cp:lastModifiedBy>Karmela Dolenc</cp:lastModifiedBy>
  <cp:lastPrinted>2016-04-28T09:47:00Z</cp:lastPrinted>
  <dcterms:modified xmlns:xsi="http://www.w3.org/2001/XMLSchema-instance" xsi:type="dcterms:W3CDTF">2016-04-28T09:48:00Z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