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d6e7" w14:paraId="491d6e7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 xml:space="preserve">Zagreb, </w:t>
      </w:r>
      <w:proofErr w:type="spellStart"/>
      <w:r w:rsidRPr="007D2F3E">
        <w:t>Amruševa</w:t>
      </w:r>
      <w:proofErr w:type="spellEnd"/>
      <w:r w:rsidRPr="007D2F3E">
        <w:t xml:space="preserve">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2F018D">
        <w:t>7</w:t>
      </w:r>
      <w:r w:rsidR="0027791F">
        <w:t>6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B60156">
        <w:t>2</w:t>
      </w:r>
      <w:r w:rsidR="00E8378C">
        <w:t>7</w:t>
      </w:r>
      <w:r w:rsidR="00E5679B" w:rsidRPr="007D2F3E">
        <w:t xml:space="preserve">. </w:t>
      </w:r>
      <w:r w:rsidR="00B60156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27791F" w:rsidRPr="00733927">
        <w:rPr>
          <w:b/>
        </w:rPr>
        <w:t xml:space="preserve">MEMORATUS j.d.o.o., </w:t>
      </w:r>
      <w:r w:rsidR="0027791F" w:rsidRPr="00733927">
        <w:t xml:space="preserve">OIB: 02304948427, Zagreb, </w:t>
      </w:r>
      <w:proofErr w:type="spellStart"/>
      <w:r w:rsidR="0027791F" w:rsidRPr="00733927">
        <w:t>Čretski</w:t>
      </w:r>
      <w:proofErr w:type="spellEnd"/>
      <w:r w:rsidR="0027791F" w:rsidRPr="00733927">
        <w:t xml:space="preserve"> odvojak 13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27791F">
        <w:t>22.866,70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B60156">
        <w:t>2</w:t>
      </w:r>
      <w:r w:rsidR="00E8378C">
        <w:t>7</w:t>
      </w:r>
      <w:r w:rsidR="00E5679B" w:rsidRPr="007D2F3E">
        <w:t xml:space="preserve">. </w:t>
      </w:r>
      <w:r w:rsidR="00B60156">
        <w:t>srpnja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F018D">
      <w:rPr>
        <w:b/>
        <w:color w:themeColor="text1" w:val="000000"/>
      </w:rPr>
      <w:t>167</w:t>
    </w:r>
    <w:r w:rsidR="0027791F">
      <w:rPr>
        <w:b/>
        <w:color w:themeColor="text1" w:val="000000"/>
      </w:rPr>
      <w:t>6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7791F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67F75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60156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C45D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5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5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5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5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5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5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5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5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St-1676/2018</izvorni_sadrzaj>
    <derivirana_varijabla naziv="DomainObject.Predmet.OznakaBroj_1">St-1676/2018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MEMORATUS j.d.o.o. za građenje i trgovinu zastupanog po punomoćniku Dragan Basić</izvorni_sadrzaj>
    <derivirana_varijabla naziv="DomainObject.Predmet.ProtustrankaFormated_1">  MEMORATUS j.d.o.o. za građenje i trgovinu zastupanog po punomoćniku Dragan Basić</derivirana_varijabla>
  </DomainObject.Predmet.ProtustrankaFormated>
  <DomainObject.Predmet.ProtustrankaFormatedOIB>
    <izvorni_sadrzaj>  MEMORATUS j.d.o.o. za građenje i trgovinu, OIB 02304948427 zastupanog po punomoćniku Dragan Basić</izvorni_sadrzaj>
    <derivirana_varijabla naziv="DomainObject.Predmet.ProtustrankaFormatedOIB_1">  MEMORATUS j.d.o.o. za građenje i trgovinu, OIB 02304948427 zastupanog po punomoćniku Dragan Basić</derivirana_varijabla>
  </DomainObject.Predmet.ProtustrankaFormatedOIB>
  <DomainObject.Predmet.ProtustrankaFormatedWithAdress>
    <izvorni_sadrzaj> MEMORATUS j.d.o.o. za građenje i trgovinu, Čretski odvojak 13, 10000 Zagreb zastupanog po punomoćniku Dragan Basić</izvorni_sadrzaj>
    <derivirana_varijabla naziv="DomainObject.Predmet.ProtustrankaFormatedWithAdress_1"> MEMORATUS j.d.o.o. za građenje i trgovinu, Čretski odvojak 13, 10000 Zagreb zastupanog po punomoćniku Dragan Basić</derivirana_varijabla>
  </DomainObject.Predmet.ProtustrankaFormatedWithAdress>
  <DomainObject.Predmet.ProtustrankaFormatedWithAdressOIB>
    <izvorni_sadrzaj> MEMORATUS j.d.o.o. za građenje i trgovinu, OIB 02304948427, Čretski odvojak 13, 10000 Zagreb zastupanog po punomoćniku Dragan Basić</izvorni_sadrzaj>
    <derivirana_varijabla naziv="DomainObject.Predmet.ProtustrankaFormatedWithAdressOIB_1"> MEMORATUS j.d.o.o. za građenje i trgovinu, OIB 02304948427, Čretski odvojak 13, 10000 Zagreb zastupanog po punomoćniku Dragan Basić</derivirana_varijabla>
  </DomainObject.Predmet.ProtustrankaFormatedWithAdressOIB>
  <DomainObject.Predmet.ProtustrankaWithAdress>
    <izvorni_sadrzaj>MEMORATUS j.d.o.o. za građenje i trgovinu Čretski odvojak 13, 10000 Zagreb</izvorni_sadrzaj>
    <derivirana_varijabla naziv="DomainObject.Predmet.ProtustrankaWithAdress_1">MEMORATUS j.d.o.o. za građenje i trgovinu Čretski odvojak 13, 10000 Zagreb</derivirana_varijabla>
  </DomainObject.Predmet.ProtustrankaWithAdress>
  <DomainObject.Predmet.ProtustrankaWithAdressOIB>
    <izvorni_sadrzaj>MEMORATUS j.d.o.o. za građenje i trgovinu, OIB 02304948427, Čretski odvojak 13, 10000 Zagreb</izvorni_sadrzaj>
    <derivirana_varijabla naziv="DomainObject.Predmet.ProtustrankaWithAdressOIB_1">MEMORATUS j.d.o.o. za građenje i trgovinu, OIB 02304948427, Čretski odvojak 13, 10000 Zagreb</derivirana_varijabla>
  </DomainObject.Predmet.ProtustrankaWithAdressOIB>
  <DomainObject.Predmet.ProtustrankaNazivFormated>
    <izvorni_sadrzaj>MEMORATUS j.d.o.o. za građenje i trgovinu</izvorni_sadrzaj>
    <derivirana_varijabla naziv="DomainObject.Predmet.ProtustrankaNazivFormated_1">MEMORATUS j.d.o.o. za građenje i trgovinu</derivirana_varijabla>
  </DomainObject.Predmet.ProtustrankaNazivFormated>
  <DomainObject.Predmet.ProtustrankaNazivFormatedOIB>
    <izvorni_sadrzaj>MEMORATUS j.d.o.o. za građenje i trgovinu, OIB 02304948427</izvorni_sadrzaj>
    <derivirana_varijabla naziv="DomainObject.Predmet.ProtustrankaNazivFormatedOIB_1">MEMORATUS j.d.o.o. za građenje i trgovinu, OIB 02304948427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MEMORATUS j.d.o.o. za građenje i trgovinu zastupanog po punomoćniku Dragan Basić</item>
    </izvorni_sadrzaj>
    <derivirana_varijabla naziv="DomainObject.Predmet.ProtuStrankaListFormated_1">
      <item>MEMORATUS j.d.o.o. za građenje i trgovinu zastupanog po punomoćniku Dragan Basić</item>
    </derivirana_varijabla>
  </DomainObject.Predmet.ProtuStrankaListFormated>
  <DomainObject.Predmet.ProtuStrankaListFormatedOIB>
    <izvorni_sadrzaj>
      <item>MEMORATUS j.d.o.o. za građenje i trgovinu, OIB 02304948427 zastupanog po punomoćniku Dragan Basić</item>
    </izvorni_sadrzaj>
    <derivirana_varijabla naziv="DomainObject.Predmet.ProtuStrankaListFormatedOIB_1">
      <item>MEMORATUS j.d.o.o. za građenje i trgovinu, OIB 02304948427 zastupanog po punomoćniku Dragan Basić</item>
    </derivirana_varijabla>
  </DomainObject.Predmet.ProtuStrankaListFormatedOIB>
  <DomainObject.Predmet.ProtuStrankaListFormatedWithAdress>
    <izvorni_sadrzaj>
      <item>MEMORATUS j.d.o.o. za građenje i trgovinu, Čretski odvojak 13, 10000 Zagreb zastupanog po punomoćniku Dragan Basić</item>
    </izvorni_sadrzaj>
    <derivirana_varijabla naziv="DomainObject.Predmet.ProtuStrankaListFormatedWithAdress_1">
      <item>MEMORATUS j.d.o.o. za građenje i trgovinu, Čretski odvojak 13, 10000 Zagreb zastupanog po punomoćniku Dragan Basić</item>
    </derivirana_varijabla>
  </DomainObject.Predmet.ProtuStrankaListFormatedWithAdress>
  <DomainObject.Predmet.ProtuStrankaListFormatedWithAdressOIB>
    <izvorni_sadrzaj>
      <item>MEMORATUS j.d.o.o. za građenje i trgovinu, OIB 02304948427, Čretski odvojak 13, 10000 Zagreb zastupanog po punomoćniku Dragan Basić</item>
    </izvorni_sadrzaj>
    <derivirana_varijabla naziv="DomainObject.Predmet.ProtuStrankaListFormatedWithAdressOIB_1">
      <item>MEMORATUS j.d.o.o. za građenje i trgovinu, OIB 02304948427, Čretski odvojak 13, 10000 Zagreb zastupanog po punomoćniku Dragan Basić</item>
    </derivirana_varijabla>
  </DomainObject.Predmet.ProtuStrankaListFormatedWithAdressOIB>
  <DomainObject.Predmet.ProtuStrankaListNazivFormated>
    <izvorni_sadrzaj>
      <item>MEMORATUS j.d.o.o. za građenje i trgovinu</item>
    </izvorni_sadrzaj>
    <derivirana_varijabla naziv="DomainObject.Predmet.ProtuStrankaListNazivFormated_1">
      <item>MEMORATUS j.d.o.o. za građenje i trgovinu</item>
    </derivirana_varijabla>
  </DomainObject.Predmet.ProtuStrankaListNazivFormated>
  <DomainObject.Predmet.ProtuStrankaListNazivFormatedOIB>
    <izvorni_sadrzaj>
      <item>MEMORATUS j.d.o.o. za građenje i trgovinu, OIB 02304948427</item>
    </izvorni_sadrzaj>
    <derivirana_varijabla naziv="DomainObject.Predmet.ProtuStrankaListNazivFormatedOIB_1">
      <item>MEMORATUS j.d.o.o. za građenje i trgovinu, OIB 02304948427</item>
    </derivirana_varijabla>
  </DomainObject.Predmet.ProtuStrankaListNazivFormatedOIB>
  <DomainObject.Predmet.OstaliListFormated>
    <izvorni_sadrzaj>
      <item>Dragan Basić punomoćnik sudionika u postupku MEMORATUS j.d.o.o. za građenje i trgovinu</item>
    </izvorni_sadrzaj>
    <derivirana_varijabla naziv="DomainObject.Predmet.OstaliListFormated_1">
      <item>Dragan Basić punomoćnik sudionika u postupku MEMORATUS j.d.o.o. za građenje i trgovinu</item>
    </derivirana_varijabla>
  </DomainObject.Predmet.OstaliListFormated>
  <DomainObject.Predmet.OstaliListFormatedOIB>
    <izvorni_sadrzaj>
      <item>Dragan Basić, OIB 63316737528 punomoćnik sudionika u postupku MEMORATUS j.d.o.o. za građenje i trgovinu</item>
    </izvorni_sadrzaj>
    <derivirana_varijabla naziv="DomainObject.Predmet.OstaliListFormatedOIB_1">
      <item>Dragan Basić, OIB 63316737528 punomoćnik sudionika u postupku MEMORATUS j.d.o.o. za građenje i trgovinu</item>
    </derivirana_varijabla>
  </DomainObject.Predmet.OstaliListFormatedOIB>
  <DomainObject.Predmet.OstaliListFormatedWithAdress>
    <izvorni_sadrzaj>
      <item>Dragan Basić, Čretski odvojak 13, 10000 Zagreb punomoćnik sudionika u postupku MEMORATUS j.d.o.o. za građenje i trgovinu</item>
    </izvorni_sadrzaj>
    <derivirana_varijabla naziv="DomainObject.Predmet.OstaliListFormatedWithAdress_1">
      <item>Dragan Basić, Čretski odvojak 13, 10000 Zagreb punomoćnik sudionika u postupku MEMORATUS j.d.o.o. za građenje i trgovinu</item>
    </derivirana_varijabla>
  </DomainObject.Predmet.OstaliListFormatedWithAdress>
  <DomainObject.Predmet.OstaliListFormatedWithAdressOIB>
    <izvorni_sadrzaj>
      <item>Dragan Basić, OIB 63316737528, Čretski odvojak 13, 10000 Zagreb punomoćnik sudionika u postupku MEMORATUS j.d.o.o. za građenje i trgovinu</item>
    </izvorni_sadrzaj>
    <derivirana_varijabla naziv="DomainObject.Predmet.OstaliListFormatedWithAdressOIB_1">
      <item>Dragan Basić, OIB 63316737528, Čretski odvojak 13, 10000 Zagreb punomoćnik sudionika u postupku MEMORATUS j.d.o.o. za građenje i trgovinu</item>
    </derivirana_varijabla>
  </DomainObject.Predmet.OstaliListFormatedWithAdressOIB>
  <DomainObject.Predmet.OstaliListNazivFormated>
    <izvorni_sadrzaj>
      <item>Dragan Basić</item>
    </izvorni_sadrzaj>
    <derivirana_varijabla naziv="DomainObject.Predmet.OstaliListNazivFormated_1">
      <item>Dragan Basić</item>
    </derivirana_varijabla>
  </DomainObject.Predmet.OstaliListNazivFormated>
  <DomainObject.Predmet.OstaliListNazivFormatedOIB>
    <izvorni_sadrzaj>
      <item>Dragan Basić, OIB 63316737528</item>
    </izvorni_sadrzaj>
    <derivirana_varijabla naziv="DomainObject.Predmet.OstaliListNazivFormatedOIB_1">
      <item>Dragan Basić, OIB 63316737528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MEMORATUS j.d.o.o. za građenje i trgovinu</izvorni_sadrzaj>
    <derivirana_varijabla naziv="DomainObject.Predmet.ProtustrankaIDrugi_1">MEMORATUS j.d.o.o. za građenje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MEMORATUS j.d.o.o. za građenje i trgovinu, OIB 02304948427, Čretski odvojak 13, 10000 Zagreb</izvorni_sadrzaj>
    <derivirana_varijabla naziv="DomainObject.Predmet.ProtustrankaIDrugiAdressOIB_1">MEMORATUS j.d.o.o. za građenje i trgovinu, OIB 02304948427,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MEMORATUS j.d.o.o. za građenje i trgovinu</item>
      <item>Dragan Basić</item>
    </izvorni_sadrzaj>
    <derivirana_varijabla naziv="DomainObject.Predmet.SudioniciListNaziv_1">
      <item>FINA Regionalni centar Zagreb</item>
      <item>MEMORATUS j.d.o.o. za građenje i trgovinu</item>
      <item>Dragan Basić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izvorni_sadrzaj>
    <derivirana_varijabla naziv="DomainObject.Predmet.SudioniciListAdressOIB_1">
      <item>FINA Regionalni centar Zagreb, OIB 85821130368, Trg svibanjskih žrtava 1995 br. 1,10000 Zagreb</item>
      <item>MEMORATUS j.d.o.o. za građenje i trgovinu, OIB 02304948427, Čretski odvojak 13,10000 Zagreb</item>
      <item>Dragan Basić, OIB 63316737528,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02304948427</item>
      <item>, OIB 63316737528</item>
    </izvorni_sadrzaj>
    <derivirana_varijabla naziv="DomainObject.Predmet.SudioniciListNazivOIB_1">
      <item>, OIB 85821130368</item>
      <item>, OIB 02304948427</item>
      <item>, OIB 63316737528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1309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2018-07-13T08:28:00Z</dcterms:created>
  <dc:creator>ilukac</dc:creator>
  <cp:lastModifiedBy>Irena Benko</cp:lastModifiedBy>
  <cp:lastPrinted>2018-07-27T09:04:00Z</cp:lastPrinted>
  <dcterms:modified xmlns:xsi="http://www.w3.org/2001/XMLSchema-instance" xsi:type="dcterms:W3CDTF">2018-07-27T09:04:00Z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