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2f26" w14:paraId="8312f26" w:rsidRDefault="0081731A" w:rsidP="0081731A" w:rsidR="0081731A" w:rsidRPr="00870A5F">
      <w:pPr>
        <w15:collapsed w:val="false"/>
        <w:rPr>
          <w:sz w:val="24"/>
          <w:szCs w:val="24"/>
        </w:rPr>
      </w:pPr>
      <w:bookmarkStart w:name="_GoBack" w:id="0"/>
      <w:bookmarkEnd w:id="0"/>
      <w:r w:rsidRPr="00870A5F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</w:p>
    <w:p w:rsidRDefault="0081731A" w:rsidP="0081731A" w:rsidR="0081731A" w:rsidRPr="00870A5F">
      <w:pPr>
        <w:pStyle w:val="Naslov2"/>
        <w:rPr>
          <w:b w:val="false"/>
          <w:bCs/>
          <w:sz w:val="24"/>
          <w:szCs w:val="24"/>
        </w:rPr>
      </w:pPr>
      <w:r w:rsidRPr="00870A5F">
        <w:rPr>
          <w:b w:val="false"/>
          <w:bCs/>
          <w:sz w:val="24"/>
          <w:szCs w:val="24"/>
        </w:rPr>
        <w:t>REPUBLIKA HRVATSKA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Trgovački sud u Zagrebu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Zagreb, Amruševa 2/II</w:t>
      </w:r>
    </w:p>
    <w:p w:rsidRDefault="0081731A" w:rsidP="0081731A" w:rsidR="0081731A" w:rsidRPr="00870A5F">
      <w:pPr>
        <w:rPr>
          <w:sz w:val="24"/>
          <w:szCs w:val="24"/>
        </w:rPr>
      </w:pP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  <w:t xml:space="preserve">  </w:t>
      </w:r>
    </w:p>
    <w:p w:rsidRDefault="0081731A" w:rsidP="0081731A" w:rsidR="0081731A" w:rsidRPr="00870A5F">
      <w:pPr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 xml:space="preserve">R E P U B L I K A  H R V A T S K A </w:t>
      </w: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 xml:space="preserve">Z A K L J U Č A K  </w:t>
      </w:r>
    </w:p>
    <w:p w:rsidRDefault="0081731A" w:rsidP="00870A5F" w:rsidR="0081731A" w:rsidRPr="00870A5F">
      <w:pPr>
        <w:jc w:val="both"/>
        <w:rPr>
          <w:sz w:val="24"/>
          <w:szCs w:val="24"/>
        </w:rPr>
      </w:pPr>
    </w:p>
    <w:p w:rsidRDefault="0081731A" w:rsidP="00870A5F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Trgovački sud u Zagrebu, po sucu pojedincu Nikoli Ribariću, kao stečajnom sucu, u stečajnom predmetu nad stečajnim</w:t>
      </w:r>
      <w:r w:rsidR="00870A5F">
        <w:rPr>
          <w:sz w:val="24"/>
          <w:szCs w:val="24"/>
        </w:rPr>
        <w:t xml:space="preserve"> dužnikom TUTUS GRADNJA d.o.o.  </w:t>
      </w:r>
      <w:r w:rsidRPr="00870A5F">
        <w:rPr>
          <w:sz w:val="24"/>
          <w:szCs w:val="24"/>
        </w:rPr>
        <w:t>- u stečaju, Zagreb, Nemčićeva 7, OIB: 192</w:t>
      </w:r>
      <w:r w:rsidR="00BD17CB">
        <w:rPr>
          <w:sz w:val="24"/>
          <w:szCs w:val="24"/>
        </w:rPr>
        <w:t>70342665, MBS: 080621774, dana 13</w:t>
      </w:r>
      <w:r w:rsidRPr="00870A5F">
        <w:rPr>
          <w:sz w:val="24"/>
          <w:szCs w:val="24"/>
        </w:rPr>
        <w:t>.</w:t>
      </w:r>
      <w:r w:rsidR="00BD17CB">
        <w:rPr>
          <w:sz w:val="24"/>
          <w:szCs w:val="24"/>
        </w:rPr>
        <w:t xml:space="preserve"> lipnja</w:t>
      </w:r>
      <w:r w:rsidRPr="00870A5F">
        <w:rPr>
          <w:sz w:val="24"/>
          <w:szCs w:val="24"/>
        </w:rPr>
        <w:t xml:space="preserve"> 2019.  </w:t>
      </w:r>
    </w:p>
    <w:p w:rsidRDefault="0081731A" w:rsidP="0081731A" w:rsidR="0081731A" w:rsidRPr="00870A5F">
      <w:pPr>
        <w:rPr>
          <w:sz w:val="24"/>
          <w:szCs w:val="24"/>
        </w:rPr>
      </w:pPr>
      <w:r w:rsidRPr="00870A5F">
        <w:rPr>
          <w:sz w:val="24"/>
          <w:szCs w:val="24"/>
        </w:rPr>
        <w:t xml:space="preserve"> </w:t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  <w:t xml:space="preserve">  </w:t>
      </w:r>
    </w:p>
    <w:p w:rsidRDefault="0081731A" w:rsidP="0081731A" w:rsidR="0081731A" w:rsidRPr="00870A5F">
      <w:pPr>
        <w:jc w:val="center"/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>z a k  l j u č i o   j e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 xml:space="preserve">Pozivaju se nositelji prava prvokupa na nekretninama u vlasništvu stečajnog dužnika </w:t>
      </w:r>
      <w:r w:rsidR="00870A5F">
        <w:rPr>
          <w:sz w:val="24"/>
          <w:szCs w:val="24"/>
        </w:rPr>
        <w:t>TUTUS GRADNJA d.o.o.</w:t>
      </w:r>
      <w:r w:rsidR="00005CC5">
        <w:rPr>
          <w:sz w:val="24"/>
          <w:szCs w:val="24"/>
        </w:rPr>
        <w:t xml:space="preserve"> </w:t>
      </w:r>
      <w:r w:rsidRPr="00870A5F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81731A" w:rsidP="0081731A" w:rsidR="0081731A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86172E" w:rsidP="0081731A" w:rsidR="0086172E" w:rsidRPr="00870A5F">
      <w:pPr>
        <w:ind w:firstLine="680"/>
        <w:jc w:val="both"/>
        <w:rPr>
          <w:sz w:val="24"/>
          <w:szCs w:val="24"/>
        </w:rPr>
      </w:pPr>
    </w:p>
    <w:p w:rsidRDefault="0086172E" w:rsidP="00E65DF0" w:rsidR="00BD17CB">
      <w:pPr>
        <w:ind w:firstLine="680"/>
        <w:jc w:val="both"/>
        <w:rPr>
          <w:rFonts w:hAnsi="Times" w:ascii="Times"/>
          <w:color w:val="000000"/>
          <w:lang w:val="en-US"/>
        </w:rPr>
      </w:pPr>
      <w:r>
        <w:rPr>
          <w:sz w:val="24"/>
          <w:szCs w:val="24"/>
        </w:rPr>
        <w:t>-</w:t>
      </w:r>
      <w:r w:rsidRPr="0086172E">
        <w:rPr>
          <w:sz w:val="24"/>
          <w:szCs w:val="24"/>
        </w:rPr>
        <w:t>212. ETAŽA 313/10000 Poslovni prostor L14 u prizemlju zgrade (Nemčićeva 7), površine 314,63 m2, s pripadajućim spremištem u podrumu 2 oznake sd3 površine 14,86 m2, s pripadajućim spremištem u podrumu 2 oznake sd4 površine 33,99 m2, s pripadajućim parkiralištem u prizemlju oznake pm18 površine 11,75 m2, s pripadajućim parkiralištem u prizemlju oznake pm19 površine 11,75 m2, s pripadajućim parkiralištem u prizemlju oznake pm20 površine 11,75 m2, s pripadajućim parkiralištem u prizemlju oznake pm21 površine 11,75 m2, s pripadajućim parkiralištem u prizemlju oznake pm22 površine 11,75 m2, s pripadajućim parkiralištem u prizemlju oznake pm23 površine 11,75 m2, s pripadajućim parkiralištem u prizemlju oznake pm24 površine 11,75 m2, sveukupne NKP 445,73 m2</w:t>
      </w:r>
    </w:p>
    <w:p w:rsidRDefault="0086172E" w:rsidP="0086172E" w:rsidR="0086172E">
      <w:pPr>
        <w:ind w:firstLine="680"/>
        <w:jc w:val="both"/>
        <w:rPr>
          <w:sz w:val="24"/>
          <w:szCs w:val="24"/>
        </w:rPr>
      </w:pPr>
    </w:p>
    <w:p w:rsidRDefault="0086172E" w:rsidP="0086172E" w:rsidR="0086172E">
      <w:pPr>
        <w:ind w:firstLine="680"/>
        <w:jc w:val="both"/>
        <w:rPr>
          <w:sz w:val="24"/>
          <w:szCs w:val="24"/>
        </w:rPr>
      </w:pPr>
    </w:p>
    <w:p w:rsidRDefault="0086172E" w:rsidP="00120774" w:rsidR="0086172E" w:rsidRPr="00120774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120774">
        <w:rPr>
          <w:szCs w:val="24"/>
        </w:rPr>
        <w:t>3.1 Zaprimljeno 20.06.2012. broj Z-32403/12</w:t>
      </w:r>
    </w:p>
    <w:p w:rsidRDefault="0086172E" w:rsidP="0086172E" w:rsidR="0086172E" w:rsidRPr="0086172E">
      <w:pPr>
        <w:ind w:firstLine="680"/>
        <w:jc w:val="both"/>
        <w:rPr>
          <w:sz w:val="24"/>
          <w:szCs w:val="24"/>
        </w:rPr>
      </w:pPr>
    </w:p>
    <w:p w:rsidRDefault="0086172E" w:rsidP="0086172E" w:rsidR="0086172E">
      <w:pPr>
        <w:ind w:firstLine="680"/>
        <w:jc w:val="both"/>
        <w:rPr>
          <w:sz w:val="24"/>
          <w:szCs w:val="24"/>
        </w:rPr>
      </w:pPr>
      <w:r w:rsidRPr="0086172E">
        <w:rPr>
          <w:sz w:val="24"/>
          <w:szCs w:val="24"/>
        </w:rPr>
        <w:t xml:space="preserve">Temeljem ovjerenog prijepisa Ugovora o zakupu poslovnog prostora od 30. studenog 2010. i ovjerenog prijepisa Aneksa ugovora o zakupu poslovnog prostora od 03. siječnja 2011. uknjižuje se pravo prvokupa, za korist:    </w:t>
      </w:r>
    </w:p>
    <w:p w:rsidRDefault="00120774" w:rsidP="0086172E" w:rsidR="00120774" w:rsidRPr="0086172E">
      <w:pPr>
        <w:ind w:firstLine="680"/>
        <w:jc w:val="both"/>
        <w:rPr>
          <w:sz w:val="24"/>
          <w:szCs w:val="24"/>
        </w:rPr>
      </w:pPr>
    </w:p>
    <w:p w:rsidRDefault="0086172E" w:rsidP="0086172E" w:rsidR="00BD17CB">
      <w:pPr>
        <w:ind w:firstLine="680"/>
        <w:jc w:val="both"/>
        <w:rPr>
          <w:sz w:val="24"/>
          <w:szCs w:val="24"/>
        </w:rPr>
      </w:pPr>
      <w:r w:rsidRPr="0086172E">
        <w:rPr>
          <w:sz w:val="24"/>
          <w:szCs w:val="24"/>
        </w:rPr>
        <w:t xml:space="preserve">  SUMMA SUPERBIA D.O.O., OIB: 32376620010, ZAGREB, NEMČIĆEVA 7</w:t>
      </w:r>
    </w:p>
    <w:p w:rsidRDefault="0086172E" w:rsidP="0086172E" w:rsidR="0086172E">
      <w:pPr>
        <w:ind w:firstLine="680"/>
        <w:jc w:val="both"/>
        <w:rPr>
          <w:sz w:val="24"/>
          <w:szCs w:val="24"/>
        </w:rPr>
      </w:pPr>
    </w:p>
    <w:p w:rsidRDefault="0086172E" w:rsidP="0086172E" w:rsidR="0086172E" w:rsidRPr="0086172E">
      <w:pPr>
        <w:ind w:firstLine="680"/>
        <w:jc w:val="both"/>
        <w:rPr>
          <w:sz w:val="24"/>
          <w:szCs w:val="24"/>
        </w:rPr>
      </w:pPr>
    </w:p>
    <w:p w:rsidRDefault="0081731A" w:rsidP="00BD17CB" w:rsidR="0081731A" w:rsidRPr="00870A5F">
      <w:pPr>
        <w:ind w:firstLine="680"/>
        <w:jc w:val="both"/>
        <w:rPr>
          <w:sz w:val="24"/>
          <w:szCs w:val="24"/>
        </w:rPr>
      </w:pPr>
      <w:r w:rsidRPr="00BD17CB">
        <w:rPr>
          <w:sz w:val="24"/>
          <w:szCs w:val="24"/>
        </w:rPr>
        <w:t>u</w:t>
      </w:r>
      <w:r w:rsidRPr="00870A5F">
        <w:rPr>
          <w:sz w:val="24"/>
          <w:szCs w:val="24"/>
        </w:rPr>
        <w:t xml:space="preserve"> roku od 8 dana od dana dostave zaključka (dostava se smatra obavljenom istekom osmoga dana od dana objave pismena na mrežnoj stranici e-Oglasna ploča sudova – čl. 12. SZ-a), pristupiti na ovaj sud i na zapisnik se očitovati da li će se nositelj prava prvokupa koristiti svojim pravom </w:t>
      </w:r>
      <w:r w:rsidR="0067751F" w:rsidRPr="00870A5F">
        <w:rPr>
          <w:sz w:val="24"/>
          <w:szCs w:val="24"/>
        </w:rPr>
        <w:t>odnosno u istom roku dostaviti pisano očitovanje o eventualnom korištenju prava prvokupa</w:t>
      </w:r>
      <w:r w:rsidR="00870A5F">
        <w:rPr>
          <w:sz w:val="24"/>
          <w:szCs w:val="24"/>
        </w:rPr>
        <w:t>.</w:t>
      </w:r>
    </w:p>
    <w:p w:rsidRDefault="0067751F" w:rsidP="0081731A" w:rsidR="0067751F" w:rsidRPr="00870A5F">
      <w:pPr>
        <w:ind w:firstLine="680"/>
        <w:jc w:val="both"/>
        <w:rPr>
          <w:sz w:val="24"/>
          <w:szCs w:val="24"/>
        </w:rPr>
      </w:pPr>
    </w:p>
    <w:p w:rsidRDefault="00870A5F" w:rsidP="0081731A" w:rsidR="00870A5F">
      <w:pPr>
        <w:jc w:val="center"/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>Obrazloženje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Nekretnine opisane u izreci Zaključka predmet su prodaje u stečajnom postupku.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Na nekretninama je upisano pravo prvokupa.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Slijedom navedenoga odlučeno je kao u izreci.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6E1326" w:rsidP="0081731A" w:rsidR="0081731A" w:rsidRPr="00870A5F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13</w:t>
      </w:r>
      <w:r w:rsidR="0081731A" w:rsidRPr="00870A5F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="0081731A" w:rsidRPr="00870A5F">
        <w:rPr>
          <w:sz w:val="24"/>
          <w:szCs w:val="24"/>
        </w:rPr>
        <w:t xml:space="preserve"> 2019.</w:t>
      </w:r>
    </w:p>
    <w:p w:rsidRDefault="0081731A" w:rsidP="0081731A" w:rsidR="0081731A" w:rsidRPr="00870A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2F7A64" w:rsidP="00005CC5" w:rsidR="0081731A" w:rsidRPr="00870A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1731A" w:rsidRPr="00870A5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1731A" w:rsidP="0081731A" w:rsidR="0081731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870A5F">
        <w:rPr>
          <w:rFonts w:hAnsi="Times New Roman" w:ascii="Times New Roman"/>
          <w:b w:val="false"/>
          <w:color w:val="auto"/>
          <w:szCs w:val="24"/>
        </w:rPr>
        <w:t xml:space="preserve"> Nikola Ribarić</w:t>
      </w:r>
      <w:r w:rsidR="002F7A64">
        <w:rPr>
          <w:rFonts w:hAnsi="Times New Roman" w:ascii="Times New Roman"/>
          <w:b w:val="false"/>
          <w:color w:val="auto"/>
          <w:szCs w:val="24"/>
        </w:rPr>
        <w:t>, v.r.</w:t>
      </w:r>
      <w:r w:rsidRPr="00870A5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F7A64" w:rsidP="0081731A" w:rsidR="002F7A6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2F7A64" w:rsidP="002F7A64" w:rsidR="002F7A64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2F7A64" w:rsidP="0081731A" w:rsidR="002F7A64" w:rsidRPr="00870A5F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005CC5" w:rsidP="0081731A" w:rsidR="00005CC5">
      <w:pPr>
        <w:jc w:val="both"/>
        <w:rPr>
          <w:sz w:val="24"/>
          <w:szCs w:val="24"/>
        </w:rPr>
      </w:pPr>
    </w:p>
    <w:p w:rsidRDefault="002F7A64" w:rsidP="0081731A" w:rsidR="002F7A64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UPUTA O PRAVNOM LIJEKU: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Protiv ovog zaključka nije dopuštena žalba (čl. 11. st. 9. SZ-a).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rPr>
          <w:sz w:val="24"/>
          <w:szCs w:val="24"/>
        </w:rPr>
      </w:pPr>
    </w:p>
    <w:p w:rsidRDefault="0081731A" w:rsidP="0081731A" w:rsidR="0081731A" w:rsidRPr="00870A5F">
      <w:pPr>
        <w:rPr>
          <w:sz w:val="24"/>
          <w:szCs w:val="24"/>
        </w:rPr>
      </w:pPr>
    </w:p>
    <w:p w:rsidRDefault="002F7A64" w:rsidR="008B26D9" w:rsidRPr="00870A5F">
      <w:pPr>
        <w:rPr>
          <w:sz w:val="24"/>
          <w:szCs w:val="24"/>
        </w:rPr>
      </w:pPr>
    </w:p>
    <w:sectPr w:rsidSect="00497D51" w:rsidR="008B26D9" w:rsidRPr="00870A5F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51F" w:rsidR="00D22475">
      <w:r>
        <w:separator/>
      </w:r>
    </w:p>
  </w:endnote>
  <w:endnote w:id="0" w:type="continuationSeparator">
    <w:p w:rsidRDefault="0067751F" w:rsidR="00D2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51F" w:rsidR="00D22475">
      <w:r>
        <w:separator/>
      </w:r>
    </w:p>
  </w:footnote>
  <w:footnote w:id="0" w:type="continuationSeparator">
    <w:p w:rsidRDefault="0067751F" w:rsidR="00D2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D4F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2F7A64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7E3193" w:rsidP="007E3193" w:rsidR="007E3193">
    <w:pPr>
      <w:ind w:firstLine="680" w:left="3400"/>
      <w:jc w:val="right"/>
      <w:rPr>
        <w:sz w:val="24"/>
      </w:rPr>
    </w:pPr>
    <w:r>
      <w:rPr>
        <w:sz w:val="24"/>
      </w:rPr>
      <w:t>72. St-717/2013-183</w:t>
    </w:r>
  </w:p>
  <w:p w:rsidRDefault="002F7A64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1C6E21"/>
    <w:multiLevelType w:val="hybridMultilevel"/>
    <w:tmpl w:val="3DFC6E96"/>
    <w:lvl w:tplc="8D264C52" w:ilvl="0"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31A"/>
    <w:rsid w:val="00005CC5"/>
    <w:rsid w:val="0011765A"/>
    <w:rsid w:val="00120774"/>
    <w:rsid w:val="00254BC4"/>
    <w:rsid w:val="002F7A64"/>
    <w:rsid w:val="004458C4"/>
    <w:rsid w:val="0067751F"/>
    <w:rsid w:val="006E1326"/>
    <w:rsid w:val="007E3193"/>
    <w:rsid w:val="0081731A"/>
    <w:rsid w:val="0086172E"/>
    <w:rsid w:val="00870A5F"/>
    <w:rsid w:val="0095227C"/>
    <w:rsid w:val="00BD17CB"/>
    <w:rsid w:val="00D22475"/>
    <w:rsid w:val="00D67D4F"/>
    <w:rsid w:val="00E6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31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1731A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1731A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1731A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A5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A5F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7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A6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A6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A6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A6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3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1731A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1731A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1731A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A5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A5F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7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A6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A6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A6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A6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Dubravka Bujas, Nemčićeva 9, 10000 Zagreb</item>
      <item>Odvjetničko društvo Trgovec &amp; Valenčak društvo s ograničenom odgovornošću, Miramarska cesta 24, 10000 Zagreb</item>
      <item>Milorad Gajić, Ulica Antuna Nemčića 9, 10000 Zagreb</item>
      <item>EVINCO d. o. o. za trgovinu i usluge, Badalićeva 26C, 10000 Zagreb</item>
      <item>SUMMA SUPERBIA društvo s ograničenom odgovornošću za ugostiteljstvo i usluge, Nemčićeva 7, 10000 Zagreb</item>
      <item>Šime Mijić, Drage Ivaniševića 10a, 10000 Zagreb</item>
      <item>Davor Galetović, Jurkovićeva 26, 10000 Zagreb</item>
      <item>Petar Matić, Ledine 6, 10000 Zagreb</item>
      <item>Igor Bajić, Ulica Antuna Nemčića 9, 10000 Zagreb</item>
      <item>Goran Šarić, Ilica 203 A, 10000 Zagreb</item>
      <item>Dragana Mlikota, Sveti Duh 32, 10000 Zagreb</item>
      <item>Jurica Tončić, Štefanovečka Cesta 97, 10000 Zagreb</item>
      <item>Stipe Barišić, Vratnička 13, 31431 Čepin</item>
      <item>Marinko Stojanović, Nurkovac 8, 34000 Nurkovac</item>
      <item>Marko Pavelić, Kustošijanska 326, 10000 Zagreb</item>
      <item>Linda Kocijančić, Črnomerec 30, 10000 Zagreb</item>
      <item>Ivica Bilandžić, Pavla Hatza br. 2, 10000 Zagreb</item>
      <item>Ante Ćosić, Ulica Antuna Nemčića 9, 10000 Zagreb</item>
      <item>Željko Ćosić, Lonjščina br. 1B, 10000 Zagreb</item>
      <item>Mladen Šlaj, Jurjevska 55, 10000 Zagreb</item>
      <item>Nikica Jelavić, Cmrok br. 5, 10000 Zagreb</item>
      <item>Ivana Ostoić, Pavla Hatza 2, 10000 Zagreb</item>
      <item>Zoran Pripuz, Pantovčak 127, 10000 Zagreb</item>
      <item>Dubravka Pripuz, Pantovčak 127, 10000 Zagreb</item>
      <item>VALDENT d.o.o., Nemčićeva 7, 10000 Zagreb</item>
      <item>Lana Franković, Maksimirska Cesta 8, 10000 Zagreb</item>
      <item>Anja Franković, Maksimirska Cesta 8, 10000 Zagreb</item>
      <item>Dominik Livaković, Nadbiskupa Vicka Zmajevića 12, 23000 Zadar</item>
      <item>Zvonimir Sedlić, Dimitrija Demetra 4, 43000 Bjelovar</item>
      <item>Damir Ivić, Vlašička 25, 31000 Osijek</item>
      <item>Ante Ćosić, Ulica Antuna Nemčića 9, 10000 Zagreb</item>
      <item>Željko Ćosić, Ulica Antuna Nemčića 9, 10000 Zagreb</item>
      <item>Mladen Šlaj, Jurjevska 55, 10000 Zagreb</item>
      <item>Senka Vranić, Ivana Meštrovića 13, 22000 Šibenik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Dubravka Bujas, Nemčićeva 9, 10000 Zagreb</item>
      <item>Odvjetničko društvo Trgovec &amp; Valenčak društvo s ograničenom odgovornošću, Miramarska cesta 24, 10000 Zagreb</item>
      <item>Milorad Gajić, Ulica Antuna Nemčića 9, 10000 Zagreb</item>
      <item>EVINCO d. o. o. za trgovinu i usluge, Badalićeva 26C, 10000 Zagreb</item>
      <item>SUMMA SUPERBIA društvo s ograničenom odgovornošću za ugostiteljstvo i usluge, Nemčićeva 7, 10000 Zagreb</item>
      <item>Šime Mijić, Drage Ivaniševića 10a, 10000 Zagreb</item>
      <item>Davor Galetović, Jurkovićeva 26, 10000 Zagreb</item>
      <item>Petar Matić, Ledine 6, 10000 Zagreb</item>
      <item>Igor Bajić, Ulica Antuna Nemčića 9, 10000 Zagreb</item>
      <item>Goran Šarić, Ilica 203 A, 10000 Zagreb</item>
      <item>Dragana Mlikota, Sveti Duh 32, 10000 Zagreb</item>
      <item>Jurica Tončić, Štefanovečka Cesta 97, 10000 Zagreb</item>
      <item>Stipe Barišić, Vratnička 13, 31431 Čepin</item>
      <item>Marinko Stojanović, Nurkovac 8, 34000 Nurkovac</item>
      <item>Marko Pavelić, Kustošijanska 326, 10000 Zagreb</item>
      <item>Linda Kocijančić, Črnomerec 30, 10000 Zagreb</item>
      <item>Ivica Bilandžić, Pavla Hatza br. 2, 10000 Zagreb</item>
      <item>Ante Ćosić, Ulica Antuna Nemčića 9, 10000 Zagreb</item>
      <item>Željko Ćosić, Lonjščina br. 1B, 10000 Zagreb</item>
      <item>Mladen Šlaj, Jurjevska 55, 10000 Zagreb</item>
      <item>Nikica Jelavić, Cmrok br. 5, 10000 Zagreb</item>
      <item>Ivana Ostoić, Pavla Hatza 2, 10000 Zagreb</item>
      <item>Zoran Pripuz, Pantovčak 127, 10000 Zagreb</item>
      <item>Dubravka Pripuz, Pantovčak 127, 10000 Zagreb</item>
      <item>VALDENT d.o.o., Nemčićeva 7, 10000 Zagreb</item>
      <item>Lana Franković, Maksimirska Cesta 8, 10000 Zagreb</item>
      <item>Anja Franković, Maksimirska Cesta 8, 10000 Zagreb</item>
      <item>Dominik Livaković, Nadbiskupa Vicka Zmajevića 12, 23000 Zadar</item>
      <item>Zvonimir Sedlić, Dimitrija Demetra 4, 43000 Bjelovar</item>
      <item>Damir Ivić, Vlašička 25, 31000 Osijek</item>
      <item>Ante Ćosić, Ulica Antuna Nemčića 9, 10000 Zagreb</item>
      <item>Željko Ćosić, Ulica Antuna Nemčića 9, 10000 Zagreb</item>
      <item>Mladen Šlaj, Jurjevska 55, 10000 Zagreb</item>
      <item>Senka Vranić, Ivana Meštrovića 13, 22000 Šibenik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Dubravka Bujas, OIB 24214962283, Nemčićeva 9, 10000 Zagreb</item>
      <item>Odvjetničko društvo Trgovec &amp; Valenčak društvo s ograničenom odgovornošću, OIB 98186950479, Miramarska cesta 24, 10000 Zagreb</item>
      <item>Milorad Gajić, OIB 12714552759, Ulica Antuna Nemčića 9, 10000 Zagreb</item>
      <item>EVINCO d. o. o. za trgovinu i usluge, OIB 10127566461, Badalićeva 26C, 10000 Zagreb</item>
      <item>SUMMA SUPERBIA društvo s ograničenom odgovornošću za ugostiteljstvo i usluge, OIB 32376620010, Nemčićeva 7, 10000 Zagreb</item>
      <item>Šime Mijić, OIB 80862978464, Drage Ivaniševića 10a, 10000 Zagreb</item>
      <item>Davor Galetović, OIB 94491246472, Jurkovićeva 26, 10000 Zagreb</item>
      <item>Petar Matić, OIB 85593858581, Ledine 6, 10000 Zagreb</item>
      <item>Igor Bajić, OIB 58135607342, Ulica Antuna Nemčića 9, 10000 Zagreb</item>
      <item>Goran Šarić, OIB 27634343503, Ilica 203 A, 10000 Zagreb</item>
      <item>Dragana Mlikota, OIB 92545485898, Sveti Duh 32, 10000 Zagreb</item>
      <item>Jurica Tončić, OIB 44669013271, Štefanovečka Cesta 97, 10000 Zagreb</item>
      <item>Stipe Barišić, OIB 71973051489, Vratnička 13, 31431 Čepin</item>
      <item>Marinko Stojanović, OIB 12678237205, Nurkovac 8, 34000 Nurkovac</item>
      <item>Marko Pavelić, OIB 82740221074, Kustošijanska 326, 10000 Zagreb</item>
      <item>Linda Kocijančić, OIB 68682763912, Črnomerec 30, 10000 Zagreb</item>
      <item>Ivica Bilandžić, OIB 51760428590, Pavla Hatza br. 2, 10000 Zagreb</item>
      <item>Ante Ćosić, OIB 57878074455, Ulica Antuna Nemčića 9, 10000 Zagreb</item>
      <item>Željko Ćosić, OIB 09267126927, Lonjščina br. 1B, 10000 Zagreb</item>
      <item>Mladen Šlaj, OIB 57593469688, Jurjevska 55, 10000 Zagreb</item>
      <item>Nikica Jelavić, OIB 17065227839, Cmrok br. 5, 10000 Zagreb</item>
      <item>Ivana Ostoić, OIB 24411173885, Pavla Hatza 2, 10000 Zagreb</item>
      <item>Zoran Pripuz, OIB 87058402910, Pantovčak 127, 10000 Zagreb</item>
      <item>Dubravka Pripuz, OIB 12236814080, Pantovčak 127, 10000 Zagreb</item>
      <item>VALDENT d.o.o., OIB 58022947293, Nemčićeva 7, 10000 Zagreb</item>
      <item>Lana Franković, OIB 79506410099, Maksimirska Cesta 8, 10000 Zagreb</item>
      <item>Anja Franković, OIB 75262320532, Maksimirska Cesta 8, 10000 Zagreb</item>
      <item>Dominik Livaković, OIB 15377355129, Nadbiskupa Vicka Zmajevića 12, 23000 Zadar</item>
      <item>Zvonimir Sedlić, OIB 29700673796, Dimitrija Demetra 4, 43000 Bjelovar</item>
      <item>Damir Ivić, OIB 20580899925, Vlašička 25, 31000 Osijek</item>
      <item>Ante Ćosić, OIB 57878074455, Ulica Antuna Nemčića 9, 10000 Zagreb</item>
      <item>Željko Ćosić, OIB 09267126927, Ulica Antuna Nemčića 9, 10000 Zagreb</item>
      <item>Mladen Šlaj, OIB 57593469688, Jurjevska 55, 10000 Zagreb</item>
      <item>Senka Vranić, OIB 79963577302, Ivana Meštrovića 13, 22000 Šibenik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Dubravka Bujas, OIB 24214962283, Nemčićeva 9, 10000 Zagreb</item>
      <item>Odvjetničko društvo Trgovec &amp; Valenčak društvo s ograničenom odgovornošću, OIB 98186950479, Miramarska cesta 24, 10000 Zagreb</item>
      <item>Milorad Gajić, OIB 12714552759, Ulica Antuna Nemčića 9, 10000 Zagreb</item>
      <item>EVINCO d. o. o. za trgovinu i usluge, OIB 10127566461, Badalićeva 26C, 10000 Zagreb</item>
      <item>SUMMA SUPERBIA društvo s ograničenom odgovornošću za ugostiteljstvo i usluge, OIB 32376620010, Nemčićeva 7, 10000 Zagreb</item>
      <item>Šime Mijić, OIB 80862978464, Drage Ivaniševića 10a, 10000 Zagreb</item>
      <item>Davor Galetović, OIB 94491246472, Jurkovićeva 26, 10000 Zagreb</item>
      <item>Petar Matić, OIB 85593858581, Ledine 6, 10000 Zagreb</item>
      <item>Igor Bajić, OIB 58135607342, Ulica Antuna Nemčića 9, 10000 Zagreb</item>
      <item>Goran Šarić, OIB 27634343503, Ilica 203 A, 10000 Zagreb</item>
      <item>Dragana Mlikota, OIB 92545485898, Sveti Duh 32, 10000 Zagreb</item>
      <item>Jurica Tončić, OIB 44669013271, Štefanovečka Cesta 97, 10000 Zagreb</item>
      <item>Stipe Barišić, OIB 71973051489, Vratnička 13, 31431 Čepin</item>
      <item>Marinko Stojanović, OIB 12678237205, Nurkovac 8, 34000 Nurkovac</item>
      <item>Marko Pavelić, OIB 82740221074, Kustošijanska 326, 10000 Zagreb</item>
      <item>Linda Kocijančić, OIB 68682763912, Črnomerec 30, 10000 Zagreb</item>
      <item>Ivica Bilandžić, OIB 51760428590, Pavla Hatza br. 2, 10000 Zagreb</item>
      <item>Ante Ćosić, OIB 57878074455, Ulica Antuna Nemčića 9, 10000 Zagreb</item>
      <item>Željko Ćosić, OIB 09267126927, Lonjščina br. 1B, 10000 Zagreb</item>
      <item>Mladen Šlaj, OIB 57593469688, Jurjevska 55, 10000 Zagreb</item>
      <item>Nikica Jelavić, OIB 17065227839, Cmrok br. 5, 10000 Zagreb</item>
      <item>Ivana Ostoić, OIB 24411173885, Pavla Hatza 2, 10000 Zagreb</item>
      <item>Zoran Pripuz, OIB 87058402910, Pantovčak 127, 10000 Zagreb</item>
      <item>Dubravka Pripuz, OIB 12236814080, Pantovčak 127, 10000 Zagreb</item>
      <item>VALDENT d.o.o., OIB 58022947293, Nemčićeva 7, 10000 Zagreb</item>
      <item>Lana Franković, OIB 79506410099, Maksimirska Cesta 8, 10000 Zagreb</item>
      <item>Anja Franković, OIB 75262320532, Maksimirska Cesta 8, 10000 Zagreb</item>
      <item>Dominik Livaković, OIB 15377355129, Nadbiskupa Vicka Zmajevića 12, 23000 Zadar</item>
      <item>Zvonimir Sedlić, OIB 29700673796, Dimitrija Demetra 4, 43000 Bjelovar</item>
      <item>Damir Ivić, OIB 20580899925, Vlašička 25, 31000 Osijek</item>
      <item>Ante Ćosić, OIB 57878074455, Ulica Antuna Nemčića 9, 10000 Zagreb</item>
      <item>Željko Ćosić, OIB 09267126927, Ulica Antuna Nemčića 9, 10000 Zagreb</item>
      <item>Mladen Šlaj, OIB 57593469688, Jurjevska 55, 10000 Zagreb</item>
      <item>Senka Vranić, OIB 79963577302, Ivana Meštrovića 13, 22000 Šibenik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Dubravka Bujas, OIB 24214962283, Nemčićeva 9,10000 Zagreb</item>
      <item>Odvjetničko društvo Trgovec &amp; Valenčak društvo s ograničenom odgovornošću, OIB 98186950479, Miramarska cesta 24,10000 Zagreb</item>
      <item>Milorad Gajić, OIB 12714552759, Ulica Antuna Nemčića 9,10000 Zagreb</item>
      <item>EVINCO d. o. o. za trgovinu i usluge, OIB 10127566461, Badalićeva 26C,10000 Zagreb</item>
      <item>SUMMA SUPERBIA društvo s ograničenom odgovornošću za ugostiteljstvo i usluge, OIB 32376620010, Nemčićeva 7,10000 Zagreb</item>
      <item>Šime Mijić, OIB 80862978464, Drage Ivaniševića 10a,10000 Zagreb</item>
      <item>Davor Galetović, OIB 94491246472, Jurkovićeva 26,10000 Zagreb</item>
      <item>Petar Matić, OIB 85593858581, Ledine 6,10000 Zagreb</item>
      <item>Igor Bajić, OIB 58135607342, Ulica Antuna Nemčića 9,10000 Zagreb</item>
      <item>Goran Šarić, OIB 27634343503, Ilica 203 A,10000 Zagreb</item>
      <item>Dragana Mlikota, OIB 92545485898, Sveti Duh 32,10000 Zagreb</item>
      <item>Jurica Tončić, OIB 44669013271, Štefanovečka Cesta 97,10000 Zagreb</item>
      <item>Stipe Barišić, OIB 71973051489, Vratnička 13,31431 Čepin</item>
      <item>Marinko Stojanović, OIB 12678237205, Nurkovac 8,34000 Nurkovac</item>
      <item>Marko Pavelić, OIB 82740221074, Kustošijanska 326,10000 Zagreb</item>
      <item>Linda Kocijančić, OIB 68682763912, Črnomerec 30,10000 Zagreb</item>
      <item>Ivica Bilandžić, OIB 51760428590, Pavla Hatza br. 2,10000 Zagreb</item>
      <item>Ante Ćosić, OIB 57878074455, Ulica Antuna Nemčića 9,10000 Zagreb</item>
      <item>Željko Ćosić, OIB 09267126927, Lonjščina br. 1B,10000 Zagreb</item>
      <item>Mladen Šlaj, OIB 57593469688, Jurjevska 55,10000 Zagreb</item>
      <item>Nikica Jelavić, OIB 17065227839, Cmrok br. 5,10000 Zagreb</item>
      <item>Ivana Ostoić, OIB 24411173885, Pavla Hatza 2,10000 Zagreb</item>
      <item>Zoran Pripuz, OIB 87058402910, Pantovčak 127,10000 Zagreb</item>
      <item>Dubravka Pripuz, OIB 12236814080, Pantovčak 127,10000 Zagreb</item>
      <item>VALDENT d.o.o., OIB 58022947293, Nemčićeva 7,10000 Zagreb</item>
      <item>Lana Franković, OIB 79506410099, Maksimirska Cesta 8,10000 Zagreb</item>
      <item>Anja Franković, OIB 75262320532, Maksimirska Cesta 8,10000 Zagreb</item>
      <item>Dominik Livaković, OIB 15377355129, Nadbiskupa Vicka Zmajevića 12,23000 Zadar</item>
      <item>Zvonimir Sedlić, OIB 29700673796, Dimitrija Demetra 4,43000 Bjelovar</item>
      <item>Damir Ivić, OIB 20580899925, Vlašička 25,31000 Osijek</item>
      <item>Ante Ćosić, OIB 57878074455, Ulica Antuna Nemčića 9,10000 Zagreb</item>
      <item>Željko Ćosić, OIB 09267126927, Ulica Antuna Nemčića 9,10000 Zagreb</item>
      <item>Mladen Šlaj, OIB 57593469688, Jurjevska 55,10000 Zagreb</item>
      <item>Senka Vranić, OIB 79963577302, Ivana Meštrovića 13,22000 Šibenik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Dubravka Bujas, OIB 24214962283, Nemčićeva 9,10000 Zagreb</item>
      <item>Odvjetničko društvo Trgovec &amp; Valenčak društvo s ograničenom odgovornošću, OIB 98186950479, Miramarska cesta 24,10000 Zagreb</item>
      <item>Milorad Gajić, OIB 12714552759, Ulica Antuna Nemčića 9,10000 Zagreb</item>
      <item>EVINCO d. o. o. za trgovinu i usluge, OIB 10127566461, Badalićeva 26C,10000 Zagreb</item>
      <item>SUMMA SUPERBIA društvo s ograničenom odgovornošću za ugostiteljstvo i usluge, OIB 32376620010, Nemčićeva 7,10000 Zagreb</item>
      <item>Šime Mijić, OIB 80862978464, Drage Ivaniševića 10a,10000 Zagreb</item>
      <item>Davor Galetović, OIB 94491246472, Jurkovićeva 26,10000 Zagreb</item>
      <item>Petar Matić, OIB 85593858581, Ledine 6,10000 Zagreb</item>
      <item>Igor Bajić, OIB 58135607342, Ulica Antuna Nemčića 9,10000 Zagreb</item>
      <item>Goran Šarić, OIB 27634343503, Ilica 203 A,10000 Zagreb</item>
      <item>Dragana Mlikota, OIB 92545485898, Sveti Duh 32,10000 Zagreb</item>
      <item>Jurica Tončić, OIB 44669013271, Štefanovečka Cesta 97,10000 Zagreb</item>
      <item>Stipe Barišić, OIB 71973051489, Vratnička 13,31431 Čepin</item>
      <item>Marinko Stojanović, OIB 12678237205, Nurkovac 8,34000 Nurkovac</item>
      <item>Marko Pavelić, OIB 82740221074, Kustošijanska 326,10000 Zagreb</item>
      <item>Linda Kocijančić, OIB 68682763912, Črnomerec 30,10000 Zagreb</item>
      <item>Ivica Bilandžić, OIB 51760428590, Pavla Hatza br. 2,10000 Zagreb</item>
      <item>Ante Ćosić, OIB 57878074455, Ulica Antuna Nemčića 9,10000 Zagreb</item>
      <item>Željko Ćosić, OIB 09267126927, Lonjščina br. 1B,10000 Zagreb</item>
      <item>Mladen Šlaj, OIB 57593469688, Jurjevska 55,10000 Zagreb</item>
      <item>Nikica Jelavić, OIB 17065227839, Cmrok br. 5,10000 Zagreb</item>
      <item>Ivana Ostoić, OIB 24411173885, Pavla Hatza 2,10000 Zagreb</item>
      <item>Zoran Pripuz, OIB 87058402910, Pantovčak 127,10000 Zagreb</item>
      <item>Dubravka Pripuz, OIB 12236814080, Pantovčak 127,10000 Zagreb</item>
      <item>VALDENT d.o.o., OIB 58022947293, Nemčićeva 7,10000 Zagreb</item>
      <item>Lana Franković, OIB 79506410099, Maksimirska Cesta 8,10000 Zagreb</item>
      <item>Anja Franković, OIB 75262320532, Maksimirska Cesta 8,10000 Zagreb</item>
      <item>Dominik Livaković, OIB 15377355129, Nadbiskupa Vicka Zmajevića 12,23000 Zadar</item>
      <item>Zvonimir Sedlić, OIB 29700673796, Dimitrija Demetra 4,43000 Bjelovar</item>
      <item>Damir Ivić, OIB 20580899925, Vlašička 25,31000 Osijek</item>
      <item>Ante Ćosić, OIB 57878074455, Ulica Antuna Nemčića 9,10000 Zagreb</item>
      <item>Željko Ćosić, OIB 09267126927, Ulica Antuna Nemčića 9,10000 Zagreb</item>
      <item>Mladen Šlaj, OIB 57593469688, Jurjevska 55,10000 Zagreb</item>
      <item>Senka Vranić, OIB 79963577302, Ivana Meštrovića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24214962283</item>
      <item>, OIB 98186950479</item>
      <item>, OIB 12714552759</item>
      <item>, OIB 10127566461</item>
      <item>, OIB 32376620010</item>
      <item>, OIB 80862978464</item>
      <item>, OIB 94491246472</item>
      <item>, OIB 85593858581</item>
      <item>, OIB 58135607342</item>
      <item>, OIB 27634343503</item>
      <item>, OIB 92545485898</item>
      <item>, OIB 44669013271</item>
      <item>, OIB 71973051489</item>
      <item>, OIB 12678237205</item>
      <item>, OIB 82740221074</item>
      <item>, OIB 68682763912</item>
      <item>, OIB 51760428590</item>
      <item>, OIB 57878074455</item>
      <item>, OIB 09267126927</item>
      <item>, OIB 57593469688</item>
      <item>, OIB 17065227839</item>
      <item>, OIB 24411173885</item>
      <item>, OIB 87058402910</item>
      <item>, OIB 12236814080</item>
      <item>, OIB 58022947293</item>
      <item>, OIB 79506410099</item>
      <item>, OIB 75262320532</item>
      <item>, OIB 15377355129</item>
      <item>, OIB 29700673796</item>
      <item>, OIB 20580899925</item>
      <item>, OIB 57878074455</item>
      <item>, OIB 09267126927</item>
      <item>, OIB 57593469688</item>
      <item>, OIB 79963577302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24214962283</item>
      <item>, OIB 98186950479</item>
      <item>, OIB 12714552759</item>
      <item>, OIB 10127566461</item>
      <item>, OIB 32376620010</item>
      <item>, OIB 80862978464</item>
      <item>, OIB 94491246472</item>
      <item>, OIB 85593858581</item>
      <item>, OIB 58135607342</item>
      <item>, OIB 27634343503</item>
      <item>, OIB 92545485898</item>
      <item>, OIB 44669013271</item>
      <item>, OIB 71973051489</item>
      <item>, OIB 12678237205</item>
      <item>, OIB 82740221074</item>
      <item>, OIB 68682763912</item>
      <item>, OIB 51760428590</item>
      <item>, OIB 57878074455</item>
      <item>, OIB 09267126927</item>
      <item>, OIB 57593469688</item>
      <item>, OIB 17065227839</item>
      <item>, OIB 24411173885</item>
      <item>, OIB 87058402910</item>
      <item>, OIB 12236814080</item>
      <item>, OIB 58022947293</item>
      <item>, OIB 79506410099</item>
      <item>, OIB 75262320532</item>
      <item>, OIB 15377355129</item>
      <item>, OIB 29700673796</item>
      <item>, OIB 20580899925</item>
      <item>, OIB 57878074455</item>
      <item>, OIB 09267126927</item>
      <item>, OIB 57593469688</item>
      <item>, OIB 79963577302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St-717/2013-180</izvorni_sadrzaj>
    <derivirana_varijabla naziv="DomainObject.PredzadnjaOdlukaIzPredmeta.Oznaka_1">St-717/2013-180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2435</properties:Characters>
  <properties:Lines>81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2019-06-13T09:35:00Z</dcterms:created>
  <dc:creator>Nikola Ribarić</dc:creator>
  <dc:description/>
  <cp:keywords/>
  <cp:lastModifiedBy>Maja Hajtek</cp:lastModifiedBy>
  <cp:lastPrinted>2019-06-13T11:31:00Z</cp:lastPrinted>
  <dcterms:modified xmlns:xsi="http://www.w3.org/2001/XMLSchema-instance" xsi:type="dcterms:W3CDTF">2019-06-13T11:31:00Z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(etaža 212 plaza-summa superbia 13.6.19-183.docx)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