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6e729" w14:paraId="be6e729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460924">
        <w:t>3</w:t>
      </w:r>
      <w:r w:rsidR="00E408E5">
        <w:t>929</w:t>
      </w:r>
      <w:r w:rsidR="0069561D">
        <w:t>/15</w:t>
      </w:r>
      <w:r>
        <w:t>, temeljem odredbe članka 430. Stečajnog zakona (Narodn</w:t>
      </w:r>
      <w:r w:rsidR="00460924">
        <w:t>e novine, broj: 71/2015), dana 26</w:t>
      </w:r>
      <w:r>
        <w:t>. siječnja 2015.,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8D1BF2" w:rsidR="00DE7E19">
      <w:pPr>
        <w:pStyle w:val="Odlomakpopisa"/>
        <w:numPr>
          <w:ilvl w:val="0"/>
          <w:numId w:val="3"/>
        </w:numPr>
        <w:jc w:val="both"/>
      </w:pPr>
      <w:r>
        <w:t xml:space="preserve">Za dužnika </w:t>
      </w:r>
      <w:r w:rsidR="00E408E5">
        <w:rPr>
          <w:szCs w:val="20"/>
        </w:rPr>
        <w:t>HENRIK d.o.o., Zagreb, Klenovnička 54, MBS: 080745809, OIB: 99682879526</w:t>
      </w:r>
      <w:r>
        <w:t xml:space="preserve">. 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E408E5">
        <w:t>183.085,18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460924" w:rsidP="00DE7E19" w:rsidR="00DE7E19">
      <w:pPr>
        <w:jc w:val="center"/>
      </w:pPr>
      <w:r>
        <w:t>U Zagrebu 26</w:t>
      </w:r>
      <w:r w:rsidR="00DE7E19">
        <w:t>. siječnja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1F6ED8"/>
    <w:multiLevelType w:val="hybridMultilevel"/>
    <w:tmpl w:val="0C2AF68E"/>
    <w:lvl w:tplc="047412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4E56BA1"/>
    <w:multiLevelType w:val="hybridMultilevel"/>
    <w:tmpl w:val="BA1AFA5E"/>
    <w:lvl w:tplc="49ACA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95BF6"/>
    <w:rsid w:val="001032F4"/>
    <w:rsid w:val="00131E95"/>
    <w:rsid w:val="0019711A"/>
    <w:rsid w:val="001A1D04"/>
    <w:rsid w:val="001D2D4A"/>
    <w:rsid w:val="002246D9"/>
    <w:rsid w:val="00241F71"/>
    <w:rsid w:val="00371D82"/>
    <w:rsid w:val="00457EF8"/>
    <w:rsid w:val="00460924"/>
    <w:rsid w:val="004E6B5C"/>
    <w:rsid w:val="0069561D"/>
    <w:rsid w:val="006B2226"/>
    <w:rsid w:val="0071460C"/>
    <w:rsid w:val="007A1913"/>
    <w:rsid w:val="007A3647"/>
    <w:rsid w:val="008B3AF2"/>
    <w:rsid w:val="008D1BF2"/>
    <w:rsid w:val="00931D9E"/>
    <w:rsid w:val="00950F54"/>
    <w:rsid w:val="00951125"/>
    <w:rsid w:val="009F1D2A"/>
    <w:rsid w:val="00A53DC3"/>
    <w:rsid w:val="00AD741F"/>
    <w:rsid w:val="00B3758A"/>
    <w:rsid w:val="00B4105F"/>
    <w:rsid w:val="00BE7FA2"/>
    <w:rsid w:val="00CA63C1"/>
    <w:rsid w:val="00D05353"/>
    <w:rsid w:val="00D54E65"/>
    <w:rsid w:val="00D73D35"/>
    <w:rsid w:val="00D90085"/>
    <w:rsid w:val="00DE7E19"/>
    <w:rsid w:val="00E408E5"/>
    <w:rsid w:val="00E9698B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74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74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74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74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74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74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74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74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74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74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3929</izvorni_sadrzaj>
    <derivirana_varijabla naziv="DomainObject.Predmet.Broj_1">3929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St-3929/2015</izvorni_sadrzaj>
    <derivirana_varijabla naziv="DomainObject.Predmet.OznakaBroj_1">St-3929/2015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HENRIK  d.o.o.</izvorni_sadrzaj>
    <derivirana_varijabla naziv="DomainObject.Predmet.ProtustrankaFormated_1">  HENRIK  d.o.o.</derivirana_varijabla>
  </DomainObject.Predmet.ProtustrankaFormated>
  <DomainObject.Predmet.ProtustrankaFormatedOIB>
    <izvorni_sadrzaj>  HENRIK  d.o.o., OIB 99682879526</izvorni_sadrzaj>
    <derivirana_varijabla naziv="DomainObject.Predmet.ProtustrankaFormatedOIB_1">  HENRIK  d.o.o., OIB 99682879526</derivirana_varijabla>
  </DomainObject.Predmet.ProtustrankaFormatedOIB>
  <DomainObject.Predmet.ProtustrankaFormatedWithAdress>
    <izvorni_sadrzaj> HENRIK  d.o.o., Klenovnička 54, 10000 Zagreb</izvorni_sadrzaj>
    <derivirana_varijabla naziv="DomainObject.Predmet.ProtustrankaFormatedWithAdress_1"> HENRIK  d.o.o., Klenovnička 54, 10000 Zagreb</derivirana_varijabla>
  </DomainObject.Predmet.ProtustrankaFormatedWithAdress>
  <DomainObject.Predmet.ProtustrankaFormatedWithAdressOIB>
    <izvorni_sadrzaj> HENRIK  d.o.o., OIB 99682879526, Klenovnička 54, 10000 Zagreb</izvorni_sadrzaj>
    <derivirana_varijabla naziv="DomainObject.Predmet.ProtustrankaFormatedWithAdressOIB_1"> HENRIK  d.o.o., OIB 99682879526, Klenovnička 54, 10000 Zagreb</derivirana_varijabla>
  </DomainObject.Predmet.ProtustrankaFormatedWithAdressOIB>
  <DomainObject.Predmet.ProtustrankaWithAdress>
    <izvorni_sadrzaj>HENRIK  d.o.o. Klenovnička 54, 10000 Zagreb</izvorni_sadrzaj>
    <derivirana_varijabla naziv="DomainObject.Predmet.ProtustrankaWithAdress_1">HENRIK  d.o.o. Klenovnička 54, 10000 Zagreb</derivirana_varijabla>
  </DomainObject.Predmet.ProtustrankaWithAdress>
  <DomainObject.Predmet.ProtustrankaWithAdressOIB>
    <izvorni_sadrzaj>HENRIK  d.o.o., OIB 99682879526, Klenovnička 54, 10000 Zagreb</izvorni_sadrzaj>
    <derivirana_varijabla naziv="DomainObject.Predmet.ProtustrankaWithAdressOIB_1">HENRIK  d.o.o., OIB 99682879526, Klenovnička 54, 10000 Zagreb</derivirana_varijabla>
  </DomainObject.Predmet.ProtustrankaWithAdressOIB>
  <DomainObject.Predmet.ProtustrankaNazivFormated>
    <izvorni_sadrzaj>HENRIK  d.o.o.</izvorni_sadrzaj>
    <derivirana_varijabla naziv="DomainObject.Predmet.ProtustrankaNazivFormated_1">HENRIK  d.o.o.</derivirana_varijabla>
  </DomainObject.Predmet.ProtustrankaNazivFormated>
  <DomainObject.Predmet.ProtustrankaNazivFormatedOIB>
    <izvorni_sadrzaj>HENRIK  d.o.o., OIB 99682879526</izvorni_sadrzaj>
    <derivirana_varijabla naziv="DomainObject.Predmet.ProtustrankaNazivFormatedOIB_1">HENRIK  d.o.o., OIB 99682879526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HENRIK  d.o.o.</item>
    </izvorni_sadrzaj>
    <derivirana_varijabla naziv="DomainObject.Predmet.ProtuStrankaListFormated_1">
      <item>HENRIK  d.o.o.</item>
    </derivirana_varijabla>
  </DomainObject.Predmet.ProtuStrankaListFormated>
  <DomainObject.Predmet.ProtuStrankaListFormatedOIB>
    <izvorni_sadrzaj>
      <item>HENRIK  d.o.o., OIB 99682879526</item>
    </izvorni_sadrzaj>
    <derivirana_varijabla naziv="DomainObject.Predmet.ProtuStrankaListFormatedOIB_1">
      <item>HENRIK  d.o.o., OIB 99682879526</item>
    </derivirana_varijabla>
  </DomainObject.Predmet.ProtuStrankaListFormatedOIB>
  <DomainObject.Predmet.ProtuStrankaListFormatedWithAdress>
    <izvorni_sadrzaj>
      <item>HENRIK  d.o.o., Klenovnička 54, 10000 Zagreb</item>
    </izvorni_sadrzaj>
    <derivirana_varijabla naziv="DomainObject.Predmet.ProtuStrankaListFormatedWithAdress_1">
      <item>HENRIK  d.o.o., Klenovnička 54, 10000 Zagreb</item>
    </derivirana_varijabla>
  </DomainObject.Predmet.ProtuStrankaListFormatedWithAdress>
  <DomainObject.Predmet.ProtuStrankaListFormatedWithAdressOIB>
    <izvorni_sadrzaj>
      <item>HENRIK  d.o.o., OIB 99682879526, Klenovnička 54, 10000 Zagreb</item>
    </izvorni_sadrzaj>
    <derivirana_varijabla naziv="DomainObject.Predmet.ProtuStrankaListFormatedWithAdressOIB_1">
      <item>HENRIK  d.o.o., OIB 99682879526, Klenovnička 54, 10000 Zagreb</item>
    </derivirana_varijabla>
  </DomainObject.Predmet.ProtuStrankaListFormatedWithAdressOIB>
  <DomainObject.Predmet.ProtuStrankaListNazivFormated>
    <izvorni_sadrzaj>
      <item>HENRIK  d.o.o.</item>
    </izvorni_sadrzaj>
    <derivirana_varijabla naziv="DomainObject.Predmet.ProtuStrankaListNazivFormated_1">
      <item>HENRIK  d.o.o.</item>
    </derivirana_varijabla>
  </DomainObject.Predmet.ProtuStrankaListNazivFormated>
  <DomainObject.Predmet.ProtuStrankaListNazivFormatedOIB>
    <izvorni_sadrzaj>
      <item>HENRIK  d.o.o., OIB 99682879526</item>
    </izvorni_sadrzaj>
    <derivirana_varijabla naziv="DomainObject.Predmet.ProtuStrankaListNazivFormatedOIB_1">
      <item>HENRIK  d.o.o., OIB 99682879526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HENRIK  d.o.o.</izvorni_sadrzaj>
    <derivirana_varijabla naziv="DomainObject.Predmet.ProtustrankaIDrugi_1">HENRIK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HENRIK  d.o.o., OIB 99682879526, Klenovnička 54, 10000 Zagreb</izvorni_sadrzaj>
    <derivirana_varijabla naziv="DomainObject.Predmet.ProtustrankaIDrugiAdressOIB_1">HENRIK  d.o.o., OIB 99682879526, Klenovnička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HENRIK  d.o.o.</item>
    </izvorni_sadrzaj>
    <derivirana_varijabla naziv="DomainObject.Predmet.SudioniciListNaziv_1">
      <item>FINA Regionalni centar Zagreb</item>
      <item>HENRIK 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HENRIK  d.o.o., OIB 99682879526, Klenovnička 54,10000 Zagreb</item>
    </izvorni_sadrzaj>
    <derivirana_varijabla naziv="DomainObject.Predmet.SudioniciListAdressOIB_1">
      <item>FINA Regionalni centar Zagreb, OIB 85821130368, Trg svibanjskih žrtava 1995. 1,10000 Zagreb</item>
      <item>HENRIK  d.o.o., OIB 99682879526, Klenovnička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99682879526</item>
    </izvorni_sadrzaj>
    <derivirana_varijabla naziv="DomainObject.Predmet.SudioniciListNazivOIB_1">
      <item>, OIB 85821130368</item>
      <item>, OIB 99682879526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1315</properties:Characters>
  <properties:Lines>43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2016-01-26T12:18:00Z</dcterms:created>
  <dc:creator>Ivana Manestar</dc:creator>
  <cp:lastModifiedBy>Ksenija Nol</cp:lastModifiedBy>
  <cp:lastPrinted>2016-01-26T12:18:00Z</cp:lastPrinted>
  <dcterms:modified xmlns:xsi="http://www.w3.org/2001/XMLSchema-instance" xsi:type="dcterms:W3CDTF">2016-01-26T13:29:00Z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