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1392a" w14:paraId="371392a" w:rsidRDefault="000A59A8" w:rsidP="000A59A8" w:rsidR="000A59A8">
      <w:pPr>
        <w:jc w:val="both"/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</w:rPr>
        <w:drawing>
          <wp:inline distR="0" distL="0" distB="0" distT="0">
            <wp:extent cy="716280" cx="533400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59A8" w:rsidP="000A59A8" w:rsidR="000A59A8">
      <w:pPr>
        <w:jc w:val="both"/>
      </w:pPr>
      <w:r>
        <w:t xml:space="preserve">                                                                                                                                                                           REPUBLIKA HRVATSKA</w:t>
      </w:r>
    </w:p>
    <w:p w:rsidRDefault="000A59A8" w:rsidP="000A59A8" w:rsidR="000A59A8">
      <w:pPr>
        <w:jc w:val="both"/>
      </w:pPr>
      <w:r>
        <w:t>TRGOVAČKI SUD U OSIJEKU                                                   Broj: 3/St-595/2016-5</w:t>
      </w:r>
    </w:p>
    <w:p w:rsidRDefault="000A59A8" w:rsidP="000A59A8" w:rsidR="000A59A8">
      <w:pPr>
        <w:jc w:val="both"/>
      </w:pPr>
      <w:r>
        <w:t xml:space="preserve">STALNA SLUŽBA U SLAVONSKOM BRODU </w:t>
      </w:r>
    </w:p>
    <w:p w:rsidRDefault="000A59A8" w:rsidP="000A59A8" w:rsidR="000A59A8">
      <w:pPr>
        <w:jc w:val="both"/>
      </w:pPr>
      <w:r>
        <w:t>Trg pobjede 13</w:t>
      </w:r>
    </w:p>
    <w:p w:rsidRDefault="000A59A8" w:rsidP="000A59A8" w:rsidR="000A59A8">
      <w:pPr>
        <w:jc w:val="both"/>
      </w:pPr>
      <w:r>
        <w:t>Slavonski Brod</w:t>
      </w:r>
    </w:p>
    <w:p w:rsidRDefault="000A59A8" w:rsidP="000A59A8" w:rsidR="000A59A8">
      <w:pPr>
        <w:jc w:val="both"/>
      </w:pPr>
    </w:p>
    <w:p w:rsidRDefault="000A59A8" w:rsidP="000A59A8" w:rsidR="000A59A8">
      <w:pPr>
        <w:jc w:val="center"/>
        <w:rPr>
          <w:b/>
        </w:rPr>
      </w:pPr>
      <w:r>
        <w:rPr>
          <w:b/>
        </w:rPr>
        <w:t>Z A K L J U Č A K</w:t>
      </w:r>
    </w:p>
    <w:p w:rsidRDefault="000A59A8" w:rsidP="000A59A8" w:rsidR="000A59A8">
      <w:pPr>
        <w:jc w:val="center"/>
        <w:rPr>
          <w:b/>
        </w:rPr>
      </w:pPr>
    </w:p>
    <w:p w:rsidRDefault="000A59A8" w:rsidP="000A59A8" w:rsidR="000A59A8">
      <w:pPr>
        <w:ind w:firstLine="708"/>
        <w:jc w:val="both"/>
      </w:pPr>
      <w: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>
        <w:rPr>
          <w:b/>
        </w:rPr>
        <w:t xml:space="preserve">BADALIĆ d.o.o., </w:t>
      </w:r>
      <w:proofErr w:type="spellStart"/>
      <w:r>
        <w:rPr>
          <w:b/>
        </w:rPr>
        <w:t>Okučani</w:t>
      </w:r>
      <w:proofErr w:type="spellEnd"/>
      <w:r>
        <w:rPr>
          <w:b/>
        </w:rPr>
        <w:t xml:space="preserve">, Kralja Tomislava </w:t>
      </w:r>
      <w:proofErr w:type="spellStart"/>
      <w:r>
        <w:rPr>
          <w:b/>
        </w:rPr>
        <w:t>bb</w:t>
      </w:r>
      <w:proofErr w:type="spellEnd"/>
      <w:r>
        <w:rPr>
          <w:b/>
        </w:rPr>
        <w:t>, OIB: 57340544344</w:t>
      </w:r>
      <w:r>
        <w:t>, 1. lipnja 2017.</w:t>
      </w:r>
    </w:p>
    <w:p w:rsidRDefault="000A59A8" w:rsidP="000A59A8" w:rsidR="000A59A8">
      <w:pPr>
        <w:ind w:firstLine="708"/>
        <w:jc w:val="both"/>
      </w:pPr>
    </w:p>
    <w:p w:rsidRDefault="000A59A8" w:rsidP="000A59A8" w:rsidR="000A59A8">
      <w:pPr>
        <w:jc w:val="center"/>
      </w:pPr>
      <w:r>
        <w:t>z a k l j u č i o   j e</w:t>
      </w:r>
    </w:p>
    <w:p w:rsidRDefault="000A59A8" w:rsidP="000A59A8" w:rsidR="000A59A8">
      <w:pPr>
        <w:jc w:val="both"/>
      </w:pPr>
    </w:p>
    <w:p w:rsidRDefault="000A59A8" w:rsidP="000A59A8" w:rsidR="000A59A8">
      <w:pPr>
        <w:ind w:firstLine="708"/>
        <w:jc w:val="both"/>
        <w:rPr>
          <w:b/>
        </w:rPr>
      </w:pPr>
      <w:r>
        <w:t xml:space="preserve">Određuje se ročište zbog podnošenja prijedloga za otvaranje stečajnog postupka od strane FINE za dan </w:t>
      </w:r>
      <w:r>
        <w:rPr>
          <w:b/>
        </w:rPr>
        <w:t>25. srpnja 2017. u 8,30 sati, soba 73, III kat, Stalna služba u Slavonskom Brodu, Trg pobjede 13, Slavonski Brod.</w:t>
      </w:r>
    </w:p>
    <w:p w:rsidRDefault="000A59A8" w:rsidP="000A59A8" w:rsidR="000A59A8">
      <w:pPr>
        <w:ind w:firstLine="708"/>
        <w:jc w:val="both"/>
        <w:rPr>
          <w:b/>
        </w:rPr>
      </w:pPr>
    </w:p>
    <w:p w:rsidRDefault="000A59A8" w:rsidP="000A59A8" w:rsidR="000A59A8">
      <w:pPr>
        <w:ind w:firstLine="708"/>
        <w:jc w:val="both"/>
      </w:pPr>
      <w:r>
        <w:t xml:space="preserve">Na ročište se poziva predlagatelj i jedini osnivač Tomislav Badalić, Lipovljani, </w:t>
      </w:r>
      <w:proofErr w:type="spellStart"/>
      <w:r>
        <w:t>Željanska</w:t>
      </w:r>
      <w:proofErr w:type="spellEnd"/>
      <w:r>
        <w:t xml:space="preserve"> 25, OIB: 29322326570,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A59A8" w:rsidP="000A59A8" w:rsidR="000A59A8">
      <w:pPr>
        <w:ind w:firstLine="708"/>
        <w:jc w:val="both"/>
      </w:pPr>
    </w:p>
    <w:p w:rsidRDefault="000A59A8" w:rsidP="000A59A8" w:rsidR="000A59A8">
      <w:pPr>
        <w:jc w:val="center"/>
      </w:pPr>
      <w:r>
        <w:t>Obrazloženje</w:t>
      </w:r>
    </w:p>
    <w:p w:rsidRDefault="000A59A8" w:rsidP="000A59A8" w:rsidR="000A59A8">
      <w:pPr>
        <w:jc w:val="center"/>
      </w:pPr>
    </w:p>
    <w:p w:rsidRDefault="000A59A8" w:rsidP="000A59A8" w:rsidR="000A59A8">
      <w:pPr>
        <w:ind w:firstLine="708"/>
        <w:jc w:val="both"/>
      </w:pPr>
      <w:r>
        <w:t xml:space="preserve">Fina je pokrenula postupak skraćenog stečaja nad dužnikom. </w:t>
      </w:r>
    </w:p>
    <w:p w:rsidRDefault="000A59A8" w:rsidP="000A59A8" w:rsidR="000A59A8">
      <w:pPr>
        <w:ind w:firstLine="708"/>
        <w:jc w:val="both"/>
      </w:pPr>
      <w:r>
        <w:t xml:space="preserve">Stoga je odlučeno kao u izreci, te je određeno ročište radi utvrđenja činjenica vezanih za odluku suda o otvaranju stečajnog postupka nad dužnikom. </w:t>
      </w:r>
    </w:p>
    <w:p w:rsidRDefault="000A59A8" w:rsidP="000A59A8" w:rsidR="000A59A8">
      <w:pPr>
        <w:ind w:firstLine="708"/>
        <w:jc w:val="both"/>
      </w:pPr>
      <w:r>
        <w:t xml:space="preserve"> U Slavonskom Brodu  1. lipnja 2017.</w:t>
      </w:r>
    </w:p>
    <w:p w:rsidRDefault="000A59A8" w:rsidP="000A59A8" w:rsidR="000A59A8">
      <w:pPr>
        <w:jc w:val="both"/>
      </w:pPr>
      <w:r>
        <w:t xml:space="preserve">                                                                                                 Stečajna sutkinja:</w:t>
      </w:r>
    </w:p>
    <w:p w:rsidRDefault="000A59A8" w:rsidP="000A59A8" w:rsidR="000A59A8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0A59A8" w:rsidP="000A59A8" w:rsidR="000A59A8">
      <w:pPr>
        <w:jc w:val="both"/>
      </w:pPr>
    </w:p>
    <w:p w:rsidRDefault="000A59A8" w:rsidP="000A59A8" w:rsidR="000A59A8">
      <w:pPr>
        <w:jc w:val="both"/>
      </w:pPr>
      <w:r>
        <w:t xml:space="preserve">                </w:t>
      </w:r>
    </w:p>
    <w:p w:rsidRDefault="000A59A8" w:rsidP="000A59A8" w:rsidR="000A59A8">
      <w:pPr>
        <w:jc w:val="both"/>
      </w:pPr>
      <w:r>
        <w:t xml:space="preserve">RJ. </w:t>
      </w:r>
    </w:p>
    <w:p w:rsidRDefault="000A59A8" w:rsidP="000A59A8" w:rsidR="000A59A8">
      <w:pPr>
        <w:jc w:val="both"/>
      </w:pPr>
      <w:r>
        <w:t xml:space="preserve">-dostaviti, Fini, putem </w:t>
      </w:r>
      <w:proofErr w:type="spellStart"/>
      <w:r>
        <w:t>eOglasne</w:t>
      </w:r>
      <w:proofErr w:type="spellEnd"/>
      <w:r>
        <w:t xml:space="preserve"> ploče i direktoru dužnika na adresu iz registra</w:t>
      </w:r>
    </w:p>
    <w:p w:rsidRDefault="000A59A8" w:rsidP="000A59A8" w:rsidR="000A59A8">
      <w:pPr>
        <w:jc w:val="both"/>
      </w:pPr>
      <w:r>
        <w:t xml:space="preserve">-objaviti zaključak na </w:t>
      </w:r>
      <w:proofErr w:type="spellStart"/>
      <w:r>
        <w:t>eOglasnoj</w:t>
      </w:r>
      <w:proofErr w:type="spellEnd"/>
      <w:r>
        <w:t xml:space="preserve"> ploči</w:t>
      </w:r>
    </w:p>
    <w:p w:rsidRDefault="000A59A8" w:rsidP="000A59A8" w:rsidR="000A59A8">
      <w:pPr>
        <w:jc w:val="both"/>
      </w:pPr>
    </w:p>
    <w:p w:rsidRDefault="000A59A8" w:rsidP="000A59A8" w:rsidR="000A59A8">
      <w:pPr>
        <w:jc w:val="both"/>
      </w:pPr>
    </w:p>
    <w:p w:rsidRDefault="000A59A8" w:rsidP="000A59A8" w:rsidR="000A59A8">
      <w:pPr>
        <w:jc w:val="both"/>
      </w:pPr>
    </w:p>
    <w:p w:rsidRDefault="000A59A8" w:rsidP="000A59A8" w:rsidR="000A59A8">
      <w:pPr>
        <w:jc w:val="both"/>
      </w:pPr>
    </w:p>
    <w:p w:rsidRDefault="000A59A8" w:rsidP="000A59A8" w:rsidR="000A59A8">
      <w:pPr>
        <w:jc w:val="both"/>
      </w:pPr>
    </w:p>
    <w:p w:rsidRDefault="00181956" w:rsidR="00181956"/>
    <w:sectPr w:rsidR="001819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59A8"/>
    <w:rsid w:val="000A59A8"/>
    <w:rsid w:val="00181956"/>
    <w:rsid w:val="00E0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59A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A59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59A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42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2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2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2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2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59A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A59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59A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42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2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2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2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2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4280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</izvorni_sadrzaj>
    <derivirana_varijabla naziv="DomainObject.Predmet.Opis_1">čl. 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St-595/2017</izvorni_sadrzaj>
    <derivirana_varijabla naziv="DomainObject.Predmet.OznakaBroj_1">St-595/2017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BADALIĆ društvo s ograničenom odgovornošću za građenje, proizvodnju, trgovinu i usluge</izvorni_sadrzaj>
    <derivirana_varijabla naziv="DomainObject.Predmet.ProtustrankaFormated_1">  BADALIĆ društvo s ograničenom odgovornošću za građenje, proizvodnju, trgovinu i usluge</derivirana_varijabla>
  </DomainObject.Predmet.ProtustrankaFormated>
  <DomainObject.Predmet.ProtustrankaFormatedOIB>
    <izvorni_sadrzaj>  BADALIĆ društvo s ograničenom odgovornošću za građenje, proizvodnju, trgovinu i usluge, OIB 57340544344</izvorni_sadrzaj>
    <derivirana_varijabla naziv="DomainObject.Predmet.ProtustrankaFormatedOIB_1">  BADALIĆ društvo s ograničenom odgovornošću za građenje, proizvodnju, trgovinu i usluge, OIB 57340544344</derivirana_varijabla>
  </DomainObject.Predmet.ProtustrankaFormatedOIB>
  <DomainObject.Predmet.ProtustrankaFormatedWithAdress>
    <izvorni_sadrzaj> BADALIĆ društvo s ograničenom odgovornošću za građenje, proizvodnju, trgovinu i usluge, Kralja Tomislava bb, 35430 Okučani</izvorni_sadrzaj>
    <derivirana_varijabla naziv="DomainObject.Predmet.ProtustrankaFormatedWithAdress_1"> BADALIĆ društvo s ograničenom odgovornošću za građenje, proizvodnju, trgovinu i usluge, Kralja Tomislava bb, 35430 Okučani</derivirana_varijabla>
  </DomainObject.Predmet.ProtustrankaFormatedWithAdress>
  <DomainObject.Predmet.ProtustrankaFormatedWithAdressOIB>
    <izvorni_sadrzaj> BADALIĆ društvo s ograničenom odgovornošću za građenje, proizvodnju, trgovinu i usluge, OIB 57340544344, Kralja Tomislava bb, 35430 Okučani</izvorni_sadrzaj>
    <derivirana_varijabla naziv="DomainObject.Predmet.ProtustrankaFormatedWithAdressOIB_1"> BADALIĆ društvo s ograničenom odgovornošću za građenje, proizvodnju, trgovinu i usluge, OIB 57340544344, Kralja Tomislava bb, 35430 Okučani</derivirana_varijabla>
  </DomainObject.Predmet.ProtustrankaFormatedWithAdressOIB>
  <DomainObject.Predmet.ProtustrankaWithAdress>
    <izvorni_sadrzaj>BADALIĆ društvo s ograničenom odgovornošću za građenje, proizvodnju, trgovinu i usluge Kralja Tomislava bb, 35430 Okučani</izvorni_sadrzaj>
    <derivirana_varijabla naziv="DomainObject.Predmet.ProtustrankaWithAdress_1">BADALIĆ društvo s ograničenom odgovornošću za građenje, proizvodnju, trgovinu i usluge Kralja Tomislava bb, 35430 Okučani</derivirana_varijabla>
  </DomainObject.Predmet.ProtustrankaWithAdress>
  <DomainObject.Predmet.ProtustrankaWithAdressOIB>
    <izvorni_sadrzaj>BADALIĆ društvo s ograničenom odgovornošću za građenje, proizvodnju, trgovinu i usluge, OIB 57340544344, Kralja Tomislava bb, 35430 Okučani</izvorni_sadrzaj>
    <derivirana_varijabla naziv="DomainObject.Predmet.ProtustrankaWithAdressOIB_1">BADALIĆ društvo s ograničenom odgovornošću za građenje, proizvodnju, trgovinu i usluge, OIB 57340544344, Kralja Tomislava bb, 35430 Okučani</derivirana_varijabla>
  </DomainObject.Predmet.ProtustrankaWithAdressOIB>
  <DomainObject.Predmet.ProtustrankaNazivFormated>
    <izvorni_sadrzaj>BADALIĆ društvo s ograničenom odgovornošću za građenje, proizvodnju, trgovinu i usluge</izvorni_sadrzaj>
    <derivirana_varijabla naziv="DomainObject.Predmet.ProtustrankaNazivFormated_1">BADALIĆ društvo s ograničenom odgovornošću za građenje, proizvodnju, trgovinu i usluge</derivirana_varijabla>
  </DomainObject.Predmet.ProtustrankaNazivFormated>
  <DomainObject.Predmet.ProtustrankaNazivFormatedOIB>
    <izvorni_sadrzaj>BADALIĆ društvo s ograničenom odgovornošću za građenje, proizvodnju, trgovinu i usluge, OIB 57340544344</izvorni_sadrzaj>
    <derivirana_varijabla naziv="DomainObject.Predmet.ProtustrankaNazivFormatedOIB_1">BADALIĆ društvo s ograničenom odgovornošću za građenje, proizvodnju, trgovinu i usluge, OIB 57340544344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60730.32</izvorni_sadrzaj>
    <derivirana_varijabla naziv="DomainObject.Predmet.TrenutnaVrijednost_1">60730.32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BADALIĆ društvo s ograničenom odgovornošću za građenje, proizvodnju, trgovinu i usluge</item>
    </izvorni_sadrzaj>
    <derivirana_varijabla naziv="DomainObject.Predmet.ProtuStrankaListFormated_1">
      <item>BADALIĆ društvo s ograničenom odgovornošću za građenje, proizvodnju, trgovinu i usluge</item>
    </derivirana_varijabla>
  </DomainObject.Predmet.ProtuStrankaListFormated>
  <DomainObject.Predmet.ProtuStrankaListFormatedOIB>
    <izvorni_sadrzaj>
      <item>BADALIĆ društvo s ograničenom odgovornošću za građenje, proizvodnju, trgovinu i usluge, OIB 57340544344</item>
    </izvorni_sadrzaj>
    <derivirana_varijabla naziv="DomainObject.Predmet.ProtuStrankaListFormatedOIB_1">
      <item>BADALIĆ društvo s ograničenom odgovornošću za građenje, proizvodnju, trgovinu i usluge, OIB 57340544344</item>
    </derivirana_varijabla>
  </DomainObject.Predmet.ProtuStrankaListFormatedOIB>
  <DomainObject.Predmet.ProtuStrankaListFormatedWithAdress>
    <izvorni_sadrzaj>
      <item>BADALIĆ društvo s ograničenom odgovornošću za građenje, proizvodnju, trgovinu i usluge, Kralja Tomislava bb, 35430 Okučani</item>
    </izvorni_sadrzaj>
    <derivirana_varijabla naziv="DomainObject.Predmet.ProtuStrankaListFormatedWithAdress_1">
      <item>BADALIĆ društvo s ograničenom odgovornošću za građenje, proizvodnju, trgovinu i usluge, Kralja Tomislava bb, 35430 Okučani</item>
    </derivirana_varijabla>
  </DomainObject.Predmet.ProtuStrankaListFormatedWithAdress>
  <DomainObject.Predmet.ProtuStrankaListFormatedWithAdressOIB>
    <izvorni_sadrzaj>
      <item>BADALIĆ društvo s ograničenom odgovornošću za građenje, proizvodnju, trgovinu i usluge, OIB 57340544344, Kralja Tomislava bb, 35430 Okučani</item>
    </izvorni_sadrzaj>
    <derivirana_varijabla naziv="DomainObject.Predmet.ProtuStrankaListFormatedWithAdressOIB_1">
      <item>BADALIĆ društvo s ograničenom odgovornošću za građenje, proizvodnju, trgovinu i usluge, OIB 57340544344, Kralja Tomislava bb, 35430 Okučani</item>
    </derivirana_varijabla>
  </DomainObject.Predmet.ProtuStrankaListFormatedWithAdressOIB>
  <DomainObject.Predmet.ProtuStrankaListNazivFormated>
    <izvorni_sadrzaj>
      <item>BADALIĆ društvo s ograničenom odgovornošću za građenje, proizvodnju, trgovinu i usluge</item>
    </izvorni_sadrzaj>
    <derivirana_varijabla naziv="DomainObject.Predmet.ProtuStrankaListNazivFormated_1">
      <item>BADALIĆ društvo s ograničenom odgovornošću za građenje, proizvodnju, trgovinu i usluge</item>
    </derivirana_varijabla>
  </DomainObject.Predmet.ProtuStrankaListNazivFormated>
  <DomainObject.Predmet.ProtuStrankaListNazivFormatedOIB>
    <izvorni_sadrzaj>
      <item>BADALIĆ društvo s ograničenom odgovornošću za građenje, proizvodnju, trgovinu i usluge, OIB 57340544344</item>
    </izvorni_sadrzaj>
    <derivirana_varijabla naziv="DomainObject.Predmet.ProtuStrankaListNazivFormatedOIB_1">
      <item>BADALIĆ društvo s ograničenom odgovornošću za građenje, proizvodnju, trgovinu i usluge, OIB 57340544344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BADALIĆ društvo s ograničenom odgovornošću za građenje, proizvodnju, trgovinu i usluge</izvorni_sadrzaj>
    <derivirana_varijabla naziv="DomainObject.Predmet.ProtustrankaIDrugi_1">BADALIĆ društvo s ograničenom odgovornošću za građenje,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BADALIĆ društvo s ograničenom odgovornošću za građenje, proizvodnju, trgovinu i usluge, OIB 57340544344, Kralja Tomislava bb, 35430 Okučani</izvorni_sadrzaj>
    <derivirana_varijabla naziv="DomainObject.Predmet.ProtustrankaIDrugiAdressOIB_1">BADALIĆ društvo s ograničenom odgovornošću za građenje, proizvodnju, trgovinu i usluge, OIB 57340544344, Kralja Tomislava bb,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BADALIĆ društvo s ograničenom odgovornošću za građenje, proizvodnju, trgovinu i usluge</item>
    </izvorni_sadrzaj>
    <derivirana_varijabla naziv="DomainObject.Predmet.SudioniciListNaziv_1">
      <item>Financijska agencija</item>
      <item>BADALIĆ društvo s ograničenom odgovornošću za građenje,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BADALIĆ društvo s ograničenom odgovornošću za građenje, proizvodnju, trgovinu i usluge, OIB 57340544344, Kralja Tomislava bb,35430 Okučani</item>
    </izvorni_sadrzaj>
    <derivirana_varijabla naziv="DomainObject.Predmet.SudioniciListAdressOIB_1">
      <item>Financijska agencija, OIB 85821130368, Ulica grada Vukovara 70,10000 Zagreb</item>
      <item>BADALIĆ društvo s ograničenom odgovornošću za građenje, proizvodnju, trgovinu i usluge, OIB 57340544344, Kralja Tomislava bb,35430 Okučani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57340544344</item>
    </izvorni_sadrzaj>
    <derivirana_varijabla naziv="DomainObject.Predmet.SudioniciListNazivOIB_1">
      <item>, OIB 85821130368</item>
      <item>, OIB 57340544344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225</properties:Words>
  <properties:Characters>1238</properties:Characters>
  <properties:Lines>44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2017-06-01T09:52:00Z</dcterms:created>
  <dc:creator>wsadmin</dc:creator>
  <cp:lastModifiedBy>wsadmin</cp:lastModifiedBy>
  <dcterms:modified xmlns:xsi="http://www.w3.org/2001/XMLSchema-instance" xsi:type="dcterms:W3CDTF">2017-06-01T09:57:00Z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