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f114d" w14:paraId="5ff114d" w:rsidRDefault="00780A6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1264920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80A67" w:rsidP="00780A67" w:rsidR="00780A67">
      <w:pPr>
        <w:pStyle w:val="Bezproreda"/>
      </w:pPr>
      <w:r>
        <w:t xml:space="preserve">    </w:t>
      </w:r>
    </w:p>
    <w:p w:rsidRDefault="00780A67" w:rsidP="00780A67" w:rsidR="00780A67">
      <w:pPr>
        <w:pStyle w:val="Bezproreda"/>
      </w:pPr>
    </w:p>
    <w:p w:rsidRDefault="00780A67" w:rsidP="00780A67" w:rsidR="00AE649C">
      <w:pPr>
        <w:pStyle w:val="Bezproreda"/>
      </w:pPr>
      <w:r>
        <w:t xml:space="preserve">     Republika Hrvatska</w:t>
      </w:r>
    </w:p>
    <w:p w:rsidRDefault="00780A67" w:rsidP="00780A67" w:rsidR="00780A67">
      <w:pPr>
        <w:pStyle w:val="Bezproreda"/>
      </w:pPr>
      <w:r>
        <w:t>Trgovački sud u Bjelovaru</w:t>
      </w:r>
    </w:p>
    <w:p w:rsidRDefault="00780A67" w:rsidP="00780A67" w:rsidR="00780A67">
      <w:pPr>
        <w:pStyle w:val="Bezproreda"/>
      </w:pPr>
      <w:r>
        <w:t>Bjelovar, Dr. I. Lebovića 42.</w:t>
      </w:r>
    </w:p>
    <w:p w:rsidRDefault="00780A67" w:rsidP="00780A67" w:rsidR="00780A67">
      <w:pPr>
        <w:pStyle w:val="Bezproreda"/>
      </w:pPr>
    </w:p>
    <w:p w:rsidRDefault="00780A67" w:rsidP="00780A67" w:rsidR="00780A67">
      <w:pPr>
        <w:pStyle w:val="Bezproreda"/>
        <w:ind w:firstLine="708" w:left="4248"/>
        <w:rPr>
          <w:b/>
        </w:rPr>
      </w:pPr>
      <w:r>
        <w:t>Poslovni broj: 1 St-992/2016-130</w:t>
      </w:r>
    </w:p>
    <w:p w:rsidRDefault="00780A67" w:rsidP="00780A67" w:rsidR="00780A67">
      <w:pPr>
        <w:pStyle w:val="Bezproreda"/>
      </w:pPr>
    </w:p>
    <w:p w:rsidRDefault="00780A67" w:rsidP="00780A67" w:rsidR="00780A67">
      <w:pPr>
        <w:pStyle w:val="Bezproreda"/>
      </w:pPr>
    </w:p>
    <w:p w:rsidRDefault="00780A67" w:rsidP="00780A67" w:rsidR="00780A67">
      <w:pPr>
        <w:pStyle w:val="Bezproreda"/>
        <w:jc w:val="center"/>
      </w:pPr>
      <w:r>
        <w:t>R E P U B L I K A   H R V A T S K A</w:t>
      </w:r>
    </w:p>
    <w:p w:rsidRDefault="00780A67" w:rsidP="00780A67" w:rsidR="00780A67">
      <w:pPr>
        <w:pStyle w:val="Bezproreda"/>
        <w:jc w:val="center"/>
      </w:pPr>
    </w:p>
    <w:p w:rsidRDefault="00780A67" w:rsidP="00780A67" w:rsidR="00780A67">
      <w:pPr>
        <w:pStyle w:val="Bezproreda"/>
        <w:jc w:val="center"/>
      </w:pPr>
      <w:r>
        <w:t>R J E Š E N J E</w:t>
      </w:r>
    </w:p>
    <w:p w:rsidRDefault="00780A67" w:rsidP="00780A67" w:rsidR="00780A67">
      <w:pPr>
        <w:pStyle w:val="Bezproreda"/>
      </w:pPr>
    </w:p>
    <w:p w:rsidRDefault="00780A67" w:rsidP="00780A67" w:rsidR="00780A67">
      <w:pPr>
        <w:pStyle w:val="Bezproreda"/>
        <w:ind w:firstLine="708"/>
        <w:jc w:val="both"/>
      </w:pPr>
      <w:r>
        <w:t xml:space="preserve">Trgovački sud u Bjelovaru, po sucu Branki Pleskalt, u stečajnom postupku nad trgovačkim društvom SPAJIĆ proizvodnja i usluge d.o.o. u stečaju, Čačinci, Braće Radića 34, OIB: 36321371245, zastupan po stečajnom upravitelju Branku Smrtić iz Miholjanca, A. Mihanovića 116, Virje, OBI: 26761829990,  18.  siječnja  2019. </w:t>
      </w:r>
    </w:p>
    <w:p w:rsidRDefault="00780A67" w:rsidP="00780A67" w:rsidR="00780A67">
      <w:pPr>
        <w:pStyle w:val="Bezproreda"/>
        <w:jc w:val="both"/>
        <w:rPr>
          <w:b/>
        </w:rPr>
      </w:pPr>
    </w:p>
    <w:p w:rsidRDefault="00780A67" w:rsidP="00780A67" w:rsidR="00780A67">
      <w:pPr>
        <w:pStyle w:val="Bezproreda"/>
        <w:jc w:val="center"/>
      </w:pPr>
      <w:r>
        <w:t>r i j e š i o    j e</w:t>
      </w:r>
    </w:p>
    <w:p w:rsidRDefault="00780A67" w:rsidP="00780A67" w:rsidR="00780A67">
      <w:pPr>
        <w:pStyle w:val="Bezproreda"/>
        <w:jc w:val="both"/>
        <w:rPr>
          <w:bCs/>
        </w:rPr>
      </w:pPr>
    </w:p>
    <w:p w:rsidRDefault="00780A67" w:rsidP="00780A67" w:rsidR="00780A67">
      <w:pPr>
        <w:pStyle w:val="Bezproreda"/>
        <w:ind w:firstLine="708"/>
        <w:rPr>
          <w:noProof/>
        </w:rPr>
      </w:pPr>
      <w:r>
        <w:t xml:space="preserve">1.Dosuđuju se kupcu DECRON d.o.o. Orahovica, Kralja Zvonimira 9, OIB: 36388333040,  nekretnine upisane </w:t>
      </w:r>
      <w:r>
        <w:rPr>
          <w:noProof/>
        </w:rPr>
        <w:t>u zk. ul. br.  1573 k.o. Čačinci, čkbr. 519, ukupne površine od 33.102 m</w:t>
      </w:r>
      <w:r>
        <w:rPr>
          <w:noProof/>
          <w:vertAlign w:val="superscript"/>
        </w:rPr>
        <w:t>2</w:t>
      </w:r>
      <w:r>
        <w:rPr>
          <w:noProof/>
        </w:rPr>
        <w:t xml:space="preserve"> i to dvije poslovne  zgrade (poslovni objekti, administrativna zgrada i skladišna zgrada) površine 1.657 m</w:t>
      </w:r>
      <w:r>
        <w:rPr>
          <w:noProof/>
          <w:vertAlign w:val="superscript"/>
        </w:rPr>
        <w:t>2</w:t>
      </w:r>
      <w:r>
        <w:rPr>
          <w:noProof/>
        </w:rPr>
        <w:t>, dvorište ukupne površine 4.880 m</w:t>
      </w:r>
      <w:r>
        <w:rPr>
          <w:noProof/>
          <w:vertAlign w:val="superscript"/>
        </w:rPr>
        <w:t>2</w:t>
      </w:r>
      <w:r>
        <w:rPr>
          <w:noProof/>
        </w:rPr>
        <w:t xml:space="preserve"> kao i voćnjak višanja u površini od 26.565 m</w:t>
      </w:r>
      <w:r>
        <w:rPr>
          <w:noProof/>
          <w:vertAlign w:val="superscript"/>
        </w:rPr>
        <w:t>2</w:t>
      </w:r>
      <w:r>
        <w:rPr>
          <w:noProof/>
        </w:rPr>
        <w:t xml:space="preserve"> te pokretnine koje čine proizvodni pogon,  </w:t>
      </w:r>
      <w:r>
        <w:t>kao vlasništvo stečajnog dužnika  SPAJIĆ proizvodnja i usluge d.o.o. u stečaju, Čačinci, Braće Radića 34, OIB: 36321371245.</w:t>
      </w:r>
    </w:p>
    <w:p w:rsidRDefault="00780A67" w:rsidP="00780A67" w:rsidR="00780A6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2.Nalaže se FINI da nakon pravomoćnosti ovog rješenja sa računa uplaćenih jamčevina na koji je kupac Decron d.o.o. Orahovica uplatio iznos od 883.050,00 kuna, prebaci na račun za uplatu kupovnine broj: IBAN: HR1123900011300028787, Model HR11, iznos od 540.001,00 kunu radi plaćanja kupovnine, a ostatak uplaćene jamčevine od 343.049,00 kuna vratiti uplatitelju DECRON d.o.o. Orahovica.</w:t>
      </w:r>
    </w:p>
    <w:p w:rsidRDefault="00780A67" w:rsidP="00780A67" w:rsidR="00780A67">
      <w:pPr>
        <w:pStyle w:val="Bezproreda"/>
        <w:jc w:val="both"/>
      </w:pPr>
    </w:p>
    <w:p w:rsidRDefault="00780A67" w:rsidP="00780A67" w:rsidR="00780A67">
      <w:pPr>
        <w:pStyle w:val="Bezproreda"/>
        <w:ind w:firstLine="708"/>
        <w:jc w:val="both"/>
      </w:pPr>
      <w:r>
        <w:t>3.Određuje se nakon pravomoćnosti ovog rješenja o dosudi  uknjižba prava vlasništva na dosuđenoj nekretnini iz toč. 1. izreke ovog rješenja u korist kupca DECRON d.o.o. Orahovica, Kralja Zvonimira 9, OIB: 36388333040.</w:t>
      </w:r>
    </w:p>
    <w:p w:rsidRDefault="00780A67" w:rsidP="00780A67" w:rsidR="00780A67">
      <w:pPr>
        <w:pStyle w:val="Bezproreda"/>
        <w:jc w:val="both"/>
      </w:pPr>
    </w:p>
    <w:p w:rsidRDefault="00780A67" w:rsidP="00780A67" w:rsidR="00780A67">
      <w:pPr>
        <w:pStyle w:val="Bezproreda"/>
        <w:ind w:firstLine="708"/>
        <w:jc w:val="both"/>
      </w:pPr>
      <w:r>
        <w:t xml:space="preserve">Nakon što kupac DECRON d.o.o. Orahovica, Kralja Zvonimira 9, OIB: 36388333040, plati sve pripadajuće poreze za kupnju navedene nekretnine i pokretnine u točki 1.izreke ovog rješenja, da se u zemljišnim knjigama Općinskog suda u Virovitici, Stalna služba u Orahovici  u korist kupca DECRON d.o.o. Orahovica, Kralja Zvonimira 9, OIB: 36388333040, upiše pravo vlasništva na dosuđenoj nekretnini iz točke 1. izreke ovog rješenja, te se određuje da se brišu prava i tereti na nekretnini iz točke 1. izreke ovog rješenja i to zabilježba i to:  pod brojem: Z-762/2017 zaprimljeno 1. veljače 2017. godine Zabilježba otvaranje stečajnog postupka, Rješenje Trgovačkog suda u Bjelovaru, Broj: St-992/2016-9 od 27. 01. 2017.,  broj: Z-4201/2017. zaprimljeno 1. 06. 2017. godine zabilježba Rješenje Trgovačkog suda u Bjelovaru posl. broj. St-992/2016-19 od 29. svibnja 2017. zabilježuje se rješenje o prodaji nekretnina pod A., 2.1.  Temeljem zapisnika broj Z-1125/2006/1573 prenosi se slijedeći upis: </w:t>
      </w:r>
      <w:r>
        <w:lastRenderedPageBreak/>
        <w:t xml:space="preserve">primljeno 21. lipnja 2005. godine, broj: Z-526/05. Na temelju ugovora o dugoročnom kreditu s valutnom klauzulom broj: 07-627/05 od 16.  lipnja 2005. godine sa Sporazumom o osiguranju novčane tražbine uknjižbom založnog prava na nekretnini od 17. lipnja 2005. godine, uknjižuje se pravo zaloga na nekretnini u  A, za iznos od 3.000.000,00 kn (slovima: trimilionakuna) s valutnom klauzulom u EUR obračunatom po  srednjem tečaju HNB važećem na dan dospijeća, uvećano za ugovorene kamate,  naknade i troškove, za korist: Privredna banka Zagreb d.d. Zagreb, Franje Račkoga 6, 2.2. Zaprimljeno 30. 10. 2018. g. pod borjem Z-7694/18 uknjižba, ustupanje založnog prava, Ugovor o prodaji tražbine br. 02-135/2018 03. 10. 2018. Izjava o prijenosu tražbine, sporednih prava, založnog prava na nekretninama i instrumenata  osiguranja 17. 10. 2018.  Energoherc d.o.o. Zagreb, III. Retkovec 15 B, OIB: 77163201327, 3. 3.1. Zaprimljeno 28. 9. 2012. broj: Z-909/12, na temelju Sporazuma o zasnivanju  založnog prava na nekretninama i pravu na  neposrednu ovrhu od 27. rujna 2012. godine, solemniziranog po Javnom bilježniku Ivi Dujmović iz Zagreba, Jurišićeva 21/1, pod brojem OV-5899/2012. dana 27. rujna 2012. godine, uknjižuje se pravo zaloga na nekretnini u A, za iznos od 400.000,00 kuna (slovima: četristotisućakuna), s redovnom i interkalarnom kamatom u visini promjenjive godišnje referentne kamatne stope koju određuje Agencija za zaštitu tržišnog natjecanja, a  koja na dan zaključenja sporazuma iznosi 3,58% godišnje, promjenjiva i ni u jednom trenutku ne može biti niža od 3% godišnje na iznos kredita, s kamatom po dospijeću u visini zakonske zatezne kamate, a koja je promjenjiva u skladu s propisima i trenutno iznosi 15% godišnje, odnosno u visini redovne kamate iz ovog članka ukoliko ista bude viša od zakonske zatezne kamate, naknadama, te s ostalim troškovima i uvjetima utvrđenim sporazumom i ugovorom, za korist: Privredne banke Zagreb d.d. Zagreb, Franje Račkog 6, OIB. 02535697732, 3. 2. zaprimljeno 30. 10. 2018. g. pod brojem Z-7694/2018 uknjižba, ustupanje založnog prava, Ugovor o prodaji tražbine br. 02-135/2018 03. 10. 2018. Izjava o prijenosu tražbine, sporednih prava, založnog prava na nekretninama i instrumenata  osiguranja 17. 10. 2018.  Energoherc d.o.o. Zagreb, III. Retkovec 15 B, OIB: 77163201327, 4. 4.1. Zaprimljeno 28. 9. 2012. broj: Z-910/12.  na temelju Sporazuma o zasnivanju založnog prava na nekretninama i pravu na neposrednu ovrhu od 27. rujna 2012. godine, solemniziranog po Javnom bilježniku Ivi Dujmović iz Zagreba, Jurišićeva 21/1, pod brojem: OV-5898/2012. dana 27. rujna 2012.  godine, uknjižuje se pravo zaloga na nekretnini u A, za iznos od 259.241,38 kuna (slovima: dvjestopedesetdevettisućadvjestočetrdesetjednu kunu i tridesetosamlipa), s redovnom kamatnom stopom u visini prinosa za trezorske zapise Ministarstva financija RH na 182 dana, uvećano za kamatnu maržu od 4,20 postotnih poena, godišnje, promjenjiva u skladu s aktima vjerovnika, s kamatom po dospijeću u visini zakonske zatezne kamate određene za odnose iz trgovačkih ugovora, a koja je promjenjiva u skladu s propisima i trenutno iznosi 15% godišnje, odnosno redovnu kamatu u visini iz ovog članka ukoliko ista bude viša od zakonske zatezne kamate, naknadama, te s ostalim troškovima i uvjetima utvrđenim Ugovorom i ovim Sporazumom, za korist: Privredna banka Zagreb d.d. Zagreb, Franje  Račkog 6, OIB: 02535697732, 4.2. zaprimljeno 30. 10. 2018. g. pod brojem Z-7694/2018 uknjižba, ustupanje založnog prava, Ugovor o prodaji tražbine br. 02-135/2018 03. 10. 2018. Izjava o prijenosu tražbine, sporednih prava, založnog prava na nekretninama i instrumenata  osiguranja 17. 10. 2018.  Energoherc d.o.o. Zagreb, III. Retkovec 15 B, OIB: 77163201327, 5. 5.1. Zaprimljeno 29. 11. 2012. broj: Z-1212/12. na temelju Sporazuma o osnivanju založnog prava na nekretninama radi osiguranja novčane tražbine, sastavljenog u formi javnobilježničkog akta javnog bilježnika Marijana Jurić iz Zagreba, Savska cesta 56/II, pod brojem: OU-614/2012. </w:t>
      </w:r>
      <w:r>
        <w:lastRenderedPageBreak/>
        <w:t xml:space="preserve">dana 14. studenoga 2012. godine, uknjižuje se založno pravo na nekretnini u A, kao glavnom ulošku za iznos od 1.000.000,00 kuna (slovima: milijunkuna) uz uvjete navedene u sporazumu, za korist Spajić Anka, Donja Lomnica, Petra Preradovića 12, OIB. 95006897063, 5.2. zaprimljeno 29. 11. 2012. godine broj: Z-1212/12 zabilježuje se da su sporedni ulošci za hipoteku upisanu pod C-5, zk. ul. br. 2518, 2519, 992, 117, 1285, 1286 i 1569 k.o. Čačinci. </w:t>
      </w:r>
    </w:p>
    <w:p w:rsidRDefault="00780A67" w:rsidP="00780A67" w:rsidR="00780A67">
      <w:pPr>
        <w:pStyle w:val="Bezproreda"/>
        <w:jc w:val="both"/>
      </w:pPr>
      <w:r>
        <w:t xml:space="preserve"> </w:t>
      </w:r>
      <w:r>
        <w:tab/>
      </w:r>
    </w:p>
    <w:p w:rsidRDefault="00780A67" w:rsidP="00780A67" w:rsidR="00780A67">
      <w:pPr>
        <w:pStyle w:val="Bezproreda"/>
        <w:jc w:val="both"/>
      </w:pPr>
      <w:r>
        <w:tab/>
        <w:t>4.Nakon pravomoćnosti ovog rješenja o dosudi nekretnina i pokretnina, sud će donijeti zaključak o predaji tih nekretnina kupcu DECRON d.o.o. Orahovica, Kralja Zvonimira 9, OIB: 36388333040.</w:t>
      </w:r>
    </w:p>
    <w:p w:rsidRDefault="00780A67" w:rsidP="00780A67" w:rsidR="00780A67">
      <w:pPr>
        <w:pStyle w:val="Bezproreda"/>
        <w:jc w:val="both"/>
      </w:pPr>
    </w:p>
    <w:p w:rsidRDefault="00780A67" w:rsidP="00780A67" w:rsidR="00780A67">
      <w:pPr>
        <w:pStyle w:val="Bezproreda"/>
        <w:jc w:val="both"/>
        <w:rPr>
          <w:lang w:eastAsia="en-US"/>
        </w:rPr>
      </w:pPr>
    </w:p>
    <w:p w:rsidRDefault="00780A67" w:rsidP="00780A67" w:rsidR="00780A67">
      <w:pPr>
        <w:pStyle w:val="Bezproreda"/>
        <w:jc w:val="center"/>
      </w:pPr>
      <w:r>
        <w:t>Obrazloženje</w:t>
      </w:r>
    </w:p>
    <w:p w:rsidRDefault="00780A67" w:rsidP="00780A67" w:rsidR="00780A67">
      <w:pPr>
        <w:pStyle w:val="Bezproreda"/>
        <w:jc w:val="both"/>
        <w:rPr>
          <w:b/>
        </w:rPr>
      </w:pPr>
    </w:p>
    <w:p w:rsidRDefault="00780A67" w:rsidP="00780A67" w:rsidR="00780A67">
      <w:pPr>
        <w:pStyle w:val="Bezproreda"/>
        <w:jc w:val="both"/>
      </w:pPr>
      <w:r>
        <w:tab/>
        <w:t>Zaključkom od 4. srpnja 2017. godine određena je prodaja nekretnina stečajnog dužnika SPAJIĆ proizvodnja i usluge d.o.o. u stečaju Čačinci. Određeno je da će prodaju provesti Financijska agencija elektroničkom javnom dražbom, temeljem odredbe članka 247. st. 2. Stečajnog zakona (NN br. 75/15 i 104/17, dalje SZ).</w:t>
      </w:r>
    </w:p>
    <w:p w:rsidRDefault="00780A67" w:rsidP="00780A67" w:rsidR="00780A67">
      <w:pPr>
        <w:pStyle w:val="Bezproreda"/>
        <w:jc w:val="both"/>
      </w:pPr>
    </w:p>
    <w:p w:rsidRDefault="00780A67" w:rsidP="00780A67" w:rsidR="00780A67">
      <w:pPr>
        <w:pStyle w:val="Bezproreda"/>
        <w:jc w:val="both"/>
      </w:pPr>
      <w:r>
        <w:tab/>
        <w:t>Nakon završetka elektroničke javne dražbe Financijska agencija je 31. prosinca 2018. godine dostavila sudu izvještaj o provedenoj  elektroničkoj javnoj dražbi (identifikator nadmetanja: 11578</w:t>
      </w:r>
    </w:p>
    <w:p w:rsidRDefault="00780A67" w:rsidP="00780A67" w:rsidR="00780A67">
      <w:pPr>
        <w:pStyle w:val="Bezproreda"/>
        <w:jc w:val="both"/>
      </w:pPr>
    </w:p>
    <w:p w:rsidRDefault="00780A67" w:rsidP="00780A67" w:rsidR="00780A67">
      <w:pPr>
        <w:pStyle w:val="Bezproreda"/>
        <w:jc w:val="both"/>
      </w:pPr>
      <w:r>
        <w:tab/>
        <w:t>Iz izvještaja proizlazi da su za navedenu dražbu uplaćene jamčevine od strane Gorana Glažar iz Kostrene, Istarske vile i stanacije d.o.o. Zagreb, Microteh d.o.o. Zagreb, Decron d.o.o. Orahovica, Arthur Solar d.o.o. Osijek i Danko Ćorić iz Brezja svaki po 833.050,00 kuna, te da  je ponuditelj DECRON d.o.o. Orahovica, Kralja Zvonimira 9, OIB: 36388333040,  dao najveću ponudu u iznosu od 540.001,00 kuna te da su ispunjene pretpostavke da mu se dosudi nekretnina (čl. 103. st. 3. Ovršnog zakona, NN br. 112/12, 25/13, 93/14, 55/16 i 73/17, dalje OZ, vezano uz čl. 247. st. 1. SZ-a).</w:t>
      </w:r>
    </w:p>
    <w:p w:rsidRDefault="00780A67" w:rsidP="00780A67" w:rsidR="00780A67">
      <w:pPr>
        <w:pStyle w:val="Bezproreda"/>
        <w:jc w:val="both"/>
      </w:pPr>
    </w:p>
    <w:p w:rsidRDefault="00780A67" w:rsidP="00780A67" w:rsidR="00780A67">
      <w:pPr>
        <w:pStyle w:val="Bezproreda"/>
        <w:jc w:val="both"/>
      </w:pPr>
      <w:r>
        <w:tab/>
        <w:t xml:space="preserve">Kako je ponuditelj DECRON d.o.o. Orahovica, Kralja Zvonimira 9, OIB: 36388333040, uplatio jamčevinu za sudjelovanje na predmetnoj javnoj dražbi u iznosu od 833.050,00 kuna,  a iznos najviše ponuđene cijene iznosi 540.001,00 kuna, to će se  razlika uplaćene jamčevine  u iznosu od 293.049,00 kuna nakon pravomoćnosti ovog rješenja vratiti kupcu DECRON d.o.o. Orahovica, Kralja Zvonimira 9, OIB: 36388333040. </w:t>
      </w:r>
    </w:p>
    <w:p w:rsidRDefault="00780A67" w:rsidP="00780A67" w:rsidR="00780A67">
      <w:pPr>
        <w:pStyle w:val="Bezproreda"/>
        <w:jc w:val="both"/>
      </w:pPr>
    </w:p>
    <w:p w:rsidRDefault="00780A67" w:rsidP="00780A67" w:rsidR="00780A67">
      <w:pPr>
        <w:pStyle w:val="Bezproreda"/>
        <w:jc w:val="both"/>
        <w:rPr>
          <w:szCs w:val="20"/>
        </w:rPr>
      </w:pPr>
      <w:r>
        <w:tab/>
        <w:t xml:space="preserve">Slijedom navedenog temeljem čl. 103. st. 3. – 6. , čl. 106. i 108. Ovršnog zakona u vezi sa čl. 247. Stečajnog zakona, odlučeno je kao u izreci ovog rješenja. </w:t>
      </w:r>
    </w:p>
    <w:p w:rsidRDefault="00780A67" w:rsidP="00780A67" w:rsidR="00780A67">
      <w:pPr>
        <w:pStyle w:val="Bezproreda"/>
        <w:jc w:val="both"/>
      </w:pPr>
    </w:p>
    <w:p w:rsidRDefault="00780A67" w:rsidP="00780A67" w:rsidR="00780A67" w:rsidRPr="00780A67">
      <w:pPr>
        <w:pStyle w:val="Bezproreda"/>
        <w:ind w:firstLine="708"/>
        <w:jc w:val="both"/>
        <w:rPr>
          <w:szCs w:val="20"/>
        </w:rPr>
      </w:pPr>
      <w:r>
        <w:t>U Bjelovaru  18. siječnja  2019.</w:t>
      </w:r>
    </w:p>
    <w:p w:rsidRDefault="00780A67" w:rsidP="00780A67" w:rsidR="00780A67">
      <w:pPr>
        <w:pStyle w:val="Bezproreda"/>
        <w:jc w:val="both"/>
      </w:pPr>
      <w:r>
        <w:tab/>
      </w:r>
      <w:r>
        <w:tab/>
      </w:r>
      <w:r>
        <w:tab/>
      </w:r>
      <w:r>
        <w:tab/>
      </w:r>
      <w:r>
        <w:tab/>
      </w:r>
      <w:r>
        <w:tab/>
      </w:r>
      <w:r>
        <w:tab/>
        <w:t xml:space="preserve">              S u d a c</w:t>
      </w:r>
    </w:p>
    <w:p w:rsidRDefault="00780A67" w:rsidP="00780A67" w:rsidR="00780A67">
      <w:pPr>
        <w:pStyle w:val="Bezproreda"/>
        <w:jc w:val="both"/>
      </w:pPr>
      <w:r>
        <w:tab/>
      </w:r>
      <w:r>
        <w:tab/>
      </w:r>
      <w:r>
        <w:tab/>
      </w:r>
      <w:r>
        <w:tab/>
      </w:r>
      <w:r>
        <w:tab/>
      </w:r>
      <w:r>
        <w:tab/>
      </w:r>
      <w:r>
        <w:tab/>
        <w:t xml:space="preserve">       Branka Pleskalt v.r.</w:t>
      </w:r>
    </w:p>
    <w:p w:rsidRDefault="00780A67" w:rsidP="00780A67" w:rsidR="00780A67">
      <w:pPr>
        <w:pStyle w:val="Bezproreda"/>
        <w:jc w:val="both"/>
      </w:pPr>
    </w:p>
    <w:p w:rsidRDefault="00780A67" w:rsidP="00780A67" w:rsidR="00780A67">
      <w:pPr>
        <w:pStyle w:val="Bezproreda"/>
        <w:jc w:val="both"/>
      </w:pPr>
      <w:r>
        <w:tab/>
      </w:r>
      <w:r>
        <w:tab/>
      </w:r>
      <w:r>
        <w:tab/>
      </w:r>
      <w:r>
        <w:tab/>
      </w:r>
      <w:r>
        <w:tab/>
      </w:r>
      <w:r>
        <w:tab/>
        <w:t xml:space="preserve">      Za točnost otpravka-ovlašteni službenik</w:t>
      </w:r>
    </w:p>
    <w:p w:rsidRDefault="00780A67" w:rsidP="00780A67" w:rsidR="00780A67">
      <w:pPr>
        <w:pStyle w:val="Bezproreda"/>
        <w:jc w:val="both"/>
      </w:pPr>
      <w:r>
        <w:tab/>
      </w:r>
      <w:r>
        <w:tab/>
      </w:r>
      <w:r>
        <w:tab/>
      </w:r>
      <w:r>
        <w:tab/>
      </w:r>
      <w:r>
        <w:tab/>
      </w:r>
      <w:r>
        <w:tab/>
      </w:r>
      <w:r>
        <w:tab/>
        <w:t xml:space="preserve">          Vesna Dragišić</w:t>
      </w:r>
    </w:p>
    <w:p w:rsidRDefault="00780A67" w:rsidP="00780A67" w:rsidR="00780A67">
      <w:pPr>
        <w:pStyle w:val="Bezproreda"/>
        <w:jc w:val="both"/>
      </w:pPr>
    </w:p>
    <w:p w:rsidRDefault="00780A67" w:rsidP="00780A67" w:rsidR="00780A67">
      <w:pPr>
        <w:pStyle w:val="Bezproreda"/>
        <w:jc w:val="both"/>
      </w:pPr>
    </w:p>
    <w:p w:rsidRDefault="00780A67" w:rsidP="00780A67" w:rsidR="00780A67">
      <w:pPr>
        <w:pStyle w:val="Bezproreda"/>
        <w:ind w:firstLine="708"/>
        <w:jc w:val="both"/>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780A67" w:rsidP="00780A67" w:rsidR="00780A67">
      <w:pPr>
        <w:pStyle w:val="Bezproreda"/>
      </w:pPr>
    </w:p>
    <w:p w:rsidRDefault="00780A67" w:rsidP="00780A67" w:rsidR="00780A67" w:rsidRPr="00B76F3C">
      <w:pPr>
        <w:pStyle w:val="Bezproreda"/>
      </w:pPr>
    </w:p>
    <w:p w:rsidRDefault="00AE649C" w:rsidP="004F27AE" w:rsidR="00AE649C" w:rsidRPr="00B76F3C">
      <w:pPr>
        <w:pStyle w:val="NormaleSPIS"/>
      </w:pPr>
    </w:p>
    <w:sectPr w:rsidSect="00780A6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7337847"/>
      <w:docPartObj>
        <w:docPartGallery w:val="Page Numbers (Top of Page)"/>
        <w:docPartUnique/>
      </w:docPartObj>
    </w:sdtPr>
    <w:sdtEndPr/>
    <w:sdtContent>
      <w:p w:rsidRDefault="00780A67" w:rsidR="00780A67">
        <w:pPr>
          <w:pStyle w:val="Zaglavlje"/>
          <w:jc w:val="center"/>
        </w:pPr>
        <w:r>
          <w:fldChar w:fldCharType="begin"/>
        </w:r>
        <w:r>
          <w:instrText>PAGE   \* MERGEFORMAT</w:instrText>
        </w:r>
        <w:r>
          <w:fldChar w:fldCharType="separate"/>
        </w:r>
        <w:r w:rsidR="00B16276">
          <w:t>4</w:t>
        </w:r>
        <w:r>
          <w:fldChar w:fldCharType="end"/>
        </w:r>
      </w:p>
    </w:sdtContent>
  </w:sdt>
  <w:p w:rsidRDefault="00780A67" w:rsidR="008333A9">
    <w:pPr>
      <w:pStyle w:val="Zaglavlje"/>
    </w:pPr>
    <w:r>
      <w:t>Poslovni broj: 1 St-992/2016-130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6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276"/>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80A67"/>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80A67"/>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3113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St-992/2016-131</izvorni_sadrzaj>
    <derivirana_varijabla naziv="DomainObject.Oznaka_1">St-992/2016-131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SPAJIĆ proizvodnja i usluge, d.o.o.</izvorni_sadrzaj>
    <derivirana_varijabla naziv="DomainObject.Predmet.ProtustrankaFormated_1">  SPAJIĆ proizvodnja i usluge, d.o.o.</derivirana_varijabla>
  </DomainObject.Predmet.ProtustrankaFormated>
  <DomainObject.Predmet.ProtustrankaFormatedOIB>
    <izvorni_sadrzaj>  SPAJIĆ proizvodnja i usluge, d.o.o., OIB 36321371245</izvorni_sadrzaj>
    <derivirana_varijabla naziv="DomainObject.Predmet.ProtustrankaFormatedOIB_1">  SPAJIĆ proizvodnja i usluge, d.o.o., OIB 36321371245</derivirana_varijabla>
  </DomainObject.Predmet.ProtustrankaFormatedOIB>
  <DomainObject.Predmet.ProtustrankaFormatedWithAdress>
    <izvorni_sadrzaj> SPAJIĆ proizvodnja i usluge, d.o.o., Braće Radića 34, 33514 Čačinci</izvorni_sadrzaj>
    <derivirana_varijabla naziv="DomainObject.Predmet.ProtustrankaFormatedWithAdress_1"> SPAJIĆ proizvodnja i usluge, d.o.o., Braće Radića 34, 33514 Čačinci</derivirana_varijabla>
  </DomainObject.Predmet.ProtustrankaFormatedWithAdress>
  <DomainObject.Predmet.ProtustrankaFormatedWithAdressOIB>
    <izvorni_sadrzaj> SPAJIĆ proizvodnja i usluge, d.o.o., OIB 36321371245, Braće Radića 34, 33514 Čačinci</izvorni_sadrzaj>
    <derivirana_varijabla naziv="DomainObject.Predmet.ProtustrankaFormatedWithAdressOIB_1"> SPAJIĆ proizvodnja i usluge, d.o.o., OIB 36321371245, Braće Radića 34, 33514 Čačinci</derivirana_varijabla>
  </DomainObject.Predmet.ProtustrankaFormatedWithAdressOIB>
  <DomainObject.Predmet.ProtustrankaWithAdress>
    <izvorni_sadrzaj>SPAJIĆ proizvodnja i usluge, d.o.o. Braće Radića 34, 33514 Čačinci</izvorni_sadrzaj>
    <derivirana_varijabla naziv="DomainObject.Predmet.ProtustrankaWithAdress_1">SPAJIĆ proizvodnja i usluge, d.o.o. Braće Radića 34, 33514 Čačinci</derivirana_varijabla>
  </DomainObject.Predmet.ProtustrankaWithAdress>
  <DomainObject.Predmet.ProtustrankaWithAdressOIB>
    <izvorni_sadrzaj>SPAJIĆ proizvodnja i usluge, d.o.o., OIB 36321371245, Braće Radića 34, 33514 Čačinci</izvorni_sadrzaj>
    <derivirana_varijabla naziv="DomainObject.Predmet.ProtustrankaWithAdressOIB_1">SPAJIĆ proizvodnja i usluge, d.o.o., OIB 36321371245, Braće Radića 34, 33514 Čačinci</derivirana_varijabla>
  </DomainObject.Predmet.ProtustrankaWithAdressOIB>
  <DomainObject.Predmet.ProtustrankaNazivFormated>
    <izvorni_sadrzaj>SPAJIĆ proizvodnja i usluge, d.o.o.</izvorni_sadrzaj>
    <derivirana_varijabla naziv="DomainObject.Predmet.ProtustrankaNazivFormated_1">SPAJIĆ proizvodnja i usluge, d.o.o.</derivirana_varijabla>
  </DomainObject.Predmet.ProtustrankaNazivFormated>
  <DomainObject.Predmet.ProtustrankaNazivFormatedOIB>
    <izvorni_sadrzaj>SPAJIĆ proizvodnja i usluge, d.o.o., OIB 36321371245</izvorni_sadrzaj>
    <derivirana_varijabla naziv="DomainObject.Predmet.ProtustrankaNazivFormatedOIB_1">SPAJIĆ proizvodnja i usluge, d.o.o., OIB 36321371245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PRIVREDNA BANKA ZAGREB - DIONIČKO DRUŠTVO zastupanog po punomoćniku Odvjetničko društvo SUIĆ &amp; ŠKUNCA društvo s ograničenom odgovornošću</izvorni_sadrzaj>
    <derivirana_varijabla naziv="DomainObject.Predmet.StrankaFormated_1">  FINA, RC ZAGREB, Podružnica Bjelovar; PRIVREDNA BANKA ZAGREB - DIONIČKO DRUŠTVO zastupanog po punomoćniku Odvjetničko društvo SUIĆ &amp; ŠKUNCA društvo s ograničenom odgovornošću</derivirana_varijabla>
  </DomainObject.Predmet.StrankaFormated>
  <DomainObject.Predmet.StrankaFormatedOIB>
    <izvorni_sadrzaj>  FINA, RC ZAGREB, Podružnica Bjelovar, OIB 85821130368; PRIVREDNA BANKA ZAGREB - DIONIČKO DRUŠTVO, OIB 02535697732 zastupanog po punomoćniku Odvjetničko društvo SUIĆ &amp; ŠKUNCA društvo s ograničenom odgovornošću</izvorni_sadrzaj>
    <derivirana_varijabla naziv="DomainObject.Predmet.StrankaFormatedOIB_1">  FINA, RC ZAGREB, Podružnica Bjelovar, OIB 85821130368; PRIVREDNA BANKA ZAGREB - DIONIČKO DRUŠTVO, OIB 02535697732 zastupanog po punomoćniku Odvjetničko društvo SUIĆ &amp; ŠKUNCA društvo s ograničenom odgovornošću</derivirana_varijabla>
  </DomainObject.Predmet.StrankaFormatedOIB>
  <DomainObject.Predmet.StrankaFormatedWithAdress>
    <izvorni_sadrzaj> FINA, RC ZAGREB, Podružnica Bjelovar, F. Supila 4, 43000 Bjelovar; PRIVREDNA BANKA ZAGREB - DIONIČKO DRUŠTVO, Radnička cesta 50, 10000 Zagreb zastupanog po punomoćniku Odvjetničko društvo SUIĆ &amp; ŠKUNCA društvo s ograničenom odgovornošću</izvorni_sadrzaj>
    <derivirana_varijabla naziv="DomainObject.Predmet.StrankaFormatedWithAdress_1"> FINA, RC ZAGREB, Podružnica Bjelovar, F. Supila 4, 43000 Bjelovar; PRIVREDNA BANKA ZAGREB - DIONIČKO DRUŠTVO, Radnička cesta 50, 10000 Zagreb zastupanog po punomoćniku Odvjetničko društvo SUIĆ &amp; ŠKUNCA društvo s ograničenom odgovornošću</derivirana_varijabla>
  </DomainObject.Predmet.StrankaFormatedWithAdress>
  <DomainObject.Predmet.StrankaFormatedWithAdressOIB>
    <izvorni_sadrzaj> FINA, RC ZAGREB, Podružnica Bjelovar, OIB 85821130368, F. Supila 4, 43000 Bjelovar; PRIVREDNA BANKA ZAGREB - DIONIČKO DRUŠTVO, OIB 02535697732, Radnička cesta 50, 10000 Zagreb zastupanog po punomoćniku Odvjetničko društvo SUIĆ &amp; ŠKUNCA društvo s ograničenom odgovornošću</izvorni_sadrzaj>
    <derivirana_varijabla naziv="DomainObject.Predmet.StrankaFormatedWithAdressOIB_1"> FINA, RC ZAGREB, Podružnica Bjelovar, OIB 85821130368, F. Supila 4, 43000 Bjelovar; PRIVREDNA BANKA ZAGREB - DIONIČKO DRUŠTVO, OIB 02535697732, Radnička cesta 50, 10000 Zagreb zastupanog po punomoćniku Odvjetničko društvo SUIĆ &amp; ŠKUNCA društvo s ograničenom odgovornošću</derivirana_varijabla>
  </DomainObject.Predmet.StrankaFormatedWithAdressOIB>
  <DomainObject.Predmet.StrankaWithAdress>
    <izvorni_sadrzaj>FINA, RC ZAGREB, Podružnica Bjelovar F. Supila 4,43000 Bjelovar,PRIVREDNA BANKA ZAGREB - DIONIČKO DRUŠTVO Radnička cesta 50,10000 Zagreb</izvorni_sadrzaj>
    <derivirana_varijabla naziv="DomainObject.Predmet.StrankaWithAdress_1">FINA, RC ZAGREB, Podružnica Bjelovar F. Supila 4,43000 Bjelovar,PRIVREDNA BANKA ZAGREB - DIONIČKO DRUŠTVO Radnička cesta 50,10000 Zagreb</derivirana_varijabla>
  </DomainObject.Predmet.StrankaWithAdress>
  <DomainObject.Predmet.StrankaWithAdressOIB>
    <izvorni_sadrzaj>FINA, RC ZAGREB, Podružnica Bjelovar, OIB 85821130368, F. Supila 4,43000 Bjelovar,PRIVREDNA BANKA ZAGREB - DIONIČKO DRUŠTVO, OIB 02535697732, Radnička cesta 50,10000 Zagreb</izvorni_sadrzaj>
    <derivirana_varijabla naziv="DomainObject.Predmet.StrankaWithAdressOIB_1">FINA, RC ZAGREB, Podružnica Bjelovar, OIB 85821130368, F. Supila 4,43000 Bjelovar,PRIVREDNA BANKA ZAGREB - DIONIČKO DRUŠTVO, OIB 02535697732, Radnička cesta 50,10000 Zagreb</derivirana_varijabla>
  </DomainObject.Predmet.StrankaWithAdressOIB>
  <DomainObject.Predmet.StrankaNazivFormated>
    <izvorni_sadrzaj>FINA, RC ZAGREB, Podružnica Bjelovar,PRIVREDNA BANKA ZAGREB - DIONIČKO DRUŠTVO</izvorni_sadrzaj>
    <derivirana_varijabla naziv="DomainObject.Predmet.StrankaNazivFormated_1">FINA, RC ZAGREB, Podružnica Bjelovar,PRIVREDNA BANKA ZAGREB - DIONIČKO DRUŠTVO</derivirana_varijabla>
  </DomainObject.Predmet.StrankaNazivFormated>
  <DomainObject.Predmet.StrankaNazivFormatedOIB>
    <izvorni_sadrzaj>FINA, RC ZAGREB, Podružnica Bjelovar, OIB 85821130368,PRIVREDNA BANKA ZAGREB - DIONIČKO DRUŠTVO, OIB 02535697732</izvorni_sadrzaj>
    <derivirana_varijabla naziv="DomainObject.Predmet.StrankaNazivFormatedOIB_1">FINA, RC ZAGREB, Podružnica Bjelovar, OIB 85821130368,PRIVREDNA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PRIVREDNA BANKA ZAGREB - DIONIČKO DRUŠTVO zastupanog po punomoćniku Odvjetničko društvo SUIĆ &amp; ŠKUNCA društvo s ograničenom odgovornošću</item>
    </izvorni_sadrzaj>
    <derivirana_varijabla naziv="DomainObject.Predmet.StrankaListFormated_1">
      <item>FINA, RC ZAGREB, Podružnica Bjelovar</item>
      <item>PRIVREDNA BANKA ZAGREB - DIONIČKO DRUŠTVO zastupanog po punomoćniku Odvjetničko društvo SUIĆ &amp; ŠKUNCA društvo s ograničenom odgovornošću</item>
    </derivirana_varijabla>
  </DomainObject.Predmet.StrankaListFormated>
  <DomainObject.Predmet.StrankaListFormatedOIB>
    <izvorni_sadrzaj>
      <item>FINA, RC ZAGREB, Podružnica Bjelovar, OIB 85821130368</item>
      <item>PRIVREDNA BANKA ZAGREB - DIONIČKO DRUŠTVO, OIB 02535697732 zastupanog po punomoćniku Odvjetničko društvo SUIĆ &amp; ŠKUNCA društvo s ograničenom odgovornošću</item>
    </izvorni_sadrzaj>
    <derivirana_varijabla naziv="DomainObject.Predmet.StrankaListFormatedOIB_1">
      <item>FINA, RC ZAGREB, Podružnica Bjelovar, OIB 85821130368</item>
      <item>PRIVREDNA BANKA ZAGREB - DIONIČKO DRUŠTVO, OIB 02535697732 zastupanog po punomoćniku Odvjetničko društvo SUIĆ &amp; ŠKUNCA društvo s ograničenom odgovornošću</item>
    </derivirana_varijabla>
  </DomainObject.Predmet.StrankaListFormatedOIB>
  <DomainObject.Predmet.StrankaListFormatedWithAdress>
    <izvorni_sadrzaj>
      <item>FINA, RC ZAGREB, Podružnica Bjelovar, F. Supila 4, 43000 Bjelovar</item>
      <item>PRIVREDNA BANKA ZAGREB - DIONIČKO DRUŠTVO, Radnička cesta 50, 10000 Zagreb zastupanog po punomoćniku Odvjetničko društvo SUIĆ &amp; ŠKUNCA društvo s ograničenom odgovornošću</item>
    </izvorni_sadrzaj>
    <derivirana_varijabla naziv="DomainObject.Predmet.StrankaListFormatedWithAdress_1">
      <item>FINA, RC ZAGREB, Podružnica Bjelovar, F. Supila 4, 43000 Bjelovar</item>
      <item>PRIVREDNA BANKA ZAGREB - DIONIČKO DRUŠTVO, Radnička cesta 50, 10000 Zagreb zastupanog po punomoćniku Odvjetničko društvo SUIĆ &amp; ŠKUNCA društvo s ograničenom odgovornošću</item>
    </derivirana_varijabla>
  </DomainObject.Predmet.StrankaListFormatedWithAdress>
  <DomainObject.Predmet.StrankaListFormatedWithAdressOIB>
    <izvorni_sadrzaj>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izvorni_sadrzaj>
    <derivirana_varijabla naziv="DomainObject.Predmet.StrankaListFormatedWithAdressOIB_1">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derivirana_varijabla>
  </DomainObject.Predmet.StrankaListFormatedWithAdressOIB>
  <DomainObject.Predmet.StrankaListNazivFormated>
    <izvorni_sadrzaj>
      <item>FINA, RC ZAGREB, Podružnica Bjelovar</item>
      <item>PRIVREDNA BANKA ZAGREB - DIONIČKO DRUŠTVO</item>
    </izvorni_sadrzaj>
    <derivirana_varijabla naziv="DomainObject.Predmet.StrankaListNazivFormated_1">
      <item>FINA, RC ZAGREB, Podružnica Bjelovar</item>
      <item>PRIVREDNA BANKA ZAGREB - DIONIČKO DRUŠTVO</item>
    </derivirana_varijabla>
  </DomainObject.Predmet.StrankaListNazivFormated>
  <DomainObject.Predmet.StrankaListNazivFormatedOIB>
    <izvorni_sadrzaj>
      <item>FINA, RC ZAGREB, Podružnica Bjelovar, OIB 85821130368</item>
      <item>PRIVREDNA BANKA ZAGREB - DIONIČKO DRUŠTVO, OIB 02535697732</item>
    </izvorni_sadrzaj>
    <derivirana_varijabla naziv="DomainObject.Predmet.StrankaListNazivFormatedOIB_1">
      <item>FINA, RC ZAGREB, Podružnica Bjelovar, OIB 85821130368</item>
      <item>PRIVREDNA BANKA ZAGREB - DIONIČKO DRUŠTVO, OIB 02535697732</item>
    </derivirana_varijabla>
  </DomainObject.Predmet.StrankaListNazivFormatedOIB>
  <DomainObject.Predmet.ProtuStrankaListFormated>
    <izvorni_sadrzaj>
      <item>SPAJIĆ proizvodnja i usluge, d.o.o.</item>
    </izvorni_sadrzaj>
    <derivirana_varijabla naziv="DomainObject.Predmet.ProtuStrankaListFormated_1">
      <item>SPAJIĆ proizvodnja i usluge, d.o.o.</item>
    </derivirana_varijabla>
  </DomainObject.Predmet.ProtuStrankaListFormated>
  <DomainObject.Predmet.ProtuStrankaListFormatedOIB>
    <izvorni_sadrzaj>
      <item>SPAJIĆ proizvodnja i usluge, d.o.o., OIB 36321371245</item>
    </izvorni_sadrzaj>
    <derivirana_varijabla naziv="DomainObject.Predmet.ProtuStrankaListFormatedOIB_1">
      <item>SPAJIĆ proizvodnja i usluge, d.o.o., OIB 36321371245</item>
    </derivirana_varijabla>
  </DomainObject.Predmet.ProtuStrankaListFormatedOIB>
  <DomainObject.Predmet.ProtuStrankaListFormatedWithAdress>
    <izvorni_sadrzaj>
      <item>SPAJIĆ proizvodnja i usluge, d.o.o., Braće Radića 34, 33514 Čačinci</item>
    </izvorni_sadrzaj>
    <derivirana_varijabla naziv="DomainObject.Predmet.ProtuStrankaListFormatedWithAdress_1">
      <item>SPAJIĆ proizvodnja i usluge, d.o.o., Braće Radića 34, 33514 Čačinci</item>
    </derivirana_varijabla>
  </DomainObject.Predmet.ProtuStrankaListFormatedWithAdress>
  <DomainObject.Predmet.ProtuStrankaListFormatedWithAdressOIB>
    <izvorni_sadrzaj>
      <item>SPAJIĆ proizvodnja i usluge, d.o.o., OIB 36321371245, Braće Radića 34, 33514 Čačinci</item>
    </izvorni_sadrzaj>
    <derivirana_varijabla naziv="DomainObject.Predmet.ProtuStrankaListFormatedWithAdressOIB_1">
      <item>SPAJIĆ proizvodnja i usluge, d.o.o., OIB 36321371245, Braće Radića 34, 33514 Čačinci</item>
    </derivirana_varijabla>
  </DomainObject.Predmet.ProtuStrankaListFormatedWithAdressOIB>
  <DomainObject.Predmet.ProtuStrankaListNazivFormated>
    <izvorni_sadrzaj>
      <item>SPAJIĆ proizvodnja i usluge, d.o.o.</item>
    </izvorni_sadrzaj>
    <derivirana_varijabla naziv="DomainObject.Predmet.ProtuStrankaListNazivFormated_1">
      <item>SPAJIĆ proizvodnja i usluge, d.o.o.</item>
    </derivirana_varijabla>
  </DomainObject.Predmet.ProtuStrankaListNazivFormated>
  <DomainObject.Predmet.ProtuStrankaListNazivFormatedOIB>
    <izvorni_sadrzaj>
      <item>SPAJIĆ proizvodnja i usluge, d.o.o., OIB 36321371245</item>
    </izvorni_sadrzaj>
    <derivirana_varijabla naziv="DomainObject.Predmet.ProtuStrankaListNazivFormatedOIB_1">
      <item>SPAJIĆ proizvodnja i usluge, d.o.o., OIB 36321371245</item>
    </derivirana_varijabla>
  </DomainObject.Predmet.ProtuStrankaListNazivFormatedOIB>
  <DomainObject.Predmet.OstaliListFormated>
    <izvorni_sadrzaj>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zvorni_sadrzaj>
    <derivirana_varijabla naziv="DomainObject.Predmet.OstaliListFormated_1">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derivirana_varijabla>
  </DomainObject.Predmet.OstaliListFormated>
  <DomainObject.Predmet.OstaliListFormatedOIB>
    <izvorni_sadrzaj>
      <item>Petar Spajić, OIB 48462086620</item>
      <item>Odvjetničko društvo SUIĆ &amp; ŠKUNCA društvo s ograničenom odgovornošću, OIB 44213507122 punomoćnik sudionika u postupku PRIVREDNA BANKA ZAGREB - DIONIČKO DRUŠTVO</item>
      <item>ŽDO U BJELOAVRU, OIB 86821435474</item>
      <item>POREZNA UPRAVA U VIROVITICI</item>
      <item>Općinski sud u Virovitici, Stalna služba u Slatini, Zemljišnoknjižni odjel</item>
      <item>Mirko Vukić, OIB 10660204465</item>
      <item>Đorđe Šušter, OIB 26599539720</item>
      <item>Terra Tison d.o.o., OIB 83919481568</item>
      <item>Terra Firma d.d., OIB 22198253360</item>
      <item>Agencija za osiguranje radničkih potraživanja u slučaju sečaja poslodavca, OIB 04323472109</item>
      <item>Kornelija Veršec, OIB 37245707011</item>
    </izvorni_sadrzaj>
    <derivirana_varijabla naziv="DomainObject.Predmet.OstaliListFormatedOIB_1">
      <item>Petar Spajić, OIB 48462086620</item>
      <item>Odvjetničko društvo SUIĆ &amp; ŠKUNCA društvo s ograničenom odgovornošću, OIB 44213507122 punomoćnik sudionika u postupku PRIVREDNA BANKA ZAGREB - DIONIČKO DRUŠTVO</item>
      <item>ŽDO U BJELOAVRU, OIB 86821435474</item>
      <item>POREZNA UPRAVA U VIROVITICI</item>
      <item>Općinski sud u Virovitici, Stalna služba u Slatini, Zemljišnoknjižni odjel</item>
      <item>Mirko Vukić, OIB 10660204465</item>
      <item>Đorđe Šušter, OIB 26599539720</item>
      <item>Terra Tison d.o.o., OIB 83919481568</item>
      <item>Terra Firma d.d., OIB 22198253360</item>
      <item>Agencija za osiguranje radničkih potraživanja u slučaju sečaja poslodavca, OIB 04323472109</item>
      <item>Kornelija Veršec, OIB 37245707011</item>
    </derivirana_varijabla>
  </DomainObject.Predmet.OstaliListFormatedOIB>
  <DomainObject.Predmet.OstaliListFormatedWithAdress>
    <izvorni_sadrzaj>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item>Mirko Vukić, Braće Radića 17., 33514 Čačinci</item>
      <item>Đorđe Šušter, Mažuranićevo šetalište 33., 21000 Split</item>
      <item>Terra Tison d.o.o., Budmanijeva 3., 10000 Zagreb</item>
      <item>Terra Firma d.d., Budmanijeva 3., 10000 Zagreb</item>
      <item>Agencija za osiguranje radničkih potraživanja u slučaju sečaja poslodavca, Frankopanska 11., 10000 Zagreb</item>
      <item>Kornelija Veršec, Trg kralja Petra Svačića 6., 33000 Virovitica</item>
    </izvorni_sadrzaj>
    <derivirana_varijabla naziv="DomainObject.Predmet.OstaliListFormatedWithAdress_1">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item>Mirko Vukić, Braće Radića 17., 33514 Čačinci</item>
      <item>Đorđe Šušter, Mažuranićevo šetalište 33., 21000 Split</item>
      <item>Terra Tison d.o.o., Budmanijeva 3., 10000 Zagreb</item>
      <item>Terra Firma d.d., Budmanijeva 3., 10000 Zagreb</item>
      <item>Agencija za osiguranje radničkih potraživanja u slučaju sečaja poslodavca, Frankopanska 11., 10000 Zagreb</item>
      <item>Kornelija Veršec, Trg kralja Petra Svačića 6., 33000 Virovitica</item>
    </derivirana_varijabla>
  </DomainObject.Predmet.OstaliListFormatedWithAdress>
  <DomainObject.Predmet.OstaliListFormatedWithAdressOIB>
    <izvorni_sadrzaj>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 OIB 86821435474</item>
      <item>POREZNA UPRAVA U VIROVITICI</item>
      <item>Općinski sud u Virovitici, Stalna služba u Slatini, Zemljišnoknjižni odjel, ., 33520 Slatina</item>
      <item>Mirko Vukić, OIB 10660204465, Braće Radića 17., 33514 Čačinci</item>
      <item>Đorđe Šušter, OIB 26599539720, Mažuranićevo šetalište 33., 21000 Split</item>
      <item>Terra Tison d.o.o., OIB 83919481568, Budmanijeva 3., 10000 Zagreb</item>
      <item>Terra Firma d.d., OIB 22198253360, Budmanijeva 3., 10000 Zagreb</item>
      <item>Agencija za osiguranje radničkih potraživanja u slučaju sečaja poslodavca, OIB 04323472109, Frankopanska 11., 10000 Zagreb</item>
      <item>Kornelija Veršec, OIB 37245707011, Trg kralja Petra Svačića 6., 33000 Virovitica</item>
    </izvorni_sadrzaj>
    <derivirana_varijabla naziv="DomainObject.Predmet.OstaliListFormatedWithAdressOIB_1">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 OIB 86821435474</item>
      <item>POREZNA UPRAVA U VIROVITICI</item>
      <item>Općinski sud u Virovitici, Stalna služba u Slatini, Zemljišnoknjižni odjel, ., 33520 Slatina</item>
      <item>Mirko Vukić, OIB 10660204465, Braće Radića 17., 33514 Čačinci</item>
      <item>Đorđe Šušter, OIB 26599539720, Mažuranićevo šetalište 33., 21000 Split</item>
      <item>Terra Tison d.o.o., OIB 83919481568, Budmanijeva 3., 10000 Zagreb</item>
      <item>Terra Firma d.d., OIB 22198253360, Budmanijeva 3., 10000 Zagreb</item>
      <item>Agencija za osiguranje radničkih potraživanja u slučaju sečaja poslodavca, OIB 04323472109, Frankopanska 11., 10000 Zagreb</item>
      <item>Kornelija Veršec, OIB 37245707011, Trg kralja Petra Svačića 6., 33000 Virovitica</item>
    </derivirana_varijabla>
  </DomainObject.Predmet.OstaliListFormatedWithAdressOIB>
  <DomainObject.Predmet.OstaliListNazivFormated>
    <izvorni_sadrzaj>
      <item>Petar Spajić</item>
      <item>Odvjetničko društvo SUIĆ &amp; ŠKUNCA društvo s ograničenom odgovornošću</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zvorni_sadrzaj>
    <derivirana_varijabla naziv="DomainObject.Predmet.OstaliListNazivFormated_1">
      <item>Petar Spajić</item>
      <item>Odvjetničko društvo SUIĆ &amp; ŠKUNCA društvo s ograničenom odgovornošću</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derivirana_varijabla>
  </DomainObject.Predmet.OstaliListNazivFormated>
  <DomainObject.Predmet.OstaliListNazivFormatedOIB>
    <izvorni_sadrzaj>
      <item>Petar Spajić, OIB 48462086620</item>
      <item>Odvjetničko društvo SUIĆ &amp; ŠKUNCA društvo s ograničenom odgovornošću, OIB 44213507122</item>
      <item>ŽDO U BJELOAVRU, OIB 86821435474</item>
      <item>POREZNA UPRAVA U VIROVITICI</item>
      <item>Općinski sud u Virovitici, Stalna služba u Slatini, Zemljišnoknjižni odjel</item>
      <item>Mirko Vukić, OIB 10660204465</item>
      <item>Đorđe Šušter, OIB 26599539720</item>
      <item>Terra Tison d.o.o., OIB 83919481568</item>
      <item>Terra Firma d.d., OIB 22198253360</item>
      <item>Agencija za osiguranje radničkih potraživanja u slučaju sečaja poslodavca, OIB 04323472109</item>
      <item>Kornelija Veršec, OIB 37245707011</item>
    </izvorni_sadrzaj>
    <derivirana_varijabla naziv="DomainObject.Predmet.OstaliListNazivFormatedOIB_1">
      <item>Petar Spajić, OIB 48462086620</item>
      <item>Odvjetničko društvo SUIĆ &amp; ŠKUNCA društvo s ograničenom odgovornošću, OIB 44213507122</item>
      <item>ŽDO U BJELOAVRU, OIB 86821435474</item>
      <item>POREZNA UPRAVA U VIROVITICI</item>
      <item>Općinski sud u Virovitici, Stalna služba u Slatini, Zemljišnoknjižni odjel</item>
      <item>Mirko Vukić, OIB 10660204465</item>
      <item>Đorđe Šušter, OIB 26599539720</item>
      <item>Terra Tison d.o.o., OIB 83919481568</item>
      <item>Terra Firma d.d., OIB 22198253360</item>
      <item>Agencija za osiguranje radničkih potraživanja u slučaju sečaja poslodavca, OIB 04323472109</item>
      <item>Kornelija Veršec, OIB 37245707011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St-992/2016-131</izvorni_sadrzaj>
    <derivirana_varijabla naziv="DomainObject.PoslovniBrojDokumenta_1">St-992/2016-131</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SPAJIĆ proizvodnja i usluge, d.o.o.</izvorni_sadrzaj>
    <derivirana_varijabla naziv="DomainObject.Predmet.ProtustrankaIDrugi_1">SPAJIĆ proizvodnja i usluge, d.o.o.</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SPAJIĆ proizvodnja i usluge, d.o.o., OIB 36321371245, Braće Radića 34, 33514 Čačinci</izvorni_sadrzaj>
    <derivirana_varijabla naziv="DomainObject.Predmet.ProtustrankaIDrugiAdressOIB_1">SPAJIĆ proizvodnja i usluge, d.o.o., OIB 36321371245, Braće Radića 34, 33514 Čačinci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zvorni_sadrzaj>
    <derivirana_varijabla naziv="DomainObject.Predmet.SudioniciListNaziv_1">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derivirana_varijabla>
  </DomainObject.Predmet.SudioniciListNaziv>
  <DomainObject.Predmet.SudioniciListAdressOIB>
    <izvorni_sadrzaj>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 OIB 86821435474</item>
      <item>POREZNA UPRAVA U VIROVITICI</item>
      <item>Općinski sud u Virovitici, Stalna služba u Slatini, Zemljišnoknjižni odjel, .,33520 Slatina</item>
      <item>Mirko Vukić, OIB 10660204465, Braće Radića 17.,33514 Čačinci</item>
      <item>Đorđe Šušter, OIB 26599539720, Mažuranićevo šetalište 33.,21000 Split</item>
      <item>Terra Tison d.o.o., OIB 83919481568, Budmanijeva 3.,10000 Zagreb</item>
      <item>Terra Firma d.d., OIB 22198253360, Budmanijeva 3.,10000 Zagreb</item>
      <item>Agencija za osiguranje radničkih potraživanja u slučaju sečaja poslodavca, OIB 04323472109, Frankopanska 11.,10000 Zagreb</item>
      <item>Kornelija Veršec, OIB 37245707011, Trg kralja Petra Svačića 6.,33000 Virovitica</item>
    </izvorni_sadrzaj>
    <derivirana_varijabla naziv="DomainObject.Predmet.SudioniciListAdressOIB_1">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 OIB 86821435474</item>
      <item>POREZNA UPRAVA U VIROVITICI</item>
      <item>Općinski sud u Virovitici, Stalna služba u Slatini, Zemljišnoknjižni odjel, .,33520 Slatina</item>
      <item>Mirko Vukić, OIB 10660204465, Braće Radića 17.,33514 Čačinci</item>
      <item>Đorđe Šušter, OIB 26599539720, Mažuranićevo šetalište 33.,21000 Split</item>
      <item>Terra Tison d.o.o., OIB 83919481568, Budmanijeva 3.,10000 Zagreb</item>
      <item>Terra Firma d.d., OIB 22198253360, Budmanijeva 3.,10000 Zagreb</item>
      <item>Agencija za osiguranje radničkih potraživanja u slučaju sečaja poslodavca, OIB 04323472109, Frankopanska 11.,10000 Zagreb</item>
      <item>Kornelija Veršec, OIB 37245707011, Trg kralja Petra Svačića 6.,33000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1D5368-6736-4767-8CFC-B39A623251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1420</properties:Words>
  <properties:Characters>7974</properties:Characters>
  <properties:Lines>148</properties:Lines>
  <properties:Paragraphs>25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2019-01-18T07:29:00Z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St-992/2016-131 / Odluka - Rješenje - dosuda (odluka_St-992_2016-131.docx)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